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ef73" w14:paraId="37bef73" w:rsidRDefault="00C15118" w:rsidP="003A00AC" w:rsidR="00C15118" w:rsidRPr="003A00AC">
      <w:pPr>
        <w:spacing w:lineRule="auto" w:line="276"/>
        <w15:collapsed w:val="false"/>
        <w:rPr>
          <w:b/>
          <w:lang w:val="hr-HR"/>
        </w:rPr>
      </w:pPr>
      <w:bookmarkStart w:name="_GoBack" w:id="0"/>
      <w:bookmarkEnd w:id="0"/>
      <w:r w:rsidRPr="003A00AC">
        <w:rPr>
          <w:b/>
          <w:lang w:val="hr-HR"/>
        </w:rPr>
        <w:t>stečajn</w:t>
      </w:r>
      <w:r w:rsidR="00FF17BA" w:rsidRPr="003A00AC">
        <w:rPr>
          <w:b/>
          <w:lang w:val="hr-HR"/>
        </w:rPr>
        <w:t>i</w:t>
      </w:r>
      <w:r w:rsidRPr="003A00AC">
        <w:rPr>
          <w:b/>
          <w:lang w:val="hr-HR"/>
        </w:rPr>
        <w:t xml:space="preserve"> upravitelj</w:t>
      </w:r>
    </w:p>
    <w:p w:rsidRDefault="00C15118" w:rsidP="003A00AC" w:rsidR="00C15118" w:rsidRPr="003A00AC">
      <w:pPr>
        <w:spacing w:lineRule="auto" w:line="276"/>
        <w:rPr>
          <w:lang w:val="hr-HR"/>
        </w:rPr>
      </w:pPr>
      <w:r w:rsidRPr="003A00AC">
        <w:rPr>
          <w:lang w:val="hr-HR"/>
        </w:rPr>
        <w:t>Milan Kanjer, dipl. oec.</w:t>
      </w:r>
    </w:p>
    <w:p w:rsidRDefault="00C15118" w:rsidP="003A00AC" w:rsidR="00C15118" w:rsidRPr="003A00AC">
      <w:pPr>
        <w:spacing w:lineRule="auto" w:line="276"/>
        <w:rPr>
          <w:lang w:val="hr-HR"/>
        </w:rPr>
      </w:pPr>
      <w:r w:rsidRPr="003A00AC">
        <w:rPr>
          <w:lang w:val="hr-HR"/>
        </w:rPr>
        <w:t xml:space="preserve">10000 Zagreb, II </w:t>
      </w:r>
      <w:proofErr w:type="spellStart"/>
      <w:r w:rsidRPr="003A00AC">
        <w:rPr>
          <w:lang w:val="hr-HR"/>
        </w:rPr>
        <w:t>Praćanska</w:t>
      </w:r>
      <w:proofErr w:type="spellEnd"/>
      <w:r w:rsidRPr="003A00AC">
        <w:rPr>
          <w:lang w:val="hr-HR"/>
        </w:rPr>
        <w:t xml:space="preserve"> 6a</w:t>
      </w:r>
    </w:p>
    <w:p w:rsidRDefault="00C15118" w:rsidP="003A00AC" w:rsidR="00C15118" w:rsidRPr="003A00AC">
      <w:pPr>
        <w:spacing w:lineRule="auto" w:line="276"/>
        <w:rPr>
          <w:lang w:val="hr-HR"/>
        </w:rPr>
      </w:pPr>
      <w:r w:rsidRPr="003A00AC">
        <w:rPr>
          <w:lang w:val="hr-HR"/>
        </w:rPr>
        <w:t xml:space="preserve">tel. 091/ 3823-035, </w:t>
      </w:r>
      <w:proofErr w:type="spellStart"/>
      <w:r w:rsidRPr="003A00AC">
        <w:rPr>
          <w:lang w:val="hr-HR"/>
        </w:rPr>
        <w:t>fax</w:t>
      </w:r>
      <w:proofErr w:type="spellEnd"/>
      <w:r w:rsidRPr="003A00AC">
        <w:rPr>
          <w:lang w:val="hr-HR"/>
        </w:rPr>
        <w:t>. 01/6050-415</w:t>
      </w:r>
    </w:p>
    <w:p w:rsidRDefault="00C15118" w:rsidP="003A00AC" w:rsidR="00C15118" w:rsidRPr="003A00AC">
      <w:pPr>
        <w:pStyle w:val="Naslov"/>
        <w:spacing w:lineRule="auto" w:line="276"/>
        <w:jc w:val="left"/>
        <w:rPr>
          <w:rFonts w:cs="Times New Roman" w:hAnsi="Times New Roman" w:ascii="Times New Roman"/>
          <w:b w:val="false"/>
        </w:rPr>
      </w:pPr>
    </w:p>
    <w:p w:rsidRDefault="00C15118" w:rsidP="003A00AC" w:rsidR="00C15118" w:rsidRPr="003A00AC">
      <w:pPr>
        <w:pStyle w:val="Naslov"/>
        <w:spacing w:lineRule="auto" w:line="276"/>
        <w:jc w:val="left"/>
        <w:rPr>
          <w:rFonts w:cs="Times New Roman" w:hAnsi="Times New Roman" w:ascii="Times New Roman"/>
          <w:b w:val="false"/>
        </w:rPr>
      </w:pPr>
      <w:r w:rsidRPr="003A00AC">
        <w:rPr>
          <w:rFonts w:cs="Times New Roman" w:hAnsi="Times New Roman" w:ascii="Times New Roman"/>
          <w:b w:val="false"/>
        </w:rPr>
        <w:t xml:space="preserve">Zagreb, </w:t>
      </w:r>
      <w:r w:rsidR="00AD1AC1">
        <w:rPr>
          <w:rFonts w:cs="Times New Roman" w:hAnsi="Times New Roman" w:ascii="Times New Roman"/>
          <w:b w:val="false"/>
        </w:rPr>
        <w:t>11</w:t>
      </w:r>
      <w:r w:rsidRPr="003A00AC">
        <w:rPr>
          <w:rFonts w:cs="Times New Roman" w:hAnsi="Times New Roman" w:ascii="Times New Roman"/>
          <w:b w:val="false"/>
        </w:rPr>
        <w:t>.0</w:t>
      </w:r>
      <w:r w:rsidR="00AD1AC1">
        <w:rPr>
          <w:rFonts w:cs="Times New Roman" w:hAnsi="Times New Roman" w:ascii="Times New Roman"/>
          <w:b w:val="false"/>
        </w:rPr>
        <w:t>4</w:t>
      </w:r>
      <w:r w:rsidRPr="003A00AC">
        <w:rPr>
          <w:rFonts w:cs="Times New Roman" w:hAnsi="Times New Roman" w:ascii="Times New Roman"/>
          <w:b w:val="false"/>
        </w:rPr>
        <w:t>.201</w:t>
      </w:r>
      <w:r w:rsidR="00964C78" w:rsidRPr="003A00AC">
        <w:rPr>
          <w:rFonts w:cs="Times New Roman" w:hAnsi="Times New Roman" w:ascii="Times New Roman"/>
          <w:b w:val="false"/>
        </w:rPr>
        <w:t>9</w:t>
      </w:r>
      <w:r w:rsidRPr="003A00AC">
        <w:rPr>
          <w:rFonts w:cs="Times New Roman" w:hAnsi="Times New Roman" w:ascii="Times New Roman"/>
          <w:b w:val="false"/>
        </w:rPr>
        <w:t>.</w:t>
      </w:r>
    </w:p>
    <w:p w:rsidRDefault="00862E7B" w:rsidP="003A00AC" w:rsidR="00862E7B" w:rsidRPr="003A00AC">
      <w:pPr>
        <w:pStyle w:val="Naslov3"/>
        <w:spacing w:lineRule="auto" w:line="276"/>
        <w:ind w:left="4248"/>
        <w:rPr>
          <w:rFonts w:cs="Times New Roman" w:hAnsi="Times New Roman" w:ascii="Times New Roman"/>
          <w:sz w:val="24"/>
          <w:szCs w:val="24"/>
        </w:rPr>
      </w:pPr>
    </w:p>
    <w:p w:rsidRDefault="00C15118" w:rsidP="003A00AC" w:rsidR="00C15118" w:rsidRPr="003A00AC">
      <w:pPr>
        <w:pStyle w:val="Naslov3"/>
        <w:spacing w:lineRule="auto" w:line="276"/>
        <w:ind w:left="4248"/>
        <w:rPr>
          <w:rFonts w:cs="Times New Roman" w:hAnsi="Times New Roman" w:ascii="Times New Roman"/>
          <w:sz w:val="24"/>
          <w:szCs w:val="24"/>
        </w:rPr>
      </w:pPr>
      <w:r w:rsidRPr="003A00AC"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 w:rsidRPr="003A00AC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3A00AC">
        <w:rPr>
          <w:rFonts w:cs="Times New Roman" w:hAnsi="Times New Roman" w:ascii="Times New Roman"/>
          <w:sz w:val="24"/>
          <w:szCs w:val="24"/>
        </w:rPr>
        <w:t xml:space="preserve">. broj: </w:t>
      </w:r>
      <w:r w:rsidR="00047127" w:rsidRPr="003A00AC">
        <w:rPr>
          <w:rFonts w:cs="Times New Roman" w:hAnsi="Times New Roman" w:ascii="Times New Roman"/>
          <w:sz w:val="24"/>
          <w:szCs w:val="24"/>
        </w:rPr>
        <w:t>20 St-1615/2013</w:t>
      </w:r>
    </w:p>
    <w:p w:rsidRDefault="00C15118" w:rsidP="003A00AC" w:rsidR="00C15118" w:rsidRPr="003A00AC">
      <w:pPr>
        <w:pStyle w:val="Naslov3"/>
        <w:spacing w:lineRule="auto" w:line="276"/>
        <w:ind w:firstLine="720" w:left="3528"/>
        <w:rPr>
          <w:rFonts w:cs="Times New Roman" w:hAnsi="Times New Roman" w:ascii="Times New Roman"/>
          <w:sz w:val="24"/>
          <w:szCs w:val="24"/>
        </w:rPr>
      </w:pPr>
      <w:r w:rsidRPr="003A00A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15118" w:rsidP="003A00AC" w:rsidR="00C15118" w:rsidRPr="003A00AC">
      <w:pPr>
        <w:spacing w:lineRule="auto" w:line="276"/>
        <w:ind w:left="4248"/>
        <w:rPr>
          <w:b/>
          <w:bCs/>
          <w:lang w:val="hr-HR"/>
        </w:rPr>
      </w:pPr>
      <w:r w:rsidRPr="003A00AC">
        <w:rPr>
          <w:b/>
          <w:bCs/>
          <w:lang w:val="hr-HR"/>
        </w:rPr>
        <w:t>TRGOVAČKI SUD U ZAGREBU</w:t>
      </w:r>
    </w:p>
    <w:p w:rsidRDefault="003B095D" w:rsidP="003A00AC" w:rsidR="003B095D" w:rsidRPr="003A00AC">
      <w:pPr>
        <w:spacing w:lineRule="auto" w:line="276"/>
        <w:jc w:val="center"/>
        <w:rPr>
          <w:lang w:val="hr-HR"/>
        </w:rPr>
      </w:pPr>
    </w:p>
    <w:p w:rsidRDefault="00F031F1" w:rsidP="003A00AC" w:rsidR="00F031F1" w:rsidRPr="003A00AC">
      <w:pPr>
        <w:spacing w:lineRule="auto" w:line="276"/>
        <w:jc w:val="both"/>
        <w:rPr>
          <w:b/>
          <w:u w:val="single"/>
          <w:lang w:val="hr-HR"/>
        </w:rPr>
      </w:pPr>
    </w:p>
    <w:p w:rsidRDefault="006823A8" w:rsidP="003A00AC" w:rsidR="006823A8" w:rsidRPr="003A00AC">
      <w:pPr>
        <w:spacing w:lineRule="auto" w:line="276"/>
        <w:jc w:val="both"/>
        <w:rPr>
          <w:b/>
          <w:u w:val="single"/>
          <w:lang w:val="hr-HR"/>
        </w:rPr>
      </w:pPr>
      <w:r w:rsidRPr="003A00AC">
        <w:rPr>
          <w:b/>
          <w:u w:val="single"/>
          <w:lang w:val="hr-HR"/>
        </w:rPr>
        <w:t>PREDMET:</w:t>
      </w:r>
      <w:r w:rsidR="000B1A38" w:rsidRPr="003A00AC">
        <w:rPr>
          <w:b/>
          <w:u w:val="single"/>
          <w:lang w:val="hr-HR"/>
        </w:rPr>
        <w:t xml:space="preserve"> Izvješće stečajnog upravitelja</w:t>
      </w:r>
      <w:r w:rsidR="00C15118" w:rsidRPr="003A00AC">
        <w:rPr>
          <w:b/>
          <w:u w:val="single"/>
          <w:lang w:val="hr-HR"/>
        </w:rPr>
        <w:t xml:space="preserve"> u svezi sa odlukom skupštine </w:t>
      </w:r>
      <w:bookmarkStart w:name="_Hlk3380468" w:id="1"/>
      <w:r w:rsidR="00C15118" w:rsidRPr="003A00AC">
        <w:rPr>
          <w:b/>
          <w:u w:val="single"/>
          <w:lang w:val="hr-HR"/>
        </w:rPr>
        <w:t xml:space="preserve">od dana </w:t>
      </w:r>
      <w:r w:rsidR="008D02D5" w:rsidRPr="003A00AC">
        <w:rPr>
          <w:b/>
          <w:u w:val="single"/>
          <w:lang w:val="hr-HR"/>
        </w:rPr>
        <w:t>19</w:t>
      </w:r>
      <w:r w:rsidR="00C15118" w:rsidRPr="003A00AC">
        <w:rPr>
          <w:b/>
          <w:u w:val="single"/>
          <w:lang w:val="hr-HR"/>
        </w:rPr>
        <w:t>.0</w:t>
      </w:r>
      <w:r w:rsidR="008D02D5" w:rsidRPr="003A00AC">
        <w:rPr>
          <w:b/>
          <w:u w:val="single"/>
          <w:lang w:val="hr-HR"/>
        </w:rPr>
        <w:t>2</w:t>
      </w:r>
      <w:r w:rsidR="00C15118" w:rsidRPr="003A00AC">
        <w:rPr>
          <w:b/>
          <w:u w:val="single"/>
          <w:lang w:val="hr-HR"/>
        </w:rPr>
        <w:t>.2018. godine</w:t>
      </w:r>
      <w:bookmarkEnd w:id="1"/>
      <w:r w:rsidR="008D02D5" w:rsidRPr="003A00AC">
        <w:rPr>
          <w:b/>
          <w:u w:val="single"/>
          <w:lang w:val="hr-HR"/>
        </w:rPr>
        <w:t xml:space="preserve"> sa prijedlogom odluka skupštine vjerovnika</w:t>
      </w:r>
    </w:p>
    <w:p w:rsidRDefault="00862E7B" w:rsidP="003A00AC" w:rsidR="00862E7B" w:rsidRPr="003A00AC">
      <w:pPr>
        <w:spacing w:lineRule="auto" w:line="276"/>
        <w:jc w:val="both"/>
        <w:rPr>
          <w:b/>
          <w:u w:val="single"/>
          <w:lang w:val="hr-HR"/>
        </w:rPr>
      </w:pPr>
    </w:p>
    <w:p w:rsidRDefault="00862E7B" w:rsidP="003A00AC" w:rsidR="00862E7B" w:rsidRPr="003A00AC">
      <w:pPr>
        <w:spacing w:lineRule="auto" w:line="276"/>
        <w:jc w:val="both"/>
        <w:rPr>
          <w:b/>
          <w:u w:val="single"/>
          <w:lang w:val="hr-HR"/>
        </w:rPr>
      </w:pPr>
    </w:p>
    <w:p w:rsidRDefault="00862E7B" w:rsidP="003A00AC" w:rsidR="00862E7B" w:rsidRPr="003A00AC">
      <w:pPr>
        <w:spacing w:lineRule="auto" w:line="276"/>
        <w:ind w:firstLine="720"/>
        <w:jc w:val="both"/>
        <w:rPr>
          <w:lang w:val="hr-HR"/>
        </w:rPr>
      </w:pPr>
      <w:r w:rsidRPr="003A00AC">
        <w:rPr>
          <w:lang w:val="hr-HR"/>
        </w:rPr>
        <w:t xml:space="preserve">U skladu sa odlukom skupštine vjerovnika </w:t>
      </w:r>
      <w:r w:rsidR="008D02D5" w:rsidRPr="003A00AC">
        <w:rPr>
          <w:lang w:val="hr-HR"/>
        </w:rPr>
        <w:t xml:space="preserve">od dana 19.02.2018. godine </w:t>
      </w:r>
      <w:r w:rsidRPr="003A00AC">
        <w:rPr>
          <w:lang w:val="hr-HR"/>
        </w:rPr>
        <w:t xml:space="preserve">stečajni upravitelj </w:t>
      </w:r>
      <w:r w:rsidR="008D02D5" w:rsidRPr="003A00AC">
        <w:rPr>
          <w:lang w:val="hr-HR"/>
        </w:rPr>
        <w:t>podnosi</w:t>
      </w:r>
      <w:r w:rsidRPr="003A00AC">
        <w:rPr>
          <w:lang w:val="hr-HR"/>
        </w:rPr>
        <w:t xml:space="preserve"> izvješće kako slijedi</w:t>
      </w:r>
      <w:r w:rsidR="008D02D5" w:rsidRPr="003A00AC">
        <w:rPr>
          <w:lang w:val="hr-HR"/>
        </w:rPr>
        <w:t>.</w:t>
      </w:r>
    </w:p>
    <w:p w:rsidRDefault="003B095D" w:rsidP="003A00AC" w:rsidR="003B095D" w:rsidRPr="003A00AC">
      <w:pPr>
        <w:spacing w:lineRule="auto" w:line="276"/>
        <w:rPr>
          <w:lang w:val="hr-HR"/>
        </w:rPr>
      </w:pPr>
    </w:p>
    <w:p w:rsidRDefault="00AF5A6E" w:rsidP="003A00AC" w:rsidR="00AF5A6E" w:rsidRPr="003A00AC">
      <w:pPr>
        <w:numPr>
          <w:ilvl w:val="0"/>
          <w:numId w:val="6"/>
        </w:numPr>
        <w:spacing w:lineRule="auto" w:line="276"/>
        <w:rPr>
          <w:lang w:val="hr-HR"/>
        </w:rPr>
      </w:pPr>
      <w:r w:rsidRPr="003A00AC">
        <w:rPr>
          <w:lang w:val="hr-HR"/>
        </w:rPr>
        <w:t>U odnosu na nekretninu</w:t>
      </w:r>
    </w:p>
    <w:p w:rsidRDefault="00AF5A6E" w:rsidP="003A00AC" w:rsidR="00AF5A6E" w:rsidRPr="003A00AC">
      <w:pPr>
        <w:spacing w:lineRule="auto" w:line="276"/>
        <w:rPr>
          <w:lang w:val="hr-HR"/>
        </w:rPr>
      </w:pPr>
    </w:p>
    <w:p w:rsidRDefault="008D02D5" w:rsidP="003A00AC" w:rsidR="008D02D5" w:rsidRPr="003A00AC">
      <w:pPr>
        <w:spacing w:lineRule="auto" w:line="276"/>
        <w:rPr>
          <w:lang w:val="hr-HR"/>
        </w:rPr>
      </w:pPr>
      <w:r w:rsidRPr="003A00AC">
        <w:rPr>
          <w:lang w:val="hr-HR"/>
        </w:rPr>
        <w:t xml:space="preserve">Nekretnina DVORIŠTE k.č.br. 67/1 I KUĆA k.č.br. 229/.ZGR, </w:t>
      </w:r>
      <w:proofErr w:type="spellStart"/>
      <w:r w:rsidRPr="003A00AC">
        <w:rPr>
          <w:lang w:val="hr-HR"/>
        </w:rPr>
        <w:t>pov</w:t>
      </w:r>
      <w:proofErr w:type="spellEnd"/>
      <w:r w:rsidRPr="003A00AC">
        <w:rPr>
          <w:lang w:val="hr-HR"/>
        </w:rPr>
        <w:t xml:space="preserve">: 929 m2, z.k.ul. br.1037, k.o. </w:t>
      </w:r>
      <w:proofErr w:type="spellStart"/>
      <w:r w:rsidRPr="003A00AC">
        <w:rPr>
          <w:lang w:val="hr-HR"/>
        </w:rPr>
        <w:t>Turanj</w:t>
      </w:r>
      <w:proofErr w:type="spellEnd"/>
      <w:r w:rsidRPr="003A00AC">
        <w:rPr>
          <w:lang w:val="hr-HR"/>
        </w:rPr>
        <w:t>.</w:t>
      </w:r>
    </w:p>
    <w:p w:rsidRDefault="008D02D5" w:rsidP="003A00AC" w:rsidR="008D02D5" w:rsidRPr="003A00AC">
      <w:pPr>
        <w:spacing w:lineRule="auto" w:line="276"/>
        <w:rPr>
          <w:lang w:val="hr-HR"/>
        </w:rPr>
      </w:pPr>
    </w:p>
    <w:p w:rsidRDefault="008D02D5" w:rsidP="003A00AC" w:rsidR="00DA34F6" w:rsidRPr="003A00AC">
      <w:pPr>
        <w:spacing w:lineRule="auto" w:line="276"/>
        <w:ind w:firstLine="360"/>
        <w:jc w:val="both"/>
        <w:rPr>
          <w:lang w:val="hr-HR"/>
        </w:rPr>
      </w:pPr>
      <w:bookmarkStart w:name="_Hlk3384773" w:id="2"/>
      <w:r w:rsidRPr="003A00AC">
        <w:rPr>
          <w:lang w:val="hr-HR"/>
        </w:rPr>
        <w:t xml:space="preserve">Stečajni upravitelj je </w:t>
      </w:r>
      <w:r w:rsidR="00AF5A6E" w:rsidRPr="003A00AC">
        <w:rPr>
          <w:lang w:val="hr-HR"/>
        </w:rPr>
        <w:t>dana</w:t>
      </w:r>
      <w:r w:rsidRPr="003A00AC">
        <w:rPr>
          <w:lang w:val="hr-HR"/>
        </w:rPr>
        <w:t xml:space="preserve"> </w:t>
      </w:r>
      <w:r w:rsidR="001938F7" w:rsidRPr="003A00AC">
        <w:rPr>
          <w:lang w:val="hr-HR"/>
        </w:rPr>
        <w:t xml:space="preserve">19. ožujka 2018. godine </w:t>
      </w:r>
      <w:bookmarkEnd w:id="2"/>
      <w:r w:rsidR="00274364" w:rsidRPr="003A00AC">
        <w:rPr>
          <w:lang w:val="hr-HR"/>
        </w:rPr>
        <w:t xml:space="preserve">zatražio od </w:t>
      </w:r>
      <w:r w:rsidR="00984784" w:rsidRPr="003A00AC">
        <w:rPr>
          <w:lang w:val="hr-HR"/>
        </w:rPr>
        <w:t xml:space="preserve">Općinskog suda u Zadru, Stalna služba u Biogradu na Moru, Zemljišnoknjižni odjel </w:t>
      </w:r>
      <w:r w:rsidR="00DA34F6" w:rsidRPr="003A00AC">
        <w:rPr>
          <w:lang w:val="hr-HR"/>
        </w:rPr>
        <w:t xml:space="preserve">ovjerene preslike zbirke isprava broj Z-25047/2017, a koja je upisana u zemljišnoknjižnom ulošku Stalna služba u Biogradu na Moru, čest. </w:t>
      </w:r>
      <w:proofErr w:type="spellStart"/>
      <w:r w:rsidR="00DA34F6" w:rsidRPr="003A00AC">
        <w:rPr>
          <w:lang w:val="hr-HR"/>
        </w:rPr>
        <w:t>zem</w:t>
      </w:r>
      <w:proofErr w:type="spellEnd"/>
      <w:r w:rsidR="00DA34F6" w:rsidRPr="003A00AC">
        <w:rPr>
          <w:lang w:val="hr-HR"/>
        </w:rPr>
        <w:t xml:space="preserve">. 67/1 i čest. </w:t>
      </w:r>
      <w:proofErr w:type="spellStart"/>
      <w:r w:rsidR="00DA34F6" w:rsidRPr="003A00AC">
        <w:rPr>
          <w:lang w:val="hr-HR"/>
        </w:rPr>
        <w:t>zgr</w:t>
      </w:r>
      <w:proofErr w:type="spellEnd"/>
      <w:r w:rsidR="00DA34F6" w:rsidRPr="003A00AC">
        <w:rPr>
          <w:lang w:val="hr-HR"/>
        </w:rPr>
        <w:t xml:space="preserve">. 229 k.o. </w:t>
      </w:r>
      <w:proofErr w:type="spellStart"/>
      <w:r w:rsidR="00DA34F6" w:rsidRPr="003A00AC">
        <w:rPr>
          <w:lang w:val="hr-HR"/>
        </w:rPr>
        <w:t>Turanj</w:t>
      </w:r>
      <w:proofErr w:type="spellEnd"/>
      <w:r w:rsidR="00DA34F6" w:rsidRPr="003A00AC">
        <w:rPr>
          <w:lang w:val="hr-HR"/>
        </w:rPr>
        <w:t>. (u prilogu dopisa)</w:t>
      </w:r>
    </w:p>
    <w:p w:rsidRDefault="00DA34F6" w:rsidP="003A00AC" w:rsidR="00DA34F6" w:rsidRPr="003A00AC">
      <w:pPr>
        <w:spacing w:lineRule="auto" w:line="276"/>
        <w:ind w:firstLine="360"/>
        <w:jc w:val="both"/>
        <w:rPr>
          <w:lang w:val="hr-HR"/>
        </w:rPr>
      </w:pPr>
      <w:r w:rsidRPr="003A00AC">
        <w:rPr>
          <w:lang w:val="hr-HR"/>
        </w:rPr>
        <w:t xml:space="preserve">Predmetnim ispravama (u prilogu dopisa) su kao vlasnici na predmetnoj nekretnini temeljem Ugovora o darivanju od 10.07.2009. godine i dodataka istom ugovoru umjesto Zdravko </w:t>
      </w:r>
      <w:proofErr w:type="spellStart"/>
      <w:r w:rsidRPr="003A00AC">
        <w:rPr>
          <w:lang w:val="hr-HR"/>
        </w:rPr>
        <w:t>Barbaroša</w:t>
      </w:r>
      <w:proofErr w:type="spellEnd"/>
      <w:r w:rsidRPr="003A00AC">
        <w:rPr>
          <w:lang w:val="hr-HR"/>
        </w:rPr>
        <w:t xml:space="preserve"> u ½ dijela upisani:</w:t>
      </w:r>
    </w:p>
    <w:p w:rsidRDefault="00DA34F6" w:rsidP="003A00AC" w:rsidR="00DA34F6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BARBAROŠA MARKO u 1/6 dijela;</w:t>
      </w:r>
    </w:p>
    <w:p w:rsidRDefault="00DA34F6" w:rsidP="003A00AC" w:rsidR="00DA34F6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BARBAROŠA PETRA u 1/6 dijela i </w:t>
      </w:r>
    </w:p>
    <w:p w:rsidRDefault="00DA34F6" w:rsidP="003A00AC" w:rsidR="008D02D5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BARBAROŠA SARA </w:t>
      </w:r>
      <w:proofErr w:type="spellStart"/>
      <w:r w:rsidRPr="003A00AC">
        <w:rPr>
          <w:lang w:val="hr-HR"/>
        </w:rPr>
        <w:t>mlt</w:t>
      </w:r>
      <w:proofErr w:type="spellEnd"/>
      <w:r w:rsidRPr="003A00AC">
        <w:rPr>
          <w:lang w:val="hr-HR"/>
        </w:rPr>
        <w:t xml:space="preserve"> u 1/6 dijela.</w:t>
      </w:r>
    </w:p>
    <w:p w:rsidRDefault="00DA34F6" w:rsidP="003A00AC" w:rsidR="00DA34F6" w:rsidRPr="003A00AC">
      <w:pPr>
        <w:spacing w:lineRule="auto" w:line="276"/>
        <w:jc w:val="both"/>
        <w:rPr>
          <w:lang w:val="hr-HR"/>
        </w:rPr>
      </w:pPr>
    </w:p>
    <w:p w:rsidRDefault="00DA34F6" w:rsidP="003A00AC" w:rsidR="00DA34F6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Prije opisano vlasništvo upisano je temeljem Ugovora o darivanju od dana 08. srpnja 2009. godine, ovjereno kod javnog bilježnika </w:t>
      </w:r>
      <w:r w:rsidR="00B53D35" w:rsidRPr="003A00AC">
        <w:rPr>
          <w:lang w:val="hr-HR"/>
        </w:rPr>
        <w:t>Emil Brkić, Zadar</w:t>
      </w:r>
      <w:r w:rsidR="00AF5A6E" w:rsidRPr="003A00AC">
        <w:rPr>
          <w:lang w:val="hr-HR"/>
        </w:rPr>
        <w:t>,</w:t>
      </w:r>
      <w:r w:rsidR="00B53D35" w:rsidRPr="003A00AC">
        <w:rPr>
          <w:lang w:val="hr-HR"/>
        </w:rPr>
        <w:t xml:space="preserve"> Domovinskog rata 3, pod </w:t>
      </w:r>
      <w:proofErr w:type="spellStart"/>
      <w:r w:rsidR="00B53D35" w:rsidRPr="003A00AC">
        <w:rPr>
          <w:lang w:val="hr-HR"/>
        </w:rPr>
        <w:t>posl</w:t>
      </w:r>
      <w:proofErr w:type="spellEnd"/>
      <w:r w:rsidR="00B53D35" w:rsidRPr="003A00AC">
        <w:rPr>
          <w:lang w:val="hr-HR"/>
        </w:rPr>
        <w:t xml:space="preserve">. brojem: OV-4201/09, te </w:t>
      </w:r>
      <w:proofErr w:type="spellStart"/>
      <w:r w:rsidR="00B53D35" w:rsidRPr="003A00AC">
        <w:rPr>
          <w:lang w:val="hr-HR"/>
        </w:rPr>
        <w:t>Anexa</w:t>
      </w:r>
      <w:proofErr w:type="spellEnd"/>
      <w:r w:rsidR="00B53D35" w:rsidRPr="003A00AC">
        <w:rPr>
          <w:lang w:val="hr-HR"/>
        </w:rPr>
        <w:t xml:space="preserve"> na darovni ugovor od dana 10.7.2009. g. koji je potpisan dana 07.03.2016. godine</w:t>
      </w:r>
      <w:r w:rsidR="00AF5A6E" w:rsidRPr="003A00AC">
        <w:rPr>
          <w:lang w:val="hr-HR"/>
        </w:rPr>
        <w:t xml:space="preserve">, ovjereno kod javnog bilježnika Emil Brkić, Zadar, Domovinskog rata 3, pod </w:t>
      </w:r>
      <w:proofErr w:type="spellStart"/>
      <w:r w:rsidR="00AF5A6E" w:rsidRPr="003A00AC">
        <w:rPr>
          <w:lang w:val="hr-HR"/>
        </w:rPr>
        <w:t>posl</w:t>
      </w:r>
      <w:proofErr w:type="spellEnd"/>
      <w:r w:rsidR="00AF5A6E" w:rsidRPr="003A00AC">
        <w:rPr>
          <w:lang w:val="hr-HR"/>
        </w:rPr>
        <w:t>. brojem: OV-2364/16.</w:t>
      </w:r>
    </w:p>
    <w:p w:rsidRDefault="00AF5A6E" w:rsidP="003A00AC" w:rsidR="00AF5A6E" w:rsidRPr="003A00AC">
      <w:pPr>
        <w:spacing w:lineRule="auto" w:line="276"/>
        <w:jc w:val="both"/>
        <w:rPr>
          <w:lang w:val="hr-HR"/>
        </w:rPr>
      </w:pPr>
    </w:p>
    <w:p w:rsidRDefault="00AF5A6E" w:rsidP="003A00AC" w:rsidR="00AF5A6E" w:rsidRPr="003A00AC">
      <w:pPr>
        <w:numPr>
          <w:ilvl w:val="0"/>
          <w:numId w:val="7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Predmetne isprave su u prilogu </w:t>
      </w:r>
      <w:r w:rsidR="003F146B" w:rsidRPr="003A00AC">
        <w:rPr>
          <w:lang w:val="hr-HR"/>
        </w:rPr>
        <w:t>izvješća</w:t>
      </w:r>
    </w:p>
    <w:p w:rsidRDefault="00AF5A6E" w:rsidP="003A00AC" w:rsidR="00AF5A6E" w:rsidRPr="003A00AC">
      <w:pPr>
        <w:spacing w:lineRule="auto" w:line="276"/>
        <w:jc w:val="both"/>
        <w:rPr>
          <w:lang w:val="hr-HR"/>
        </w:rPr>
      </w:pPr>
    </w:p>
    <w:p w:rsidRDefault="00964C78" w:rsidP="003A00AC" w:rsidR="00AF5A6E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Uvidom u predmetne isprave </w:t>
      </w:r>
      <w:r w:rsidR="006F6C95" w:rsidRPr="003A00AC">
        <w:rPr>
          <w:lang w:val="hr-HR"/>
        </w:rPr>
        <w:t xml:space="preserve">ustanovljeno je kako je ugovorom o darovanju </w:t>
      </w:r>
      <w:r w:rsidR="00B00E01" w:rsidRPr="003A00AC">
        <w:rPr>
          <w:lang w:val="hr-HR"/>
        </w:rPr>
        <w:t xml:space="preserve">od dana 08. srpnja 2009. godine </w:t>
      </w:r>
      <w:r w:rsidR="006F6C95" w:rsidRPr="003A00AC">
        <w:rPr>
          <w:lang w:val="hr-HR"/>
        </w:rPr>
        <w:t xml:space="preserve">darovano i: </w:t>
      </w:r>
    </w:p>
    <w:p w:rsidRDefault="00656EE8" w:rsidP="003A00AC" w:rsidR="00656EE8" w:rsidRPr="003A00AC">
      <w:pPr>
        <w:spacing w:lineRule="auto" w:line="276"/>
        <w:jc w:val="both"/>
        <w:rPr>
          <w:lang w:val="hr-HR"/>
        </w:rPr>
      </w:pPr>
      <w:bookmarkStart w:name="_Hlk3554390" w:id="3"/>
      <w:r w:rsidRPr="003A00AC">
        <w:rPr>
          <w:lang w:val="hr-HR"/>
        </w:rPr>
        <w:t xml:space="preserve">Nekretnine </w:t>
      </w:r>
      <w:r w:rsidR="00B00E01" w:rsidRPr="003A00AC">
        <w:rPr>
          <w:lang w:val="hr-HR"/>
        </w:rPr>
        <w:t xml:space="preserve">upisane u </w:t>
      </w:r>
      <w:r w:rsidR="00B00E01" w:rsidRPr="003A00AC">
        <w:rPr>
          <w:b/>
          <w:lang w:val="hr-HR"/>
        </w:rPr>
        <w:t>P</w:t>
      </w:r>
      <w:r w:rsidR="00B00E01" w:rsidRPr="003A00AC">
        <w:rPr>
          <w:lang w:val="hr-HR"/>
        </w:rPr>
        <w:t xml:space="preserve">osjedovni </w:t>
      </w:r>
      <w:r w:rsidR="00B00E01" w:rsidRPr="003A00AC">
        <w:rPr>
          <w:b/>
          <w:lang w:val="hr-HR"/>
        </w:rPr>
        <w:t>L</w:t>
      </w:r>
      <w:r w:rsidR="00B00E01" w:rsidRPr="003A00AC">
        <w:rPr>
          <w:lang w:val="hr-HR"/>
        </w:rPr>
        <w:t xml:space="preserve">ist 556: čest </w:t>
      </w:r>
      <w:proofErr w:type="spellStart"/>
      <w:r w:rsidR="00B00E01" w:rsidRPr="003A00AC">
        <w:rPr>
          <w:lang w:val="hr-HR"/>
        </w:rPr>
        <w:t>zem</w:t>
      </w:r>
      <w:proofErr w:type="spellEnd"/>
      <w:r w:rsidR="00B00E01" w:rsidRPr="003A00AC">
        <w:rPr>
          <w:lang w:val="hr-HR"/>
        </w:rPr>
        <w:t xml:space="preserve"> 2555/2, čest </w:t>
      </w:r>
      <w:proofErr w:type="spellStart"/>
      <w:r w:rsidR="00B00E01" w:rsidRPr="003A00AC">
        <w:rPr>
          <w:lang w:val="hr-HR"/>
        </w:rPr>
        <w:t>zem</w:t>
      </w:r>
      <w:proofErr w:type="spellEnd"/>
      <w:r w:rsidR="00B00E01" w:rsidRPr="003A00AC">
        <w:rPr>
          <w:lang w:val="hr-HR"/>
        </w:rPr>
        <w:t xml:space="preserve"> 2556, k.o. </w:t>
      </w:r>
      <w:proofErr w:type="spellStart"/>
      <w:r w:rsidR="00B00E01" w:rsidRPr="003A00AC">
        <w:rPr>
          <w:lang w:val="hr-HR"/>
        </w:rPr>
        <w:t>Turanj</w:t>
      </w:r>
      <w:proofErr w:type="spellEnd"/>
      <w:r w:rsidR="00B00E01" w:rsidRPr="003A00AC">
        <w:rPr>
          <w:lang w:val="hr-HR"/>
        </w:rPr>
        <w:t>.</w:t>
      </w:r>
    </w:p>
    <w:bookmarkEnd w:id="3"/>
    <w:p w:rsidRDefault="00B00E01" w:rsidP="003A00AC" w:rsidR="00B00E01" w:rsidRPr="003A00AC">
      <w:pPr>
        <w:spacing w:lineRule="auto" w:line="276"/>
        <w:jc w:val="both"/>
        <w:rPr>
          <w:lang w:val="hr-HR"/>
        </w:rPr>
      </w:pPr>
    </w:p>
    <w:p w:rsidRDefault="00B00E01" w:rsidP="003A00AC" w:rsidR="00B00E01" w:rsidRPr="003A00AC">
      <w:pPr>
        <w:numPr>
          <w:ilvl w:val="0"/>
          <w:numId w:val="7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Posjedovni list u prilogu izvješća</w:t>
      </w:r>
    </w:p>
    <w:p w:rsidRDefault="00B00E01" w:rsidP="003A00AC" w:rsidR="00B00E01" w:rsidRPr="003A00AC">
      <w:pPr>
        <w:spacing w:lineRule="auto" w:line="276"/>
        <w:jc w:val="both"/>
        <w:rPr>
          <w:lang w:val="hr-HR"/>
        </w:rPr>
      </w:pPr>
    </w:p>
    <w:p w:rsidRDefault="00B00E01" w:rsidP="003A00AC" w:rsidR="00B00E01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Uvidom u </w:t>
      </w:r>
      <w:proofErr w:type="spellStart"/>
      <w:r w:rsidRPr="003A00AC">
        <w:rPr>
          <w:lang w:val="hr-HR"/>
        </w:rPr>
        <w:t>Anexa</w:t>
      </w:r>
      <w:proofErr w:type="spellEnd"/>
      <w:r w:rsidRPr="003A00AC">
        <w:rPr>
          <w:lang w:val="hr-HR"/>
        </w:rPr>
        <w:t xml:space="preserve"> na darovni ugovor od dana 10.7.2009. g. koji je potpisan dana 07.03.2016. godine</w:t>
      </w:r>
      <w:r w:rsidRPr="003A00AC">
        <w:t xml:space="preserve"> </w:t>
      </w:r>
      <w:r w:rsidRPr="003A00AC">
        <w:rPr>
          <w:lang w:val="hr-HR"/>
        </w:rPr>
        <w:t>ustanovljeno je kako je istim na opis nekretnine iz ugovora o darovanju od dana 08. srpnja 2009. godine dodano:</w:t>
      </w:r>
    </w:p>
    <w:p w:rsidRDefault="00B00E01" w:rsidP="003A00AC" w:rsidR="00B00E01" w:rsidRPr="003A00AC">
      <w:pPr>
        <w:spacing w:lineRule="auto" w:line="276"/>
        <w:jc w:val="both"/>
        <w:rPr>
          <w:lang w:val="hr-HR"/>
        </w:rPr>
      </w:pPr>
    </w:p>
    <w:p w:rsidRDefault="00B00E01" w:rsidP="003A00AC" w:rsidR="00B00E01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Nekretnine upisane u </w:t>
      </w:r>
      <w:r w:rsidRPr="003A00AC">
        <w:rPr>
          <w:b/>
          <w:lang w:val="hr-HR"/>
        </w:rPr>
        <w:t>P</w:t>
      </w:r>
      <w:r w:rsidRPr="003A00AC">
        <w:rPr>
          <w:lang w:val="hr-HR"/>
        </w:rPr>
        <w:t xml:space="preserve">osjedovni </w:t>
      </w:r>
      <w:r w:rsidRPr="003A00AC">
        <w:rPr>
          <w:b/>
          <w:lang w:val="hr-HR"/>
        </w:rPr>
        <w:t>L</w:t>
      </w:r>
      <w:r w:rsidRPr="003A00AC">
        <w:rPr>
          <w:lang w:val="hr-HR"/>
        </w:rPr>
        <w:t xml:space="preserve">ist 556: čest </w:t>
      </w:r>
      <w:proofErr w:type="spellStart"/>
      <w:r w:rsidRPr="003A00AC">
        <w:rPr>
          <w:lang w:val="hr-HR"/>
        </w:rPr>
        <w:t>zem</w:t>
      </w:r>
      <w:proofErr w:type="spellEnd"/>
      <w:r w:rsidRPr="003A00AC">
        <w:rPr>
          <w:lang w:val="hr-HR"/>
        </w:rPr>
        <w:t xml:space="preserve"> 2555/2, čest </w:t>
      </w:r>
      <w:proofErr w:type="spellStart"/>
      <w:r w:rsidRPr="003A00AC">
        <w:rPr>
          <w:lang w:val="hr-HR"/>
        </w:rPr>
        <w:t>zem</w:t>
      </w:r>
      <w:proofErr w:type="spellEnd"/>
      <w:r w:rsidRPr="003A00AC">
        <w:rPr>
          <w:lang w:val="hr-HR"/>
        </w:rPr>
        <w:t xml:space="preserve"> 2556, k.o. </w:t>
      </w:r>
      <w:proofErr w:type="spellStart"/>
      <w:r w:rsidRPr="003A00AC">
        <w:rPr>
          <w:lang w:val="hr-HR"/>
        </w:rPr>
        <w:t>Turanj</w:t>
      </w:r>
      <w:proofErr w:type="spellEnd"/>
      <w:r w:rsidRPr="003A00AC">
        <w:rPr>
          <w:lang w:val="hr-HR"/>
        </w:rPr>
        <w:t xml:space="preserve"> </w:t>
      </w:r>
      <w:r w:rsidRPr="003A00AC">
        <w:rPr>
          <w:b/>
          <w:lang w:val="hr-HR"/>
        </w:rPr>
        <w:t xml:space="preserve">(nova izmjera, koje nekretnine u staroj izmjeri odgovara </w:t>
      </w:r>
      <w:proofErr w:type="spellStart"/>
      <w:r w:rsidR="002834FB" w:rsidRPr="003A00AC">
        <w:rPr>
          <w:b/>
          <w:lang w:val="hr-HR"/>
        </w:rPr>
        <w:t>č.z</w:t>
      </w:r>
      <w:proofErr w:type="spellEnd"/>
      <w:r w:rsidR="002834FB" w:rsidRPr="003A00AC">
        <w:rPr>
          <w:b/>
          <w:lang w:val="hr-HR"/>
        </w:rPr>
        <w:t xml:space="preserve">. 67/1 i č.zgr.229, upisane u </w:t>
      </w:r>
      <w:proofErr w:type="spellStart"/>
      <w:r w:rsidR="002834FB" w:rsidRPr="003A00AC">
        <w:rPr>
          <w:b/>
          <w:lang w:val="hr-HR"/>
        </w:rPr>
        <w:t>zk.ul</w:t>
      </w:r>
      <w:proofErr w:type="spellEnd"/>
      <w:r w:rsidR="002834FB" w:rsidRPr="003A00AC">
        <w:rPr>
          <w:b/>
          <w:lang w:val="hr-HR"/>
        </w:rPr>
        <w:t xml:space="preserve">. 1037 k.o. </w:t>
      </w:r>
      <w:proofErr w:type="spellStart"/>
      <w:r w:rsidR="002834FB" w:rsidRPr="003A00AC">
        <w:rPr>
          <w:b/>
          <w:lang w:val="hr-HR"/>
        </w:rPr>
        <w:t>Turanj</w:t>
      </w:r>
      <w:proofErr w:type="spellEnd"/>
      <w:r w:rsidR="002834FB" w:rsidRPr="003A00AC">
        <w:rPr>
          <w:b/>
          <w:lang w:val="hr-HR"/>
        </w:rPr>
        <w:t>.)</w:t>
      </w:r>
    </w:p>
    <w:p w:rsidRDefault="002834FB" w:rsidP="003A00AC" w:rsidR="002834FB" w:rsidRPr="003A00AC">
      <w:pPr>
        <w:spacing w:lineRule="auto" w:line="276"/>
        <w:jc w:val="both"/>
        <w:rPr>
          <w:lang w:val="hr-HR"/>
        </w:rPr>
      </w:pPr>
    </w:p>
    <w:p w:rsidRDefault="002834FB" w:rsidP="003A00AC" w:rsidR="002834FB" w:rsidRPr="003A00AC">
      <w:pPr>
        <w:numPr>
          <w:ilvl w:val="0"/>
          <w:numId w:val="7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Zemljišno knjižni izvadak u prilogu izvješća</w:t>
      </w:r>
    </w:p>
    <w:p w:rsidRDefault="00964C78" w:rsidP="003A00AC" w:rsidR="00964C78" w:rsidRPr="003A00AC">
      <w:pPr>
        <w:spacing w:lineRule="auto" w:line="276"/>
        <w:jc w:val="both"/>
        <w:rPr>
          <w:lang w:val="hr-HR"/>
        </w:rPr>
      </w:pPr>
    </w:p>
    <w:p w:rsidRDefault="00964C78" w:rsidP="003A00AC" w:rsidR="00964C78" w:rsidRPr="003A00AC">
      <w:pPr>
        <w:spacing w:lineRule="auto" w:line="276"/>
        <w:jc w:val="both"/>
        <w:rPr>
          <w:lang w:val="hr-HR"/>
        </w:rPr>
      </w:pPr>
    </w:p>
    <w:p w:rsidRDefault="00AF5A6E" w:rsidP="003A00AC" w:rsidR="00AF5A6E" w:rsidRPr="003A00AC">
      <w:pPr>
        <w:numPr>
          <w:ilvl w:val="0"/>
          <w:numId w:val="6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U odnosu na zaprimljenu dokumentaciju na ročištu održanom 19.02.2018. godine</w:t>
      </w:r>
      <w:r w:rsidR="00E54B89" w:rsidRPr="003A00AC">
        <w:rPr>
          <w:lang w:val="hr-HR"/>
        </w:rPr>
        <w:t xml:space="preserve"> - Ugovor o poslovno tehničkoj suradnji</w:t>
      </w:r>
    </w:p>
    <w:p w:rsidRDefault="00AF5A6E" w:rsidP="003A00AC" w:rsidR="00AF5A6E" w:rsidRPr="003A00AC">
      <w:pPr>
        <w:spacing w:lineRule="auto" w:line="276"/>
        <w:jc w:val="both"/>
        <w:rPr>
          <w:lang w:val="hr-HR"/>
        </w:rPr>
      </w:pPr>
    </w:p>
    <w:p w:rsidRDefault="00AF5A6E" w:rsidP="003A00AC" w:rsidR="00AF5A6E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Stečajni upravitelj je dana 19. ožujka 2018. godine uputio zahtjev za dostavu dokumentacije </w:t>
      </w:r>
      <w:r w:rsidR="00E54B89" w:rsidRPr="003A00AC">
        <w:rPr>
          <w:lang w:val="hr-HR"/>
        </w:rPr>
        <w:t>vezane za predmetni Ugovor o poslovno tehničkoj suradnji, a za period 2013, 2014, 2015, 2016 i 2017. godine na adrese:</w:t>
      </w:r>
    </w:p>
    <w:p w:rsidRDefault="00E54B89" w:rsidP="003A00AC" w:rsidR="00E54B89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TURIZAM TRGOVINA d.o.o.,  </w:t>
      </w:r>
      <w:proofErr w:type="spellStart"/>
      <w:r w:rsidRPr="003A00AC">
        <w:rPr>
          <w:lang w:val="hr-HR"/>
        </w:rPr>
        <w:t>Petrčane</w:t>
      </w:r>
      <w:proofErr w:type="spellEnd"/>
      <w:r w:rsidRPr="003A00AC">
        <w:rPr>
          <w:lang w:val="hr-HR"/>
        </w:rPr>
        <w:t xml:space="preserve"> 7A, 23231 PETRČANE;</w:t>
      </w:r>
    </w:p>
    <w:p w:rsidRDefault="00E54B89" w:rsidP="003A00AC" w:rsidR="00E54B89" w:rsidRPr="003A00AC">
      <w:pPr>
        <w:spacing w:lineRule="auto" w:line="276"/>
        <w:jc w:val="both"/>
        <w:rPr>
          <w:lang w:val="hr-HR"/>
        </w:rPr>
      </w:pPr>
      <w:bookmarkStart w:name="_Hlk3385038" w:id="4"/>
      <w:r w:rsidRPr="003A00AC">
        <w:rPr>
          <w:lang w:val="hr-HR"/>
        </w:rPr>
        <w:t>ZDRAVKO BARBAROŠA</w:t>
      </w:r>
      <w:bookmarkEnd w:id="4"/>
      <w:r w:rsidRPr="003A00AC">
        <w:rPr>
          <w:lang w:val="hr-HR"/>
        </w:rPr>
        <w:t>, Vladimira Desnice 16, 23231 ZADAR.</w:t>
      </w:r>
    </w:p>
    <w:p w:rsidRDefault="00E54B89" w:rsidP="003A00AC" w:rsidR="00E54B89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Predmetni dopis je zaprimljen od strane </w:t>
      </w:r>
      <w:bookmarkStart w:name="_Hlk3385095" w:id="5"/>
      <w:r w:rsidRPr="003A00AC">
        <w:rPr>
          <w:lang w:val="hr-HR"/>
        </w:rPr>
        <w:t>TURIZAM TRGOVINA d.o.o., a nije zaprimljen od strane ZDRAVKO BARBAROŠA.</w:t>
      </w:r>
    </w:p>
    <w:bookmarkEnd w:id="5"/>
    <w:p w:rsidRDefault="00E54B89" w:rsidP="003A00AC" w:rsidR="00E54B89" w:rsidRPr="003A00AC">
      <w:pPr>
        <w:spacing w:lineRule="auto" w:line="276"/>
        <w:jc w:val="both"/>
        <w:rPr>
          <w:lang w:val="hr-HR"/>
        </w:rPr>
      </w:pPr>
    </w:p>
    <w:p w:rsidRDefault="00E54B89" w:rsidP="003A00AC" w:rsidR="00E54B89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Pošto do 20.11.2018. godine TURIZAM TRGOVINA d.o.o. </w:t>
      </w:r>
      <w:r w:rsidR="003F146B" w:rsidRPr="003A00AC">
        <w:rPr>
          <w:lang w:val="hr-HR"/>
        </w:rPr>
        <w:t xml:space="preserve">i </w:t>
      </w:r>
      <w:r w:rsidRPr="003A00AC">
        <w:rPr>
          <w:lang w:val="hr-HR"/>
        </w:rPr>
        <w:t>ZDRAVKO BARBAROŠA</w:t>
      </w:r>
      <w:r w:rsidR="003F146B" w:rsidRPr="003A00AC">
        <w:rPr>
          <w:lang w:val="hr-HR"/>
        </w:rPr>
        <w:t xml:space="preserve"> nisu dostavili traženu dokumentaciju stečajni upravitelj je ponovio predmetne dopise.</w:t>
      </w:r>
    </w:p>
    <w:p w:rsidRDefault="003F146B" w:rsidP="003A00AC" w:rsidR="003F146B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Predmetni dopis je zaprimljen od strane TURIZAM TRGOVINA d.o.o.,  i od strane ZDRAVKO BARBAROŠA.</w:t>
      </w:r>
    </w:p>
    <w:p w:rsidRDefault="00E54B89" w:rsidP="003A00AC" w:rsidR="00E54B89" w:rsidRPr="003A00AC">
      <w:pPr>
        <w:spacing w:lineRule="auto" w:line="276"/>
        <w:jc w:val="both"/>
        <w:rPr>
          <w:lang w:val="hr-HR"/>
        </w:rPr>
      </w:pPr>
    </w:p>
    <w:p w:rsidRDefault="003F146B" w:rsidP="003A00AC" w:rsidR="003F146B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Do dana pisanja ovog izvješća TURIZAM TRGOVINA d.o.o. i ZDRAVKO BARBAROŠA nisu dostavili traženu dokumentaciju.</w:t>
      </w:r>
    </w:p>
    <w:p w:rsidRDefault="003F146B" w:rsidP="003A00AC" w:rsidR="003F146B" w:rsidRPr="003A00AC">
      <w:pPr>
        <w:spacing w:lineRule="auto" w:line="276"/>
        <w:jc w:val="both"/>
        <w:rPr>
          <w:lang w:val="hr-HR"/>
        </w:rPr>
      </w:pPr>
    </w:p>
    <w:p w:rsidRDefault="003F146B" w:rsidP="003A00AC" w:rsidR="003F146B" w:rsidRPr="003A00AC">
      <w:pPr>
        <w:numPr>
          <w:ilvl w:val="0"/>
          <w:numId w:val="7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Predmetni dopisi sa povratnicama su u prilogu izvješća.</w:t>
      </w:r>
    </w:p>
    <w:p w:rsidRDefault="004620E7" w:rsidP="003A00AC" w:rsidR="004620E7" w:rsidRPr="003A00AC">
      <w:pPr>
        <w:spacing w:lineRule="auto" w:line="276"/>
        <w:jc w:val="both"/>
        <w:rPr>
          <w:lang w:val="hr-HR"/>
        </w:rPr>
      </w:pPr>
    </w:p>
    <w:p w:rsidRDefault="004620E7" w:rsidP="003A00AC" w:rsidR="004620E7" w:rsidRPr="003A00AC">
      <w:pPr>
        <w:numPr>
          <w:ilvl w:val="0"/>
          <w:numId w:val="6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lastRenderedPageBreak/>
        <w:t xml:space="preserve">Stečajni upravitelj je dana 12.12.2018. godine zaprimio zaključak i rješenje Općinskog građanskog suda u Zagrebu, posl.br. </w:t>
      </w:r>
      <w:proofErr w:type="spellStart"/>
      <w:r w:rsidRPr="003A00AC">
        <w:rPr>
          <w:lang w:val="hr-HR"/>
        </w:rPr>
        <w:t>Ovr</w:t>
      </w:r>
      <w:proofErr w:type="spellEnd"/>
      <w:r w:rsidRPr="003A00AC">
        <w:rPr>
          <w:lang w:val="hr-HR"/>
        </w:rPr>
        <w:t>-7074/18 od 05.12.2018. godine, u ovršnom predmetu ovrhovoditelja Emil BRKIĆ iz Zadra, Široka ulica 12, OIB: 40716119005 protiv Croatia Banke d.d. Zagreb, F. F. Mihanovića 9, Zagreb, OIB:32247795989.</w:t>
      </w:r>
    </w:p>
    <w:p w:rsidRDefault="004620E7" w:rsidP="003A00AC" w:rsidR="004620E7" w:rsidRPr="003A00AC">
      <w:pPr>
        <w:spacing w:lineRule="auto" w:line="276"/>
        <w:jc w:val="both"/>
        <w:rPr>
          <w:lang w:val="hr-HR"/>
        </w:rPr>
      </w:pPr>
    </w:p>
    <w:p w:rsidRDefault="003A00AC" w:rsidP="003A00AC" w:rsidR="003A00AC" w:rsidRPr="003A00AC">
      <w:pPr>
        <w:numPr>
          <w:ilvl w:val="0"/>
          <w:numId w:val="7"/>
        </w:num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predmetni zaključak i rješenje su u prilogu ovog izvješća</w:t>
      </w:r>
    </w:p>
    <w:p w:rsidRDefault="003A00AC" w:rsidP="003A00AC" w:rsidR="003A00AC" w:rsidRPr="003A00AC">
      <w:pPr>
        <w:spacing w:lineRule="auto" w:line="276"/>
        <w:jc w:val="both"/>
        <w:rPr>
          <w:lang w:val="hr-HR"/>
        </w:rPr>
      </w:pPr>
    </w:p>
    <w:p w:rsidRDefault="004620E7" w:rsidP="003A00AC" w:rsidR="004620E7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Po izvršenim uvidima u predmetni spis, te drugi spis između istih stranaka koji se pred Općinskim građanskim sudom u Zagrebu vodi pod brojem </w:t>
      </w:r>
      <w:proofErr w:type="spellStart"/>
      <w:r w:rsidRPr="003A00AC">
        <w:rPr>
          <w:lang w:val="hr-HR"/>
        </w:rPr>
        <w:t>Ovr</w:t>
      </w:r>
      <w:proofErr w:type="spellEnd"/>
      <w:r w:rsidRPr="003A00AC">
        <w:rPr>
          <w:lang w:val="hr-HR"/>
        </w:rPr>
        <w:t>-7014/18, utvrđeno je slijedeće:</w:t>
      </w:r>
    </w:p>
    <w:p w:rsidRDefault="004620E7" w:rsidP="003A00AC" w:rsidR="004620E7" w:rsidRPr="003A00AC">
      <w:pPr>
        <w:spacing w:lineRule="auto" w:line="276"/>
        <w:jc w:val="both"/>
        <w:rPr>
          <w:lang w:val="hr-HR"/>
        </w:rPr>
      </w:pP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 xml:space="preserve">kako je u trenutku otvaranja stečajnog postupka Zdravko BARBAROŠA </w:t>
      </w:r>
      <w:proofErr w:type="spellStart"/>
      <w:r w:rsidRPr="003A00AC">
        <w:rPr>
          <w:rFonts w:hAnsi="Times New Roman" w:ascii="Times New Roman"/>
          <w:sz w:val="24"/>
          <w:szCs w:val="24"/>
        </w:rPr>
        <w:t>vl</w:t>
      </w:r>
      <w:proofErr w:type="spellEnd"/>
      <w:r w:rsidRPr="003A00AC">
        <w:rPr>
          <w:rFonts w:hAnsi="Times New Roman" w:ascii="Times New Roman"/>
          <w:sz w:val="24"/>
          <w:szCs w:val="24"/>
        </w:rPr>
        <w:t>. ugostiteljskog obrta „</w:t>
      </w:r>
      <w:proofErr w:type="spellStart"/>
      <w:r w:rsidRPr="003A00AC">
        <w:rPr>
          <w:rFonts w:hAnsi="Times New Roman" w:ascii="Times New Roman"/>
          <w:sz w:val="24"/>
          <w:szCs w:val="24"/>
        </w:rPr>
        <w:t>President</w:t>
      </w:r>
      <w:proofErr w:type="spellEnd"/>
      <w:r w:rsidRPr="003A00AC">
        <w:rPr>
          <w:rFonts w:hAnsi="Times New Roman" w:ascii="Times New Roman"/>
          <w:sz w:val="24"/>
          <w:szCs w:val="24"/>
        </w:rPr>
        <w:t>“, vodio parnični postupak protiv Croatia Banke d.d. Zagreb, F. F. Mihanovića 9, Zagreb, pred Općinskim sudom u Zadru, u predmetu pod posl.br. P-2751/06,</w:t>
      </w: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>kako je nakon otvaranja stečajnog postupka Zdravko BARBAROŠA gornju činjenicu prešutio stečajnom upravitelju,</w:t>
      </w: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>kako je dana 01.02.2018. godine Zdravko BARBAROŠA ishodio prvostupanjsku presudu u predmetnom parničnom postupku, koja je postala pravomoćna dana 10.10.2018. godine,</w:t>
      </w: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>kako je predmetnom presudom naloženo tuženiku Croatia Banka d.d. Zagreb, F. F. Mihanovića 9, Zagreb platiti tužitelju iznos od 51.582,31 EUR plativo u kunama prema srednjem tečaju HNB-a na dan isplate sa zakonskom zateznom kamatom od 28.02.2007. godine do isplate, te trošak parničnog postupka u iznosu od u iznosu od 91.593,00 kn, slijedom čega bi navedeni iznosi trebali činiti stečajnu masu,</w:t>
      </w: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 xml:space="preserve">kako je dana 15.09.2018. godine, Zdravko BARBAROŠA (kao fizička osoba) sklopio s Emil BRKIĆ iz Zadra, Široka ulica 12, OIB: 40716119005, Ugovor o ustupanju potraživanja, na kojem je potpis sudionika ovjeren po Javnom bilježniku Silvana </w:t>
      </w:r>
      <w:proofErr w:type="spellStart"/>
      <w:r w:rsidRPr="003A00AC">
        <w:rPr>
          <w:rFonts w:hAnsi="Times New Roman" w:ascii="Times New Roman"/>
          <w:sz w:val="24"/>
          <w:szCs w:val="24"/>
        </w:rPr>
        <w:t>Grdović</w:t>
      </w:r>
      <w:proofErr w:type="spellEnd"/>
      <w:r w:rsidRPr="003A00AC">
        <w:rPr>
          <w:rFonts w:hAnsi="Times New Roman" w:ascii="Times New Roman"/>
          <w:sz w:val="24"/>
          <w:szCs w:val="24"/>
        </w:rPr>
        <w:t xml:space="preserve"> iz Zadra pod brojem OV-10649/18 od 15.09.2018. godine, a kojim Ugovorom o ustupanju potraživanja je preneseno potraživanje iz Presude Općinskog suda u Zadru, posl.br. P-2751/06 od 01.02.2018. godine,</w:t>
      </w: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>kako je Emil BRKIĆ iz Zadra, Široka ulica 12, OIB: 40716119005, dana 17.10.2018. godine podnio zahtjev za izravnu naplatu protiv Croatia Banke d.d., temeljem Presude Općinskog suda u Zadru, posl.br. P-2751/06 od 01.02.2018. godine i  Ugovora o ustupanju potraživanja od 15.09.2018. godine,</w:t>
      </w:r>
    </w:p>
    <w:p w:rsidRDefault="004620E7" w:rsidP="003A00AC" w:rsidR="004620E7" w:rsidRPr="003A00AC">
      <w:pPr>
        <w:pStyle w:val="Bezproreda"/>
        <w:numPr>
          <w:ilvl w:val="0"/>
          <w:numId w:val="8"/>
        </w:num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3A00AC">
        <w:rPr>
          <w:rFonts w:hAnsi="Times New Roman" w:ascii="Times New Roman"/>
          <w:sz w:val="24"/>
          <w:szCs w:val="24"/>
        </w:rPr>
        <w:t xml:space="preserve">kako je Općinski građanski sud u Zagrebu, u predmetu posl.br. </w:t>
      </w:r>
      <w:proofErr w:type="spellStart"/>
      <w:r w:rsidRPr="003A00AC">
        <w:rPr>
          <w:rFonts w:hAnsi="Times New Roman" w:ascii="Times New Roman"/>
          <w:sz w:val="24"/>
          <w:szCs w:val="24"/>
        </w:rPr>
        <w:t>Ovr</w:t>
      </w:r>
      <w:proofErr w:type="spellEnd"/>
      <w:r w:rsidRPr="003A00AC">
        <w:rPr>
          <w:rFonts w:hAnsi="Times New Roman" w:ascii="Times New Roman"/>
          <w:sz w:val="24"/>
          <w:szCs w:val="24"/>
        </w:rPr>
        <w:t>-7014/18, odgodio izvršenje predmetnog postupka naplate.</w:t>
      </w:r>
    </w:p>
    <w:p w:rsidRDefault="004620E7" w:rsidP="003A00AC" w:rsidR="004620E7" w:rsidRPr="003A00AC">
      <w:pPr>
        <w:spacing w:lineRule="auto" w:line="276"/>
        <w:jc w:val="both"/>
        <w:rPr>
          <w:lang w:val="hr-HR"/>
        </w:rPr>
      </w:pPr>
    </w:p>
    <w:p w:rsidRDefault="004620E7" w:rsidP="003A00AC" w:rsidR="004620E7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O utvrđenom stečajni upravitelj je izvijestio Općinsko državno odvjetništvo u Zagrebu, radi utvrđenja možebitno počinjenih kaznenih dijela.</w:t>
      </w:r>
    </w:p>
    <w:p w:rsidRDefault="00C63F8F" w:rsidP="00C63F8F" w:rsidR="00C63F8F" w:rsidRPr="003A00AC">
      <w:pPr>
        <w:numPr>
          <w:ilvl w:val="0"/>
          <w:numId w:val="7"/>
        </w:numPr>
        <w:spacing w:lineRule="auto" w:line="276"/>
        <w:jc w:val="both"/>
        <w:rPr>
          <w:lang w:val="hr-HR"/>
        </w:rPr>
      </w:pPr>
      <w:r>
        <w:rPr>
          <w:lang w:val="hr-HR"/>
        </w:rPr>
        <w:lastRenderedPageBreak/>
        <w:t>Predmetna obavijest nalazi se</w:t>
      </w:r>
      <w:r w:rsidRPr="003A00AC">
        <w:rPr>
          <w:lang w:val="hr-HR"/>
        </w:rPr>
        <w:t xml:space="preserve"> u prilogu izvješća</w:t>
      </w:r>
    </w:p>
    <w:p w:rsidRDefault="004620E7" w:rsidP="003A00AC" w:rsidR="004620E7" w:rsidRPr="003A00AC">
      <w:pPr>
        <w:spacing w:lineRule="auto" w:line="276"/>
        <w:jc w:val="both"/>
        <w:rPr>
          <w:lang w:val="hr-HR"/>
        </w:rPr>
      </w:pPr>
    </w:p>
    <w:p w:rsidRDefault="004620E7" w:rsidP="003A00AC" w:rsidR="004620E7" w:rsidRPr="003A00AC">
      <w:pPr>
        <w:spacing w:lineRule="auto" w:line="276"/>
        <w:jc w:val="both"/>
      </w:pPr>
      <w:r w:rsidRPr="003A00AC">
        <w:rPr>
          <w:lang w:val="hr-HR"/>
        </w:rPr>
        <w:t xml:space="preserve">Nastavno navedenom, držim svrsishodnim i pokretanje parnice radi utvrđenja </w:t>
      </w:r>
      <w:proofErr w:type="spellStart"/>
      <w:r w:rsidRPr="003A00AC">
        <w:rPr>
          <w:lang w:val="hr-HR"/>
        </w:rPr>
        <w:t>ništetnim</w:t>
      </w:r>
      <w:proofErr w:type="spellEnd"/>
      <w:r w:rsidRPr="003A00AC">
        <w:rPr>
          <w:lang w:val="hr-HR"/>
        </w:rPr>
        <w:t xml:space="preserve"> predmetnog </w:t>
      </w:r>
      <w:proofErr w:type="spellStart"/>
      <w:r w:rsidRPr="003A00AC">
        <w:t>Ugovor</w:t>
      </w:r>
      <w:r w:rsidR="003A00AC" w:rsidRPr="003A00AC">
        <w:t>a</w:t>
      </w:r>
      <w:proofErr w:type="spellEnd"/>
      <w:r w:rsidRPr="003A00AC">
        <w:t xml:space="preserve"> o </w:t>
      </w:r>
      <w:proofErr w:type="spellStart"/>
      <w:r w:rsidRPr="003A00AC">
        <w:t>ustupanju</w:t>
      </w:r>
      <w:proofErr w:type="spellEnd"/>
      <w:r w:rsidRPr="003A00AC">
        <w:t xml:space="preserve"> </w:t>
      </w:r>
      <w:proofErr w:type="spellStart"/>
      <w:r w:rsidRPr="003A00AC">
        <w:t>potraživanja</w:t>
      </w:r>
      <w:proofErr w:type="spellEnd"/>
      <w:r w:rsidRPr="003A00AC">
        <w:t xml:space="preserve">, </w:t>
      </w:r>
      <w:proofErr w:type="spellStart"/>
      <w:r w:rsidRPr="003A00AC">
        <w:t>kojim</w:t>
      </w:r>
      <w:proofErr w:type="spellEnd"/>
      <w:r w:rsidRPr="003A00AC">
        <w:t xml:space="preserve"> je </w:t>
      </w:r>
      <w:proofErr w:type="spellStart"/>
      <w:r w:rsidRPr="003A00AC">
        <w:t>preneseno</w:t>
      </w:r>
      <w:proofErr w:type="spellEnd"/>
      <w:r w:rsidRPr="003A00AC">
        <w:t xml:space="preserve"> </w:t>
      </w:r>
      <w:proofErr w:type="spellStart"/>
      <w:r w:rsidRPr="003A00AC">
        <w:t>potraživanje</w:t>
      </w:r>
      <w:proofErr w:type="spellEnd"/>
      <w:r w:rsidRPr="003A00AC">
        <w:t xml:space="preserve"> </w:t>
      </w:r>
      <w:proofErr w:type="spellStart"/>
      <w:r w:rsidRPr="003A00AC">
        <w:t>iz</w:t>
      </w:r>
      <w:proofErr w:type="spellEnd"/>
      <w:r w:rsidRPr="003A00AC">
        <w:t xml:space="preserve"> </w:t>
      </w:r>
      <w:proofErr w:type="spellStart"/>
      <w:r w:rsidRPr="003A00AC">
        <w:t>Presude</w:t>
      </w:r>
      <w:proofErr w:type="spellEnd"/>
      <w:r w:rsidRPr="003A00AC">
        <w:t xml:space="preserve"> </w:t>
      </w:r>
      <w:proofErr w:type="spellStart"/>
      <w:r w:rsidRPr="003A00AC">
        <w:t>Općinskog</w:t>
      </w:r>
      <w:proofErr w:type="spellEnd"/>
      <w:r w:rsidRPr="003A00AC">
        <w:t xml:space="preserve"> </w:t>
      </w:r>
      <w:proofErr w:type="spellStart"/>
      <w:r w:rsidRPr="003A00AC">
        <w:t>suda</w:t>
      </w:r>
      <w:proofErr w:type="spellEnd"/>
      <w:r w:rsidRPr="003A00AC">
        <w:t xml:space="preserve"> u </w:t>
      </w:r>
      <w:proofErr w:type="spellStart"/>
      <w:r w:rsidRPr="003A00AC">
        <w:t>Zadru</w:t>
      </w:r>
      <w:proofErr w:type="spellEnd"/>
      <w:r w:rsidRPr="003A00AC">
        <w:t xml:space="preserve">, posl.br. P-2751/06 </w:t>
      </w:r>
      <w:proofErr w:type="gramStart"/>
      <w:r w:rsidRPr="003A00AC">
        <w:t>od</w:t>
      </w:r>
      <w:proofErr w:type="gramEnd"/>
      <w:r w:rsidRPr="003A00AC">
        <w:t xml:space="preserve"> 01.02.2018. </w:t>
      </w:r>
      <w:proofErr w:type="spellStart"/>
      <w:proofErr w:type="gramStart"/>
      <w:r w:rsidRPr="003A00AC">
        <w:t>godine</w:t>
      </w:r>
      <w:proofErr w:type="spellEnd"/>
      <w:proofErr w:type="gramEnd"/>
      <w:r w:rsidRPr="003A00AC">
        <w:t xml:space="preserve">, a </w:t>
      </w:r>
      <w:proofErr w:type="spellStart"/>
      <w:r w:rsidRPr="003A00AC">
        <w:t>koje</w:t>
      </w:r>
      <w:proofErr w:type="spellEnd"/>
      <w:r w:rsidRPr="003A00AC">
        <w:t xml:space="preserve"> bi </w:t>
      </w:r>
      <w:proofErr w:type="spellStart"/>
      <w:r w:rsidRPr="003A00AC">
        <w:t>trebalo</w:t>
      </w:r>
      <w:proofErr w:type="spellEnd"/>
      <w:r w:rsidRPr="003A00AC">
        <w:t xml:space="preserve"> </w:t>
      </w:r>
      <w:proofErr w:type="spellStart"/>
      <w:r w:rsidRPr="003A00AC">
        <w:t>činiti</w:t>
      </w:r>
      <w:proofErr w:type="spellEnd"/>
      <w:r w:rsidRPr="003A00AC">
        <w:t xml:space="preserve"> </w:t>
      </w:r>
      <w:proofErr w:type="spellStart"/>
      <w:r w:rsidRPr="003A00AC">
        <w:t>stečajnu</w:t>
      </w:r>
      <w:proofErr w:type="spellEnd"/>
      <w:r w:rsidRPr="003A00AC">
        <w:t xml:space="preserve"> </w:t>
      </w:r>
      <w:proofErr w:type="spellStart"/>
      <w:r w:rsidRPr="003A00AC">
        <w:t>masu</w:t>
      </w:r>
      <w:proofErr w:type="spellEnd"/>
      <w:r w:rsidRPr="003A00AC">
        <w:t>.</w:t>
      </w:r>
    </w:p>
    <w:p w:rsidRDefault="004620E7" w:rsidP="003A00AC" w:rsidR="004620E7" w:rsidRPr="003A00AC">
      <w:pPr>
        <w:spacing w:lineRule="auto" w:line="276"/>
        <w:jc w:val="both"/>
      </w:pPr>
    </w:p>
    <w:p w:rsidRDefault="004620E7" w:rsidP="003A00AC" w:rsidR="004620E7" w:rsidRPr="003A00AC">
      <w:pPr>
        <w:spacing w:lineRule="auto" w:line="276"/>
        <w:jc w:val="both"/>
      </w:pPr>
      <w:proofErr w:type="spellStart"/>
      <w:r w:rsidRPr="003A00AC">
        <w:t>Trošak</w:t>
      </w:r>
      <w:proofErr w:type="spellEnd"/>
      <w:r w:rsidRPr="003A00AC">
        <w:t xml:space="preserve"> </w:t>
      </w:r>
      <w:proofErr w:type="spellStart"/>
      <w:r w:rsidRPr="003A00AC">
        <w:t>vođenja</w:t>
      </w:r>
      <w:proofErr w:type="spellEnd"/>
      <w:r w:rsidRPr="003A00AC">
        <w:t xml:space="preserve"> </w:t>
      </w:r>
      <w:proofErr w:type="spellStart"/>
      <w:r w:rsidRPr="003A00AC">
        <w:t>parnice</w:t>
      </w:r>
      <w:proofErr w:type="spellEnd"/>
      <w:r w:rsidRPr="003A00AC">
        <w:t xml:space="preserve"> </w:t>
      </w:r>
      <w:proofErr w:type="spellStart"/>
      <w:r w:rsidRPr="003A00AC">
        <w:t>procjenjujem</w:t>
      </w:r>
      <w:proofErr w:type="spellEnd"/>
      <w:r w:rsidRPr="003A00AC">
        <w:t xml:space="preserve"> </w:t>
      </w:r>
      <w:proofErr w:type="spellStart"/>
      <w:r w:rsidRPr="003A00AC">
        <w:t>na</w:t>
      </w:r>
      <w:proofErr w:type="spellEnd"/>
      <w:r w:rsidRPr="003A00AC">
        <w:t xml:space="preserve"> 47.500,00 </w:t>
      </w:r>
      <w:proofErr w:type="spellStart"/>
      <w:r w:rsidRPr="003A00AC">
        <w:t>kn</w:t>
      </w:r>
      <w:proofErr w:type="spellEnd"/>
      <w:r w:rsidRPr="003A00AC">
        <w:t xml:space="preserve">, </w:t>
      </w:r>
      <w:proofErr w:type="spellStart"/>
      <w:r w:rsidRPr="003A00AC">
        <w:t>imajući</w:t>
      </w:r>
      <w:proofErr w:type="spellEnd"/>
      <w:r w:rsidRPr="003A00AC">
        <w:t xml:space="preserve"> u </w:t>
      </w:r>
      <w:proofErr w:type="spellStart"/>
      <w:r w:rsidRPr="003A00AC">
        <w:t>vidu</w:t>
      </w:r>
      <w:proofErr w:type="spellEnd"/>
      <w:r w:rsidRPr="003A00AC">
        <w:t xml:space="preserve"> </w:t>
      </w:r>
      <w:proofErr w:type="spellStart"/>
      <w:r w:rsidRPr="003A00AC">
        <w:t>vps</w:t>
      </w:r>
      <w:proofErr w:type="spellEnd"/>
      <w:r w:rsidRPr="003A00AC">
        <w:t xml:space="preserve"> u </w:t>
      </w:r>
      <w:proofErr w:type="spellStart"/>
      <w:r w:rsidRPr="003A00AC">
        <w:t>iznosu</w:t>
      </w:r>
      <w:proofErr w:type="spellEnd"/>
      <w:r w:rsidRPr="003A00AC">
        <w:t xml:space="preserve"> od 386.867,33 </w:t>
      </w:r>
      <w:proofErr w:type="spellStart"/>
      <w:r w:rsidRPr="003A00AC">
        <w:t>kn</w:t>
      </w:r>
      <w:proofErr w:type="spellEnd"/>
      <w:r w:rsidRPr="003A00AC">
        <w:t xml:space="preserve"> (6 </w:t>
      </w:r>
      <w:proofErr w:type="spellStart"/>
      <w:r w:rsidRPr="003A00AC">
        <w:t>radnji</w:t>
      </w:r>
      <w:proofErr w:type="spellEnd"/>
      <w:r w:rsidRPr="003A00AC">
        <w:t xml:space="preserve"> </w:t>
      </w:r>
      <w:proofErr w:type="spellStart"/>
      <w:r w:rsidRPr="003A00AC">
        <w:t>zastupanja</w:t>
      </w:r>
      <w:proofErr w:type="spellEnd"/>
      <w:r w:rsidRPr="003A00AC">
        <w:t xml:space="preserve"> </w:t>
      </w:r>
      <w:proofErr w:type="spellStart"/>
      <w:r w:rsidRPr="003A00AC">
        <w:t>po</w:t>
      </w:r>
      <w:proofErr w:type="spellEnd"/>
      <w:r w:rsidRPr="003A00AC">
        <w:t xml:space="preserve"> </w:t>
      </w:r>
      <w:proofErr w:type="spellStart"/>
      <w:r w:rsidRPr="003A00AC">
        <w:t>odvjetniku</w:t>
      </w:r>
      <w:proofErr w:type="spellEnd"/>
      <w:r w:rsidRPr="003A00AC">
        <w:t xml:space="preserve"> u </w:t>
      </w:r>
      <w:proofErr w:type="spellStart"/>
      <w:r w:rsidRPr="003A00AC">
        <w:t>iznosu</w:t>
      </w:r>
      <w:proofErr w:type="spellEnd"/>
      <w:r w:rsidRPr="003A00AC">
        <w:t xml:space="preserve"> od 5.000,00 </w:t>
      </w:r>
      <w:proofErr w:type="spellStart"/>
      <w:r w:rsidRPr="003A00AC">
        <w:t>kn</w:t>
      </w:r>
      <w:proofErr w:type="spellEnd"/>
      <w:r w:rsidRPr="003A00AC">
        <w:t xml:space="preserve"> + PDV 25%, </w:t>
      </w:r>
      <w:proofErr w:type="spellStart"/>
      <w:r w:rsidRPr="003A00AC">
        <w:t>uvećano</w:t>
      </w:r>
      <w:proofErr w:type="spellEnd"/>
      <w:r w:rsidRPr="003A00AC">
        <w:t xml:space="preserve"> </w:t>
      </w:r>
      <w:proofErr w:type="spellStart"/>
      <w:r w:rsidRPr="003A00AC">
        <w:t>za</w:t>
      </w:r>
      <w:proofErr w:type="spellEnd"/>
      <w:r w:rsidRPr="003A00AC">
        <w:t xml:space="preserve"> </w:t>
      </w:r>
      <w:proofErr w:type="spellStart"/>
      <w:r w:rsidRPr="003A00AC">
        <w:t>trošak</w:t>
      </w:r>
      <w:proofErr w:type="spellEnd"/>
      <w:r w:rsidRPr="003A00AC">
        <w:t xml:space="preserve"> </w:t>
      </w:r>
      <w:proofErr w:type="spellStart"/>
      <w:r w:rsidRPr="003A00AC">
        <w:t>sudske</w:t>
      </w:r>
      <w:proofErr w:type="spellEnd"/>
      <w:r w:rsidRPr="003A00AC">
        <w:t xml:space="preserve"> </w:t>
      </w:r>
      <w:proofErr w:type="spellStart"/>
      <w:r w:rsidRPr="003A00AC">
        <w:t>pristojbe</w:t>
      </w:r>
      <w:proofErr w:type="spellEnd"/>
      <w:r w:rsidRPr="003A00AC">
        <w:t xml:space="preserve"> </w:t>
      </w:r>
      <w:proofErr w:type="spellStart"/>
      <w:r w:rsidRPr="003A00AC">
        <w:t>na</w:t>
      </w:r>
      <w:proofErr w:type="spellEnd"/>
      <w:r w:rsidRPr="003A00AC">
        <w:t xml:space="preserve"> </w:t>
      </w:r>
      <w:proofErr w:type="spellStart"/>
      <w:r w:rsidRPr="003A00AC">
        <w:t>tužbu</w:t>
      </w:r>
      <w:proofErr w:type="spellEnd"/>
      <w:r w:rsidRPr="003A00AC">
        <w:t xml:space="preserve"> I </w:t>
      </w:r>
      <w:proofErr w:type="spellStart"/>
      <w:r w:rsidRPr="003A00AC">
        <w:t>presudu</w:t>
      </w:r>
      <w:proofErr w:type="spellEnd"/>
      <w:r w:rsidRPr="003A00AC">
        <w:t xml:space="preserve"> </w:t>
      </w:r>
      <w:proofErr w:type="spellStart"/>
      <w:r w:rsidRPr="003A00AC">
        <w:t>po</w:t>
      </w:r>
      <w:proofErr w:type="spellEnd"/>
      <w:r w:rsidRPr="003A00AC">
        <w:t xml:space="preserve"> 5.000,00 </w:t>
      </w:r>
      <w:proofErr w:type="spellStart"/>
      <w:r w:rsidRPr="003A00AC">
        <w:t>kn</w:t>
      </w:r>
      <w:proofErr w:type="spellEnd"/>
      <w:r w:rsidRPr="003A00AC">
        <w:t>).</w:t>
      </w:r>
    </w:p>
    <w:p w:rsidRDefault="004620E7" w:rsidP="003A00AC" w:rsidR="004620E7" w:rsidRPr="003A00AC">
      <w:pPr>
        <w:spacing w:lineRule="auto" w:line="276"/>
        <w:jc w:val="both"/>
      </w:pPr>
    </w:p>
    <w:p w:rsidRDefault="003A00AC" w:rsidP="003A00AC" w:rsidR="003A00AC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 xml:space="preserve">Stoga, za pravne radnje od posebne važnosti - pokretanje ili preuzimanje parnice veće vrijednosti spora sukladno čl. 230. st. 2. t. 3. Stečajnog zakona, predlaže se </w:t>
      </w:r>
      <w:r w:rsidRPr="003A00AC">
        <w:rPr>
          <w:lang w:eastAsia="zh-TW" w:val="hr-HR"/>
        </w:rPr>
        <w:t xml:space="preserve">sazivanje skupštine na kojoj će </w:t>
      </w:r>
      <w:r w:rsidRPr="003A00AC">
        <w:rPr>
          <w:lang w:val="hr-HR"/>
        </w:rPr>
        <w:t>vjerovnici odlučiti o donošenju slijedeće odluke:</w:t>
      </w:r>
    </w:p>
    <w:p w:rsidRDefault="003A00AC" w:rsidP="003A00AC" w:rsidR="003A00AC" w:rsidRPr="003A00AC">
      <w:pPr>
        <w:spacing w:lineRule="auto" w:line="276"/>
        <w:jc w:val="both"/>
        <w:rPr>
          <w:lang w:val="hr-HR"/>
        </w:rPr>
      </w:pPr>
    </w:p>
    <w:p w:rsidRDefault="003A00AC" w:rsidP="003A00AC" w:rsidR="003A00AC" w:rsidRPr="003A00AC">
      <w:pPr>
        <w:spacing w:lineRule="auto" w:line="276"/>
        <w:ind w:hanging="720" w:left="720"/>
        <w:jc w:val="both"/>
        <w:rPr>
          <w:lang w:val="hr-HR"/>
        </w:rPr>
      </w:pPr>
      <w:r w:rsidRPr="003A00AC">
        <w:rPr>
          <w:lang w:val="hr-HR"/>
        </w:rPr>
        <w:t>I</w:t>
      </w:r>
      <w:r w:rsidRPr="003A00AC">
        <w:rPr>
          <w:lang w:val="hr-HR"/>
        </w:rPr>
        <w:tab/>
        <w:t xml:space="preserve">Daje se suglasnost stečajnom upravitelju za pokretanje parnice radi utvrđenja </w:t>
      </w:r>
      <w:proofErr w:type="spellStart"/>
      <w:r w:rsidRPr="003A00AC">
        <w:rPr>
          <w:lang w:val="hr-HR"/>
        </w:rPr>
        <w:t>ništetnosti</w:t>
      </w:r>
      <w:proofErr w:type="spellEnd"/>
      <w:r w:rsidRPr="003A00AC">
        <w:rPr>
          <w:lang w:val="hr-HR"/>
        </w:rPr>
        <w:t xml:space="preserve"> Ugovora o ustupanju potraživanja, na kojem </w:t>
      </w:r>
      <w:r>
        <w:rPr>
          <w:lang w:val="hr-HR"/>
        </w:rPr>
        <w:t>su potpisi ovjereni</w:t>
      </w:r>
      <w:r w:rsidRPr="003A00AC">
        <w:rPr>
          <w:lang w:val="hr-HR"/>
        </w:rPr>
        <w:t xml:space="preserve"> po Javnom bilježniku Silvana </w:t>
      </w:r>
      <w:proofErr w:type="spellStart"/>
      <w:r w:rsidRPr="003A00AC">
        <w:rPr>
          <w:lang w:val="hr-HR"/>
        </w:rPr>
        <w:t>Grdović</w:t>
      </w:r>
      <w:proofErr w:type="spellEnd"/>
      <w:r w:rsidRPr="003A00AC">
        <w:rPr>
          <w:lang w:val="hr-HR"/>
        </w:rPr>
        <w:t xml:space="preserve"> iz Zadra pod brojem OV-10649/18 od 15.09.2018. godine,</w:t>
      </w:r>
      <w:r>
        <w:rPr>
          <w:lang w:val="hr-HR"/>
        </w:rPr>
        <w:t xml:space="preserve"> koji Ugovor</w:t>
      </w:r>
      <w:r w:rsidRPr="003A00AC">
        <w:rPr>
          <w:lang w:val="hr-HR"/>
        </w:rPr>
        <w:t xml:space="preserve"> su potpisali Zdravko BARBAROŠA</w:t>
      </w:r>
      <w:r w:rsidRPr="003A00AC">
        <w:t>(</w:t>
      </w:r>
      <w:proofErr w:type="spellStart"/>
      <w:r w:rsidRPr="003A00AC">
        <w:t>kao</w:t>
      </w:r>
      <w:proofErr w:type="spellEnd"/>
      <w:r w:rsidRPr="003A00AC">
        <w:t xml:space="preserve"> </w:t>
      </w:r>
      <w:proofErr w:type="spellStart"/>
      <w:r w:rsidRPr="003A00AC">
        <w:t>fizička</w:t>
      </w:r>
      <w:proofErr w:type="spellEnd"/>
      <w:r w:rsidRPr="003A00AC">
        <w:t xml:space="preserve"> </w:t>
      </w:r>
      <w:proofErr w:type="spellStart"/>
      <w:r w:rsidRPr="003A00AC">
        <w:t>osoba</w:t>
      </w:r>
      <w:proofErr w:type="spellEnd"/>
      <w:r w:rsidRPr="003A00AC">
        <w:t xml:space="preserve">) </w:t>
      </w:r>
      <w:r w:rsidRPr="003A00AC">
        <w:rPr>
          <w:lang w:val="hr-HR"/>
        </w:rPr>
        <w:t xml:space="preserve"> s Emil BRKIĆ iz Zadra, Široka ulica 12, OIB: 40716119005, a kojim Ugovorom o ustupanju potraživanja je preneseno potraživanje iz pravomoćne Presude Općinskog suda u Zadru, posl.br. P-2751/06 od 01.02.2018. godine,VPS </w:t>
      </w:r>
      <w:r w:rsidRPr="003A00AC">
        <w:t xml:space="preserve">386.867,33 </w:t>
      </w:r>
      <w:proofErr w:type="spellStart"/>
      <w:r w:rsidRPr="003A00AC">
        <w:t>kn</w:t>
      </w:r>
      <w:proofErr w:type="spellEnd"/>
      <w:r w:rsidRPr="003A00AC">
        <w:rPr>
          <w:lang w:val="hr-HR"/>
        </w:rPr>
        <w:t>.</w:t>
      </w:r>
    </w:p>
    <w:p w:rsidRDefault="003A00AC" w:rsidP="003A00AC" w:rsidR="003A00AC" w:rsidRPr="003A00AC">
      <w:pPr>
        <w:spacing w:lineRule="auto" w:line="276"/>
        <w:jc w:val="both"/>
        <w:rPr>
          <w:lang w:val="hr-HR"/>
        </w:rPr>
      </w:pPr>
    </w:p>
    <w:p w:rsidRDefault="003A00AC" w:rsidP="003A00AC" w:rsidR="004620E7" w:rsidRPr="003A00AC">
      <w:pPr>
        <w:spacing w:lineRule="auto" w:line="276"/>
        <w:ind w:hanging="720" w:left="720"/>
        <w:jc w:val="both"/>
        <w:rPr>
          <w:lang w:eastAsia="zh-TW" w:val="hr-HR"/>
        </w:rPr>
      </w:pPr>
      <w:r w:rsidRPr="003A00AC">
        <w:rPr>
          <w:lang w:val="hr-HR"/>
        </w:rPr>
        <w:t>II</w:t>
      </w:r>
      <w:r w:rsidRPr="003A00AC">
        <w:rPr>
          <w:lang w:val="hr-HR"/>
        </w:rPr>
        <w:tab/>
        <w:t xml:space="preserve">Vjerovnici će za preuzimanje ove parnice solidarno predujmiti ukupan iznos od </w:t>
      </w:r>
      <w:r w:rsidRPr="003A00AC">
        <w:t xml:space="preserve">47.500,00 </w:t>
      </w:r>
      <w:proofErr w:type="spellStart"/>
      <w:r w:rsidRPr="003A00AC">
        <w:t>kn</w:t>
      </w:r>
      <w:proofErr w:type="spellEnd"/>
      <w:r w:rsidRPr="003A00AC">
        <w:rPr>
          <w:lang w:val="hr-HR"/>
        </w:rPr>
        <w:t xml:space="preserve"> za</w:t>
      </w:r>
      <w:r>
        <w:rPr>
          <w:lang w:val="hr-HR"/>
        </w:rPr>
        <w:t xml:space="preserve"> troškove postupka. Ukoliko se </w:t>
      </w:r>
      <w:r w:rsidRPr="003A00AC">
        <w:rPr>
          <w:lang w:val="hr-HR"/>
        </w:rPr>
        <w:t>navedeni iznos ne predujmi u roku od 30 dana smatra se da nije dana suglasnost za pokretanje parnice.</w:t>
      </w:r>
    </w:p>
    <w:p w:rsidRDefault="003F146B" w:rsidP="003A00AC" w:rsidR="003F146B" w:rsidRPr="003A00AC">
      <w:pPr>
        <w:spacing w:lineRule="auto" w:line="276"/>
        <w:jc w:val="both"/>
        <w:rPr>
          <w:lang w:val="hr-HR"/>
        </w:rPr>
      </w:pPr>
    </w:p>
    <w:p w:rsidRDefault="003F146B" w:rsidP="003A00AC" w:rsidR="003F146B" w:rsidRPr="003A00AC">
      <w:pPr>
        <w:spacing w:lineRule="auto" w:line="276"/>
        <w:jc w:val="both"/>
        <w:rPr>
          <w:lang w:val="hr-HR"/>
        </w:rPr>
      </w:pPr>
    </w:p>
    <w:p w:rsidRDefault="003F146B" w:rsidP="003A00AC" w:rsidR="003F146B" w:rsidRPr="003A00AC">
      <w:pPr>
        <w:spacing w:lineRule="auto" w:line="276"/>
        <w:jc w:val="both"/>
        <w:rPr>
          <w:lang w:val="hr-HR"/>
        </w:rPr>
      </w:pPr>
    </w:p>
    <w:p w:rsidRDefault="00E411E8" w:rsidP="003A00AC" w:rsidR="00E411E8" w:rsidRPr="003A00AC">
      <w:pPr>
        <w:spacing w:lineRule="auto" w:line="276"/>
        <w:jc w:val="both"/>
        <w:rPr>
          <w:lang w:val="hr-HR"/>
        </w:rPr>
      </w:pPr>
    </w:p>
    <w:p w:rsidRDefault="008C67B8" w:rsidP="003A00AC" w:rsidR="008C67B8" w:rsidRPr="003A00AC">
      <w:pPr>
        <w:spacing w:lineRule="auto" w:line="276"/>
        <w:jc w:val="both"/>
        <w:rPr>
          <w:lang w:val="hr-HR"/>
        </w:rPr>
      </w:pPr>
    </w:p>
    <w:p w:rsidRDefault="00DC3719" w:rsidP="003A00AC" w:rsidR="006823A8" w:rsidRPr="003A00AC">
      <w:pPr>
        <w:spacing w:lineRule="auto" w:line="276"/>
        <w:jc w:val="both"/>
        <w:rPr>
          <w:lang w:val="hr-HR"/>
        </w:rPr>
      </w:pPr>
      <w:r w:rsidRPr="003A00AC">
        <w:rPr>
          <w:lang w:val="hr-HR"/>
        </w:rPr>
        <w:t>S poštovanjem</w:t>
      </w:r>
    </w:p>
    <w:p w:rsidRDefault="006963E7" w:rsidP="003A00AC" w:rsidR="006963E7" w:rsidRPr="003A00AC">
      <w:pPr>
        <w:spacing w:lineRule="auto" w:line="276"/>
        <w:jc w:val="both"/>
        <w:rPr>
          <w:lang w:val="hr-HR"/>
        </w:rPr>
      </w:pPr>
    </w:p>
    <w:p w:rsidRDefault="003E0573" w:rsidP="003A00AC" w:rsidR="003E0573" w:rsidRPr="003A00AC">
      <w:pPr>
        <w:spacing w:lineRule="auto" w:line="276"/>
        <w:jc w:val="both"/>
        <w:rPr>
          <w:lang w:val="hr-HR"/>
        </w:rPr>
      </w:pPr>
    </w:p>
    <w:p w:rsidRDefault="00513DF4" w:rsidP="003A00AC" w:rsidR="00513DF4" w:rsidRPr="003A00AC">
      <w:pPr>
        <w:spacing w:lineRule="auto" w:line="276"/>
        <w:rPr>
          <w:lang w:val="hr-HR"/>
        </w:rPr>
      </w:pP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="007F6336" w:rsidRPr="003A00AC">
        <w:rPr>
          <w:lang w:val="hr-HR"/>
        </w:rPr>
        <w:t>S</w:t>
      </w:r>
      <w:r w:rsidRPr="003A00AC">
        <w:rPr>
          <w:lang w:val="hr-HR"/>
        </w:rPr>
        <w:t>tečajni upravitelj</w:t>
      </w:r>
    </w:p>
    <w:p w:rsidRDefault="00513DF4" w:rsidP="003A00AC" w:rsidR="0069660F" w:rsidRPr="003A00AC">
      <w:pPr>
        <w:spacing w:lineRule="auto" w:line="276"/>
        <w:ind w:firstLine="720" w:left="2880"/>
        <w:rPr>
          <w:lang w:val="hr-HR"/>
        </w:rPr>
      </w:pPr>
      <w:r w:rsidRPr="003A00AC">
        <w:rPr>
          <w:lang w:val="hr-HR"/>
        </w:rPr>
        <w:tab/>
      </w:r>
      <w:r w:rsidRPr="003A00AC">
        <w:rPr>
          <w:lang w:val="hr-HR"/>
        </w:rPr>
        <w:tab/>
      </w:r>
      <w:r w:rsidR="00CE5201" w:rsidRPr="003A00AC">
        <w:rPr>
          <w:lang w:val="hr-HR"/>
        </w:rPr>
        <w:t>Milan Kanjer</w:t>
      </w:r>
    </w:p>
    <w:p w:rsidRDefault="00CE5201" w:rsidP="003A00AC" w:rsidR="00CE5201">
      <w:pPr>
        <w:spacing w:lineRule="auto" w:line="276"/>
        <w:rPr>
          <w:lang w:val="hr-HR"/>
        </w:rPr>
      </w:pPr>
    </w:p>
    <w:p w:rsidRDefault="003A00AC" w:rsidP="003A00AC" w:rsidR="003A00AC">
      <w:pPr>
        <w:spacing w:lineRule="auto" w:line="276"/>
        <w:rPr>
          <w:lang w:val="hr-HR"/>
        </w:rPr>
      </w:pPr>
    </w:p>
    <w:p w:rsidRDefault="003A00AC" w:rsidP="003A00AC" w:rsidR="003A00AC">
      <w:pPr>
        <w:spacing w:lineRule="auto" w:line="276"/>
        <w:rPr>
          <w:lang w:val="hr-HR"/>
        </w:rPr>
      </w:pPr>
    </w:p>
    <w:p w:rsidRDefault="003A00AC" w:rsidP="003A00AC" w:rsidR="003A00AC">
      <w:pPr>
        <w:spacing w:lineRule="auto" w:line="276"/>
        <w:rPr>
          <w:lang w:val="hr-HR"/>
        </w:rPr>
      </w:pPr>
    </w:p>
    <w:p w:rsidRDefault="003A00AC" w:rsidP="003A00AC" w:rsidR="003A00AC">
      <w:pPr>
        <w:spacing w:lineRule="auto" w:line="276"/>
        <w:rPr>
          <w:lang w:val="hr-HR"/>
        </w:rPr>
      </w:pPr>
    </w:p>
    <w:p w:rsidRDefault="003A00AC" w:rsidP="003A00AC" w:rsidR="003A00AC" w:rsidRPr="003A00AC">
      <w:pPr>
        <w:spacing w:lineRule="auto" w:line="276"/>
        <w:rPr>
          <w:lang w:val="hr-HR"/>
        </w:rPr>
      </w:pPr>
    </w:p>
    <w:sectPr w:rsidR="003A00AC" w:rsidRPr="003A00AC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134" w:rsidP="003E0573" w:rsidR="00584134">
      <w:r>
        <w:separator/>
      </w:r>
    </w:p>
  </w:endnote>
  <w:endnote w:id="0" w:type="continuationSeparator">
    <w:p w:rsidRDefault="00584134" w:rsidP="003E0573" w:rsidR="00584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PMingLiU">
    <w:altName w:val="新細明體"/>
    <w:panose1 w:val="02020500000000000000"/>
    <w:charset w:val="88"/>
    <w:family w:val="roman"/>
    <w:pitch w:val="variable"/>
    <w:sig w:csb1="00000000" w:csb0="00100001" w:usb3="00000000" w:usb2="00000016" w:usb1="28CFFCFA" w:usb0="A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134" w:rsidP="003E0573" w:rsidR="00584134">
      <w:r>
        <w:separator/>
      </w:r>
    </w:p>
  </w:footnote>
  <w:footnote w:id="0" w:type="continuationSeparator">
    <w:p w:rsidRDefault="00584134" w:rsidP="003E0573" w:rsidR="0058413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0736A"/>
    <w:multiLevelType w:val="hybridMultilevel"/>
    <w:tmpl w:val="A0BE1ADC"/>
    <w:lvl w:tplc="9208C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D1C22BB"/>
    <w:multiLevelType w:val="hybridMultilevel"/>
    <w:tmpl w:val="6A5809E4"/>
    <w:lvl w:tplc="6CF0B892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FF8403E"/>
    <w:multiLevelType w:val="hybridMultilevel"/>
    <w:tmpl w:val="9620E0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BD29D0"/>
    <w:multiLevelType w:val="hybridMultilevel"/>
    <w:tmpl w:val="1E24A2C4"/>
    <w:lvl w:tplc="F87E8D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F03D11"/>
    <w:multiLevelType w:val="hybridMultilevel"/>
    <w:tmpl w:val="A0BE1ADC"/>
    <w:lvl w:tplc="9208C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61F36AF"/>
    <w:multiLevelType w:val="hybridMultilevel"/>
    <w:tmpl w:val="304AECE6"/>
    <w:lvl w:tplc="8A1E28E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DDB5D63"/>
    <w:multiLevelType w:val="hybridMultilevel"/>
    <w:tmpl w:val="5950EC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797BBB"/>
    <w:multiLevelType w:val="hybridMultilevel"/>
    <w:tmpl w:val="A4DAE95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794FE0"/>
    <w:multiLevelType w:val="hybridMultilevel"/>
    <w:tmpl w:val="3E34A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95D"/>
    <w:rsid w:val="00041350"/>
    <w:rsid w:val="00047127"/>
    <w:rsid w:val="00072B79"/>
    <w:rsid w:val="0008526C"/>
    <w:rsid w:val="00090A25"/>
    <w:rsid w:val="000A3381"/>
    <w:rsid w:val="000B1961"/>
    <w:rsid w:val="000B1A38"/>
    <w:rsid w:val="000E373A"/>
    <w:rsid w:val="00111193"/>
    <w:rsid w:val="00114D4B"/>
    <w:rsid w:val="00132C9B"/>
    <w:rsid w:val="00166F03"/>
    <w:rsid w:val="00170E04"/>
    <w:rsid w:val="00175ABE"/>
    <w:rsid w:val="001938F7"/>
    <w:rsid w:val="0019404D"/>
    <w:rsid w:val="00197AAF"/>
    <w:rsid w:val="002222C8"/>
    <w:rsid w:val="00227918"/>
    <w:rsid w:val="002672AA"/>
    <w:rsid w:val="00274364"/>
    <w:rsid w:val="002834FB"/>
    <w:rsid w:val="002D6DEE"/>
    <w:rsid w:val="002F4E40"/>
    <w:rsid w:val="00314A65"/>
    <w:rsid w:val="003258CA"/>
    <w:rsid w:val="003767E4"/>
    <w:rsid w:val="003A00AC"/>
    <w:rsid w:val="003B095D"/>
    <w:rsid w:val="003B6B07"/>
    <w:rsid w:val="003D0CFC"/>
    <w:rsid w:val="003E0573"/>
    <w:rsid w:val="003E1226"/>
    <w:rsid w:val="003F146B"/>
    <w:rsid w:val="003F58EC"/>
    <w:rsid w:val="004620E7"/>
    <w:rsid w:val="004E447D"/>
    <w:rsid w:val="004F3696"/>
    <w:rsid w:val="00513484"/>
    <w:rsid w:val="00513DF4"/>
    <w:rsid w:val="00527746"/>
    <w:rsid w:val="005345B9"/>
    <w:rsid w:val="0054508F"/>
    <w:rsid w:val="00554E57"/>
    <w:rsid w:val="00584134"/>
    <w:rsid w:val="0059250A"/>
    <w:rsid w:val="005D0164"/>
    <w:rsid w:val="006334A3"/>
    <w:rsid w:val="00635428"/>
    <w:rsid w:val="00642F9A"/>
    <w:rsid w:val="00656EE8"/>
    <w:rsid w:val="006823A8"/>
    <w:rsid w:val="006963E7"/>
    <w:rsid w:val="0069660F"/>
    <w:rsid w:val="006B3CC1"/>
    <w:rsid w:val="006C3FD3"/>
    <w:rsid w:val="006E749F"/>
    <w:rsid w:val="006F6C95"/>
    <w:rsid w:val="00726A4E"/>
    <w:rsid w:val="00726B8A"/>
    <w:rsid w:val="00773574"/>
    <w:rsid w:val="007C4B58"/>
    <w:rsid w:val="007F6336"/>
    <w:rsid w:val="00810E63"/>
    <w:rsid w:val="008215D4"/>
    <w:rsid w:val="00833E20"/>
    <w:rsid w:val="00860AA0"/>
    <w:rsid w:val="00862E7B"/>
    <w:rsid w:val="008635C0"/>
    <w:rsid w:val="008823FD"/>
    <w:rsid w:val="008A4769"/>
    <w:rsid w:val="008C67B8"/>
    <w:rsid w:val="008D02D5"/>
    <w:rsid w:val="008F13E7"/>
    <w:rsid w:val="009033D7"/>
    <w:rsid w:val="00913593"/>
    <w:rsid w:val="0093794F"/>
    <w:rsid w:val="00964C78"/>
    <w:rsid w:val="00966DCF"/>
    <w:rsid w:val="00984784"/>
    <w:rsid w:val="00987E25"/>
    <w:rsid w:val="009A0E14"/>
    <w:rsid w:val="009A3BB2"/>
    <w:rsid w:val="00A15954"/>
    <w:rsid w:val="00A17AA6"/>
    <w:rsid w:val="00A473EC"/>
    <w:rsid w:val="00A47663"/>
    <w:rsid w:val="00A831D4"/>
    <w:rsid w:val="00A84A31"/>
    <w:rsid w:val="00AD1AC1"/>
    <w:rsid w:val="00AF54C1"/>
    <w:rsid w:val="00AF5A6E"/>
    <w:rsid w:val="00B00E01"/>
    <w:rsid w:val="00B053DD"/>
    <w:rsid w:val="00B50DA3"/>
    <w:rsid w:val="00B51423"/>
    <w:rsid w:val="00B53D35"/>
    <w:rsid w:val="00B55519"/>
    <w:rsid w:val="00B66017"/>
    <w:rsid w:val="00B6771E"/>
    <w:rsid w:val="00C001FD"/>
    <w:rsid w:val="00C15118"/>
    <w:rsid w:val="00C51217"/>
    <w:rsid w:val="00C54085"/>
    <w:rsid w:val="00C63F8F"/>
    <w:rsid w:val="00CE5201"/>
    <w:rsid w:val="00CF1373"/>
    <w:rsid w:val="00D35EE1"/>
    <w:rsid w:val="00D5094A"/>
    <w:rsid w:val="00D52561"/>
    <w:rsid w:val="00D66255"/>
    <w:rsid w:val="00DA34F6"/>
    <w:rsid w:val="00DC3719"/>
    <w:rsid w:val="00DD2B90"/>
    <w:rsid w:val="00DE2E77"/>
    <w:rsid w:val="00DF1BC5"/>
    <w:rsid w:val="00DF1C38"/>
    <w:rsid w:val="00DF3F38"/>
    <w:rsid w:val="00E411E8"/>
    <w:rsid w:val="00E4254F"/>
    <w:rsid w:val="00E54B89"/>
    <w:rsid w:val="00E55EEE"/>
    <w:rsid w:val="00E61CE1"/>
    <w:rsid w:val="00E766BD"/>
    <w:rsid w:val="00EF700E"/>
    <w:rsid w:val="00F031F1"/>
    <w:rsid w:val="00F31750"/>
    <w:rsid w:val="00F35212"/>
    <w:rsid w:val="00F817C6"/>
    <w:rsid w:val="00FF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PMingLiU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2" w:type="paragraph">
    <w:name w:val="heading 2"/>
    <w:basedOn w:val="Normal"/>
    <w:next w:val="Normal"/>
    <w:link w:val="Naslov2Char"/>
    <w:qFormat/>
    <w:rsid w:val="00E55EEE"/>
    <w:pPr>
      <w:keepNext/>
      <w:outlineLvl w:val="1"/>
    </w:pPr>
    <w:rPr>
      <w:rFonts w:hAnsi="Arial" w:ascii="Arial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111193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E55EEE"/>
    <w:rPr>
      <w:rFonts w:cs="Arial" w:hAnsi="Arial" w:ascii="Arial"/>
      <w:b/>
      <w:bCs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513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3DF4"/>
    <w:rPr>
      <w:rFonts w:cs="Tahoma" w:hAnsi="Tahoma" w:ascii="Tahoma"/>
      <w:sz w:val="16"/>
      <w:szCs w:val="16"/>
      <w:lang w:eastAsia="en-US" w:val="en-GB"/>
    </w:rPr>
  </w:style>
  <w:style w:customStyle="true" w:styleId="Naslov3Char" w:type="character">
    <w:name w:val="Naslov 3 Char"/>
    <w:link w:val="Naslov3"/>
    <w:rsid w:val="00111193"/>
    <w:rPr>
      <w:rFonts w:cs="Arial" w:hAnsi="Arial" w:ascii="Arial"/>
      <w:b/>
      <w:bCs/>
      <w:sz w:val="26"/>
      <w:szCs w:val="26"/>
      <w:lang w:eastAsia="hr-HR"/>
    </w:rPr>
  </w:style>
  <w:style w:styleId="Naslov" w:type="paragraph">
    <w:name w:val="Title"/>
    <w:basedOn w:val="Normal"/>
    <w:link w:val="NaslovChar"/>
    <w:qFormat/>
    <w:rsid w:val="00F817C6"/>
    <w:pPr>
      <w:jc w:val="center"/>
    </w:pPr>
    <w:rPr>
      <w:rFonts w:cs="Arial" w:hAnsi="Arial" w:ascii="Arial"/>
      <w:b/>
      <w:bCs/>
      <w:lang w:eastAsia="hr-HR" w:val="hr-HR"/>
    </w:rPr>
  </w:style>
  <w:style w:customStyle="true" w:styleId="NaslovChar" w:type="character">
    <w:name w:val="Naslov Char"/>
    <w:link w:val="Naslov"/>
    <w:rsid w:val="00F817C6"/>
    <w:rPr>
      <w:rFonts w:cs="Arial" w:hAnsi="Arial" w:ascii="Arial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CE5201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3E05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E0573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3E05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E0573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E4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4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4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4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4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PMingLiU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2" w:type="paragraph">
    <w:name w:val="heading 2"/>
    <w:basedOn w:val="Normal"/>
    <w:next w:val="Normal"/>
    <w:link w:val="Naslov2Char"/>
    <w:qFormat/>
    <w:rsid w:val="00E55EEE"/>
    <w:pPr>
      <w:keepNext/>
      <w:outlineLvl w:val="1"/>
    </w:pPr>
    <w:rPr>
      <w:rFonts w:ascii="Arial" w:hAnsi="Arial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111193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E55EEE"/>
    <w:rPr>
      <w:rFonts w:ascii="Arial" w:cs="Arial" w:hAnsi="Arial"/>
      <w:b/>
      <w:bCs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513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3DF4"/>
    <w:rPr>
      <w:rFonts w:ascii="Tahoma" w:cs="Tahoma" w:hAnsi="Tahoma"/>
      <w:sz w:val="16"/>
      <w:szCs w:val="16"/>
      <w:lang w:eastAsia="en-US" w:val="en-GB"/>
    </w:rPr>
  </w:style>
  <w:style w:customStyle="1" w:styleId="Naslov3Char" w:type="character">
    <w:name w:val="Naslov 3 Char"/>
    <w:link w:val="Naslov3"/>
    <w:rsid w:val="00111193"/>
    <w:rPr>
      <w:rFonts w:ascii="Arial" w:cs="Arial" w:hAnsi="Arial"/>
      <w:b/>
      <w:bCs/>
      <w:sz w:val="26"/>
      <w:szCs w:val="26"/>
      <w:lang w:eastAsia="hr-HR"/>
    </w:rPr>
  </w:style>
  <w:style w:styleId="Naslov" w:type="paragraph">
    <w:name w:val="Title"/>
    <w:basedOn w:val="Normal"/>
    <w:link w:val="NaslovChar"/>
    <w:qFormat/>
    <w:rsid w:val="00F817C6"/>
    <w:pPr>
      <w:jc w:val="center"/>
    </w:pPr>
    <w:rPr>
      <w:rFonts w:ascii="Arial" w:cs="Arial" w:hAnsi="Arial"/>
      <w:b/>
      <w:bCs/>
      <w:lang w:eastAsia="hr-HR" w:val="hr-HR"/>
    </w:rPr>
  </w:style>
  <w:style w:customStyle="1" w:styleId="NaslovChar" w:type="character">
    <w:name w:val="Naslov Char"/>
    <w:link w:val="Naslov"/>
    <w:rsid w:val="00F817C6"/>
    <w:rPr>
      <w:rFonts w:ascii="Arial" w:cs="Arial" w:hAnsi="Arial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CE5201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3E05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E0573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3E05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E0573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E4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4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4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4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4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8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70B44-C7EE-4537-821E-695089A88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4</properties:Pages>
  <properties:Words>1091</properties:Words>
  <properties:Characters>6367</properties:Characters>
  <properties:Lines>169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2019-04-30T09:39:00Z</dcterms:created>
  <dc:creator>ivana</dc:creator>
  <cp:lastModifiedBy>Monika Grbac</cp:lastModifiedBy>
  <cp:lastPrinted>2019-04-12T08:11:00Z</cp:lastPrinted>
  <dcterms:modified xmlns:xsi="http://www.w3.org/2001/XMLSchema-instance" xsi:type="dcterms:W3CDTF">2019-04-30T09:40:00Z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St-1615/2013-70 / Podnesak - Izvješće stečajnog upravitelja (dopis SUD odluka skupštine - dopunjeno.docx)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