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9de1" w14:paraId="d4d9de1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0570F" w:rsidRPr="00A0570F">
        <w:rPr>
          <w:rFonts w:hAnsi="Times New Roman" w:ascii="Times New Roman"/>
          <w:sz w:val="22"/>
          <w:szCs w:val="22"/>
          <w:lang w:val="hr-HR"/>
        </w:rPr>
        <w:t>PLAVO MORE d.o.o., Soline 12, Soline, OIB: 76211366760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0570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A0570F" w:rsidRPr="00A0570F">
        <w:rPr>
          <w:rFonts w:hAnsi="Times New Roman" w:ascii="Times New Roman"/>
          <w:sz w:val="22"/>
          <w:szCs w:val="22"/>
        </w:rPr>
        <w:t>PLAVO MORE d.o.o., Soline 12, Soline, OIB: 76211366760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A0570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A0570F" w:rsidRPr="00A0570F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A0570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0570F" w:rsidRPr="00A0570F">
        <w:rPr>
          <w:rFonts w:hAnsi="Times New Roman" w:ascii="Times New Roman"/>
          <w:sz w:val="22"/>
          <w:szCs w:val="22"/>
          <w:lang w:val="hr-HR"/>
        </w:rPr>
        <w:t>PLAVO MORE d.o.o., Soline 12, Soline, OIB: 76211366760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570F">
        <w:rPr>
          <w:rFonts w:hAnsi="Times New Roman" w:ascii="Times New Roman"/>
          <w:sz w:val="22"/>
          <w:szCs w:val="22"/>
          <w:lang w:val="hr-HR"/>
        </w:rPr>
        <w:t>16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62B1F">
        <w:rPr>
          <w:rFonts w:hAnsi="Times New Roman" w:ascii="Times New Roman"/>
          <w:sz w:val="22"/>
          <w:szCs w:val="22"/>
          <w:lang w:val="hr-HR"/>
        </w:rPr>
        <w:t>veljače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426F3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</w:t>
      </w:r>
      <w:r w:rsidR="00A0570F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111BE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36447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0E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570F">
      <w:rPr>
        <w:rFonts w:hAnsi="Times New Roman" w:ascii="Times New Roman"/>
        <w:b/>
        <w:sz w:val="22"/>
        <w:szCs w:val="22"/>
        <w:lang w:val="hr-HR"/>
      </w:rPr>
      <w:t>479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570F">
      <w:rPr>
        <w:rFonts w:hAnsi="Times New Roman" w:ascii="Times New Roman"/>
        <w:b/>
        <w:sz w:val="22"/>
        <w:szCs w:val="22"/>
        <w:lang w:val="hr-HR"/>
      </w:rPr>
      <w:t>479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0ECD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0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E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EC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E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E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0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E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EC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E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E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 MORE d.o.o. za poslovanje nekretninama i usluge</izvorni_sadrzaj>
    <derivirana_varijabla naziv="DomainObject.Predmet.ProtustrankaFormated_1">  PLAVO MORE d.o.o. za poslovanje nekretninama i usluge</derivirana_varijabla>
  </DomainObject.Predmet.ProtustrankaFormated>
  <DomainObject.Predmet.ProtustrankaFormatedOIB>
    <izvorni_sadrzaj>  PLAVO MORE d.o.o. za poslovanje nekretninama i usluge, OIB 76211366760</izvorni_sadrzaj>
    <derivirana_varijabla naziv="DomainObject.Predmet.ProtustrankaFormatedOIB_1">  PLAVO MORE d.o.o. za poslovanje nekretninama i usluge, OIB 76211366760</derivirana_varijabla>
  </DomainObject.Predmet.ProtustrankaFormatedOIB>
  <DomainObject.Predmet.ProtustrankaFormatedWithAdress>
    <izvorni_sadrzaj> PLAVO MORE d.o.o. za poslovanje nekretninama i usluge, Soline 12, 20207 Mlini</izvorni_sadrzaj>
    <derivirana_varijabla naziv="DomainObject.Predmet.ProtustrankaFormatedWithAdress_1"> PLAVO MORE d.o.o. za poslovanje nekretninama i usluge, Soline 12, 20207 Mlini</derivirana_varijabla>
  </DomainObject.Predmet.ProtustrankaFormatedWithAdress>
  <DomainObject.Predmet.ProtustrankaFormatedWithAdressOIB>
    <izvorni_sadrzaj> PLAVO MORE d.o.o. za poslovanje nekretninama i usluge, OIB 76211366760, Soline 12, 20207 Mlini</izvorni_sadrzaj>
    <derivirana_varijabla naziv="DomainObject.Predmet.ProtustrankaFormatedWithAdressOIB_1"> PLAVO MORE d.o.o. za poslovanje nekretninama i usluge, OIB 76211366760, Soline 12, 20207 Mlini</derivirana_varijabla>
  </DomainObject.Predmet.ProtustrankaFormatedWithAdressOIB>
  <DomainObject.Predmet.ProtustrankaWithAdress>
    <izvorni_sadrzaj>PLAVO MORE d.o.o. za poslovanje nekretninama i usluge Soline 12, 20207 Mlini</izvorni_sadrzaj>
    <derivirana_varijabla naziv="DomainObject.Predmet.ProtustrankaWithAdress_1">PLAVO MORE d.o.o. za poslovanje nekretninama i usluge Soline 12, 20207 Mlini</derivirana_varijabla>
  </DomainObject.Predmet.ProtustrankaWithAdress>
  <DomainObject.Predmet.ProtustrankaWithAdressOIB>
    <izvorni_sadrzaj>PLAVO MORE d.o.o. za poslovanje nekretninama i usluge, OIB 76211366760, Soline 12, 20207 Mlini</izvorni_sadrzaj>
    <derivirana_varijabla naziv="DomainObject.Predmet.ProtustrankaWithAdressOIB_1">PLAVO MORE d.o.o. za poslovanje nekretninama i usluge, OIB 76211366760, Soline 12, 20207 Mlini</derivirana_varijabla>
  </DomainObject.Predmet.ProtustrankaWithAdressOIB>
  <DomainObject.Predmet.ProtustrankaNazivFormated>
    <izvorni_sadrzaj>PLAVO MORE d.o.o. za poslovanje nekretninama i usluge</izvorni_sadrzaj>
    <derivirana_varijabla naziv="DomainObject.Predmet.ProtustrankaNazivFormated_1">PLAVO MORE d.o.o. za poslovanje nekretninama i usluge</derivirana_varijabla>
  </DomainObject.Predmet.ProtustrankaNazivFormated>
  <DomainObject.Predmet.ProtustrankaNazivFormatedOIB>
    <izvorni_sadrzaj>PLAVO MORE d.o.o. za poslovanje nekretninama i usluge, OIB 76211366760</izvorni_sadrzaj>
    <derivirana_varijabla naziv="DomainObject.Predmet.ProtustrankaNazivFormatedOIB_1">PLAVO MORE d.o.o. za poslovanje nekretninama i usluge, OIB 76211366760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PLAVO MORE d.o.o. za poslovanje nekretninama i usluge</item>
    </izvorni_sadrzaj>
    <derivirana_varijabla naziv="DomainObject.Predmet.ProtuStrankaListFormated_1">
      <item>PLAVO MORE d.o.o. za poslovanje nekretninama i usluge</item>
    </derivirana_varijabla>
  </DomainObject.Predmet.ProtuStrankaListFormated>
  <DomainObject.Predmet.ProtuStrankaListFormatedOIB>
    <izvorni_sadrzaj>
      <item>PLAVO MORE d.o.o. za poslovanje nekretninama i usluge, OIB 76211366760</item>
    </izvorni_sadrzaj>
    <derivirana_varijabla naziv="DomainObject.Predmet.ProtuStrankaListFormatedOIB_1">
      <item>PLAVO MORE d.o.o. za poslovanje nekretninama i usluge, OIB 76211366760</item>
    </derivirana_varijabla>
  </DomainObject.Predmet.ProtuStrankaListFormatedOIB>
  <DomainObject.Predmet.ProtuStrankaListFormatedWithAdress>
    <izvorni_sadrzaj>
      <item>PLAVO MORE d.o.o. za poslovanje nekretninama i usluge, Soline 12, 20207 Mlini</item>
    </izvorni_sadrzaj>
    <derivirana_varijabla naziv="DomainObject.Predmet.ProtuStrankaListFormatedWithAdress_1">
      <item>PLAVO MORE d.o.o. za poslovanje nekretninama i usluge, Soline 12, 20207 Mlini</item>
    </derivirana_varijabla>
  </DomainObject.Predmet.ProtuStrankaListFormatedWithAdress>
  <DomainObject.Predmet.ProtuStrankaListFormatedWithAdressOIB>
    <izvorni_sadrzaj>
      <item>PLAVO MORE d.o.o. za poslovanje nekretninama i usluge, OIB 76211366760, Soline 12, 20207 Mlini</item>
    </izvorni_sadrzaj>
    <derivirana_varijabla naziv="DomainObject.Predmet.ProtuStrankaListFormatedWithAdressOIB_1">
      <item>PLAVO MORE d.o.o. za poslovanje nekretninama i usluge, OIB 76211366760, Soline 12, 20207 Mlini</item>
    </derivirana_varijabla>
  </DomainObject.Predmet.ProtuStrankaListFormatedWithAdressOIB>
  <DomainObject.Predmet.ProtuStrankaListNazivFormated>
    <izvorni_sadrzaj>
      <item>PLAVO MORE d.o.o. za poslovanje nekretninama i usluge</item>
    </izvorni_sadrzaj>
    <derivirana_varijabla naziv="DomainObject.Predmet.ProtuStrankaListNazivFormated_1">
      <item>PLAVO MORE d.o.o. za poslovanje nekretninama i usluge</item>
    </derivirana_varijabla>
  </DomainObject.Predmet.ProtuStrankaListNazivFormated>
  <DomainObject.Predmet.ProtuStrankaListNazivFormatedOIB>
    <izvorni_sadrzaj>
      <item>PLAVO MORE d.o.o. za poslovanje nekretninama i usluge, OIB 76211366760</item>
    </izvorni_sadrzaj>
    <derivirana_varijabla naziv="DomainObject.Predmet.ProtuStrankaListNazivFormatedOIB_1">
      <item>PLAVO MORE d.o.o. za poslovanje nekretninama i usluge, OIB 76211366760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PLAVO MORE d.o.o. za poslovanje nekretninama i usluge</izvorni_sadrzaj>
    <derivirana_varijabla naziv="DomainObject.Predmet.ProtustrankaIDrugi_1">PLAVO MORE d.o.o. za poslovanje nekretninama i usluge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PLAVO MORE d.o.o. za poslovanje nekretninama i usluge, OIB 76211366760, Soline 12, 20207 Mlini</izvorni_sadrzaj>
    <derivirana_varijabla naziv="DomainObject.Predmet.ProtustrankaIDrugiAdressOIB_1">PLAVO MORE d.o.o. za poslovanje nekretninama i usluge, OIB 76211366760, Soline 12,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 Dubrovnik</item>
      <item>PLAVO MORE d.o.o. za poslovanje nekretninama i usluge</item>
    </izvorni_sadrzaj>
    <derivirana_varijabla naziv="DomainObject.Predmet.SudioniciListNaziv_1">
      <item>FINA,RC Split,Podružnica Dubrovnik, Dubrovnik</item>
      <item>PLAVO MORE d.o.o. za poslovanje nekretninama i usluge</item>
    </derivirana_varijabla>
  </DomainObject.Predmet.SudioniciListNaziv>
  <DomainObject.Predmet.SudioniciListAdressOIB>
    <izvorni_sadrzaj>
      <item>FINA,RC Split,Podružnica Dubrovnik, Dubrovnik, OIB 85821130368, Vukovarska 2,20000 Dubrovnik</item>
      <item>PLAVO MORE d.o.o. za poslovanje nekretninama i usluge, OIB 76211366760, Soline 12,20207 Mlini</item>
    </izvorni_sadrzaj>
    <derivirana_varijabla naziv="DomainObject.Predmet.SudioniciListAdressOIB_1">
      <item>FINA,RC Split,Podružnica Dubrovnik, Dubrovnik, OIB 85821130368, Vukovarska 2,20000 Dubrovnik</item>
      <item>PLAVO MORE d.o.o. za poslovanje nekretninama i usluge, OIB 76211366760, Soline 12,20207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76211366760</item>
    </izvorni_sadrzaj>
    <derivirana_varijabla naziv="DomainObject.Predmet.SudioniciListNazivOIB_1">
      <item>, OIB 85821130368</item>
      <item>, OIB 76211366760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E3573-007C-4944-828F-84EE3AF34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2653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2016-05-24T11:15:00Z</dcterms:created>
  <dc:creator>Sudsko vijeæe</dc:creator>
  <cp:lastModifiedBy>Katarina Franković</cp:lastModifiedBy>
  <cp:lastPrinted>2016-05-24T11:16:00Z</cp:lastPrinted>
  <dcterms:modified xmlns:xsi="http://www.w3.org/2001/XMLSchema-instance" xsi:type="dcterms:W3CDTF">2016-05-24T11:16:00Z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