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b77" w14:paraId="380cb77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794768">
        <w:rPr>
          <w:bCs/>
        </w:rPr>
        <w:t>574/15-51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sucu Nadi Kraljić  u </w:t>
      </w:r>
      <w:r w:rsidR="002E2B6A">
        <w:t xml:space="preserve">stečajnom postupku nad </w:t>
      </w:r>
      <w:r w:rsidR="003E5BDA" w:rsidRPr="00962D2B">
        <w:t xml:space="preserve"> </w:t>
      </w:r>
      <w:r w:rsidR="002E2B6A">
        <w:t>stečajnim dužnikom</w:t>
      </w:r>
      <w:r w:rsidR="003E5BDA" w:rsidRPr="00962D2B">
        <w:t xml:space="preserve"> </w:t>
      </w:r>
      <w:r w:rsidR="00BB3A44">
        <w:t>Pro-NETWORK d.o.o.- u stečaju,  Zagreb, Ul. kneza Branimira 183, MBS:080348864 OIB:80974799804</w:t>
      </w:r>
      <w:r w:rsidR="00BB3A44" w:rsidRPr="00C76135">
        <w:t xml:space="preserve"> </w:t>
      </w:r>
      <w:r w:rsidR="00A14739" w:rsidRPr="00962D2B">
        <w:t xml:space="preserve">dana </w:t>
      </w:r>
      <w:r w:rsidR="00794768">
        <w:t>13. srpnja</w:t>
      </w:r>
      <w:r w:rsidR="00075595">
        <w:t xml:space="preserve"> </w:t>
      </w:r>
      <w:r w:rsidR="00BB3A44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BB3A44">
        <w:t xml:space="preserve"> Pro-NETWORK d.o.o.- u stečaju, Zagreb, Ul. kneza Branimira 183, MBS:080348864 OIB:80974799804</w:t>
      </w:r>
      <w:r w:rsidR="00BB3A44" w:rsidRPr="00C76135">
        <w:t xml:space="preserve">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BB3A44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C00C27" w:rsidP="00962D2B" w:rsidR="00BB3A44">
      <w:r w:rsidRPr="00962D2B">
        <w:tab/>
      </w:r>
    </w:p>
    <w:p w:rsidRDefault="00BB3A44" w:rsidP="00962D2B" w:rsidR="00BB3A44">
      <w:r>
        <w:tab/>
        <w:t xml:space="preserve">Nekretnine se prodaju kao jedinstvena cjelina. </w:t>
      </w:r>
    </w:p>
    <w:p w:rsidRDefault="00BB3A44" w:rsidP="00962D2B" w:rsidR="00BB3A44"/>
    <w:p w:rsidRDefault="00C00C27" w:rsidP="00BB3A44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BB3A44" w:rsidP="003111FC" w:rsidR="00BB3A44">
      <w:pPr>
        <w:pStyle w:val="Odlomakpopisa"/>
        <w:numPr>
          <w:ilvl w:val="0"/>
          <w:numId w:val="29"/>
        </w:numPr>
      </w:pPr>
      <w:r>
        <w:t>REPUBLIKA HRVATSKA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BB3A44">
        <w:t>19.037.534,99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794768">
        <w:t xml:space="preserve">4. rujna </w:t>
      </w:r>
      <w:r w:rsidR="00BB3A44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075595">
        <w:t>09,30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BB3A44" w:rsidP="00830D0A" w:rsidR="00BB3A44">
      <w:pPr>
        <w:ind w:firstLine="708"/>
        <w:jc w:val="both"/>
      </w:pPr>
      <w:r>
        <w:tab/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2D3760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BB3A44" w:rsidP="00830D0A" w:rsidR="00BB3A44">
      <w:pPr>
        <w:ind w:firstLine="708"/>
        <w:jc w:val="both"/>
      </w:pPr>
    </w:p>
    <w:p w:rsidRDefault="003E5BDA" w:rsidP="00BB3A4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794768">
        <w:t>17.133.781,49</w:t>
      </w:r>
      <w:r w:rsidR="00BB3A44">
        <w:t xml:space="preserve">  kuna</w:t>
      </w:r>
      <w:r w:rsidR="00BB3A4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794768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00114D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BB3A44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00114D">
        <w:t xml:space="preserve">zaključno sa danom </w:t>
      </w:r>
      <w:r w:rsidR="00167398">
        <w:t>3</w:t>
      </w:r>
      <w:r w:rsidR="00794768">
        <w:t>1. kolovoza</w:t>
      </w:r>
      <w:r w:rsidR="0000114D">
        <w:t xml:space="preserve"> 2017.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00114D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00114D">
        <w:t>574-15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0114D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0114D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00114D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0114D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 xml:space="preserve">i prava i tereti na nekretnini </w:t>
      </w:r>
      <w:r w:rsidRPr="00962D2B">
        <w:t xml:space="preserve">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0114D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00114D" w:rsidR="00C31C5D" w:rsidRPr="00962D2B">
      <w:pPr>
        <w:ind w:firstLine="708"/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794768">
        <w:t>13. srpnja</w:t>
      </w:r>
      <w:r w:rsidR="0000114D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8F463C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8F463C" w:rsidP="00D7215D" w:rsidR="008F463C"/>
    <w:p w:rsidRDefault="008F463C" w:rsidR="008F46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F463C" w:rsidP="008F463C" w:rsidR="008F463C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6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794768">
      <w:t>574/15-51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114D"/>
    <w:rsid w:val="000048B6"/>
    <w:rsid w:val="00042A75"/>
    <w:rsid w:val="00043A6E"/>
    <w:rsid w:val="00056AE6"/>
    <w:rsid w:val="000628CD"/>
    <w:rsid w:val="00066EFF"/>
    <w:rsid w:val="00075595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67398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E2B6A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94768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8F463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3A44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0457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41AF0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1045</properties:Words>
  <properties:Characters>5775</properties:Characters>
  <properties:Lines>161</properties:Lines>
  <properties:Paragraphs>106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2017-07-13T11:52:00Z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2017-07-13T11:55:00Z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