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44cd" w14:paraId="1dc44cd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DA2152">
        <w:rPr>
          <w:szCs w:val="24"/>
        </w:rPr>
        <w:t>492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DA2152">
        <w:t xml:space="preserve">dužnika KERAMONT </w:t>
      </w:r>
      <w:r w:rsidR="00482973">
        <w:t>d.o.o.</w:t>
      </w:r>
      <w:r w:rsidR="00373F2B">
        <w:t>, Žrtava F</w:t>
      </w:r>
      <w:r w:rsidR="00DA2152">
        <w:t>ašizma 13</w:t>
      </w:r>
      <w:r w:rsidR="00200042">
        <w:t>,</w:t>
      </w:r>
      <w:r w:rsidR="00DA2152">
        <w:t xml:space="preserve"> Slanje,</w:t>
      </w:r>
      <w:r w:rsidR="00ED0604">
        <w:t xml:space="preserve"> </w:t>
      </w:r>
      <w:r w:rsidR="00DA2152">
        <w:t>OIB: 75005206986</w:t>
      </w:r>
      <w:r w:rsidR="003733B4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DA2152" w:rsidRPr="00DA2152">
        <w:t xml:space="preserve"> </w:t>
      </w:r>
      <w:r w:rsidR="00373F2B">
        <w:t>KERAMONT d.o.o., Žrtava F</w:t>
      </w:r>
      <w:r w:rsidR="00DA2152">
        <w:t>ašizma 13, Slanje, OIB: 75005206986</w:t>
      </w:r>
      <w:r w:rsidR="003733B4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3733B4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5432FE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373F2B">
        <w:t>KERAMONT d.o.o., Žrtava F</w:t>
      </w:r>
      <w:r w:rsidR="00DA2152">
        <w:t>ašizma 13, Slanje, OIB: 75005206986.</w:t>
      </w:r>
    </w:p>
    <w:p w:rsidRDefault="00DA2152" w:rsidP="00CE3446" w:rsidR="00DA2152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6C2882">
        <w:t>Ivan Gjurašić, Petrinjska 28, Zagreb, OIB: 66025260916.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DA2152" w:rsidRPr="00DA2152">
        <w:t xml:space="preserve"> </w:t>
      </w:r>
      <w:r w:rsidR="00373F2B">
        <w:t>KERAMONT d.o.o., Žrtava F</w:t>
      </w:r>
      <w:r w:rsidR="00DA2152">
        <w:t>ašizma 13, Slanje, OIB: 75005206986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635242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3733B4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73F2B">
        <w:t>KERAMONT d.o.o., Žrtava F</w:t>
      </w:r>
      <w:r w:rsidR="00DA2152">
        <w:t>ašizma 13, Slanje, 42230 Ludbreg</w:t>
      </w:r>
    </w:p>
    <w:p w:rsidRDefault="00023797" w:rsidP="001423C9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373F2B">
        <w:t>Ivan Draganić, Žrtava F</w:t>
      </w:r>
      <w:r w:rsidR="00DA2152">
        <w:t>ašizma 13, Slanje, 42230 Ludbreg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C157BF">
        <w:rPr>
          <w:szCs w:val="24"/>
        </w:rPr>
        <w:t>, Ispostava Varaždin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C157BF">
        <w:rPr>
          <w:szCs w:val="24"/>
        </w:rPr>
        <w:t>Graberje 1, 42000 Varaždin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6C2882">
        <w:t>Ivan Gjurašić, Petrinjska 28,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718" w:rsidP="007A75CE" w:rsidR="000B0718">
      <w:r>
        <w:separator/>
      </w:r>
    </w:p>
  </w:endnote>
  <w:endnote w:id="0" w:type="continuationSeparator">
    <w:p w:rsidRDefault="000B0718" w:rsidP="007A75CE" w:rsidR="000B0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718" w:rsidP="007A75CE" w:rsidR="000B0718">
      <w:r>
        <w:separator/>
      </w:r>
    </w:p>
  </w:footnote>
  <w:footnote w:id="0" w:type="continuationSeparator">
    <w:p w:rsidRDefault="000B0718" w:rsidP="007A75CE" w:rsidR="000B0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3F2B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DA2152">
      <w:t>492</w:t>
    </w:r>
    <w:r w:rsidR="00A732DB">
      <w:t>/</w:t>
    </w:r>
    <w:r w:rsidR="00B8373D">
      <w:t>1</w:t>
    </w:r>
    <w:r w:rsidR="00467EEF">
      <w:t>5</w:t>
    </w:r>
    <w:r w:rsidR="00B8373D">
      <w:t>-</w:t>
    </w:r>
    <w: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3797"/>
    <w:rsid w:val="00054121"/>
    <w:rsid w:val="000571E3"/>
    <w:rsid w:val="00064E14"/>
    <w:rsid w:val="00066F97"/>
    <w:rsid w:val="000B0718"/>
    <w:rsid w:val="000B15A6"/>
    <w:rsid w:val="000C0858"/>
    <w:rsid w:val="000E1119"/>
    <w:rsid w:val="001423C9"/>
    <w:rsid w:val="0019722C"/>
    <w:rsid w:val="001B1080"/>
    <w:rsid w:val="001E7781"/>
    <w:rsid w:val="00200042"/>
    <w:rsid w:val="00233338"/>
    <w:rsid w:val="00255595"/>
    <w:rsid w:val="002A6059"/>
    <w:rsid w:val="003733B4"/>
    <w:rsid w:val="00373F2B"/>
    <w:rsid w:val="003B5155"/>
    <w:rsid w:val="003E2AE0"/>
    <w:rsid w:val="00402B56"/>
    <w:rsid w:val="004070A8"/>
    <w:rsid w:val="00424468"/>
    <w:rsid w:val="00440410"/>
    <w:rsid w:val="00467EEF"/>
    <w:rsid w:val="00472765"/>
    <w:rsid w:val="00482973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32FE"/>
    <w:rsid w:val="00544C43"/>
    <w:rsid w:val="00550447"/>
    <w:rsid w:val="00567A2A"/>
    <w:rsid w:val="00580A70"/>
    <w:rsid w:val="00581316"/>
    <w:rsid w:val="005B2BAA"/>
    <w:rsid w:val="005B616A"/>
    <w:rsid w:val="005E243D"/>
    <w:rsid w:val="006278FE"/>
    <w:rsid w:val="0063224D"/>
    <w:rsid w:val="00635242"/>
    <w:rsid w:val="006523AF"/>
    <w:rsid w:val="0068190F"/>
    <w:rsid w:val="00693CD2"/>
    <w:rsid w:val="006C0585"/>
    <w:rsid w:val="006C1AAA"/>
    <w:rsid w:val="006C2882"/>
    <w:rsid w:val="006D4334"/>
    <w:rsid w:val="006F25A8"/>
    <w:rsid w:val="00735822"/>
    <w:rsid w:val="00741660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D23"/>
    <w:rsid w:val="00B34567"/>
    <w:rsid w:val="00B375FC"/>
    <w:rsid w:val="00B7038C"/>
    <w:rsid w:val="00B8373D"/>
    <w:rsid w:val="00B9100B"/>
    <w:rsid w:val="00BF5CAE"/>
    <w:rsid w:val="00C033F1"/>
    <w:rsid w:val="00C07229"/>
    <w:rsid w:val="00C157BF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A2152"/>
    <w:rsid w:val="00DB4EB7"/>
    <w:rsid w:val="00DE1867"/>
    <w:rsid w:val="00DF4B3F"/>
    <w:rsid w:val="00E10BFD"/>
    <w:rsid w:val="00EA5D61"/>
    <w:rsid w:val="00ED0604"/>
    <w:rsid w:val="00ED38B6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8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8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8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8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8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8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8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St-492/2015-5</izvorni_sadrzaj>
    <derivirana_varijabla naziv="DomainObject.Oznaka_1">St-492/2015-5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St-492/2015</izvorni_sadrzaj>
    <derivirana_varijabla naziv="DomainObject.Predmet.OznakaBroj_1">St-492/2015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KERAMONT - društvo s ograničenom odgovornošću za građevinarstvo, trgovinu i usluge</izvorni_sadrzaj>
    <derivirana_varijabla naziv="DomainObject.Predmet.ProtustrankaFormated_1">  KERAMONT - društvo s ograničenom odgovornošću za građevinarstvo, trgovinu i usluge</derivirana_varijabla>
  </DomainObject.Predmet.ProtustrankaFormated>
  <DomainObject.Predmet.ProtustrankaFormatedOIB>
    <izvorni_sadrzaj>  KERAMONT - društvo s ograničenom odgovornošću za građevinarstvo, trgovinu i usluge, OIB 75005206986</izvorni_sadrzaj>
    <derivirana_varijabla naziv="DomainObject.Predmet.ProtustrankaFormatedOIB_1">  KERAMONT - društvo s ograničenom odgovornošću za građevinarstvo, trgovinu i usluge, OIB 75005206986</derivirana_varijabla>
  </DomainObject.Predmet.ProtustrankaFormatedOIB>
  <DomainObject.Predmet.ProtustrankaFormatedWithAdress>
    <izvorni_sadrzaj> KERAMONT - društvo s ograničenom odgovornošću za građevinarstvo, trgovinu i usluge, Žrtava Fašizma 13, 42230 Slanje</izvorni_sadrzaj>
    <derivirana_varijabla naziv="DomainObject.Predmet.ProtustrankaFormatedWithAdress_1"> KERAMONT - društvo s ograničenom odgovornošću za građevinarstvo, trgovinu i usluge, Žrtava Fašizma 13, 42230 Slanje</derivirana_varijabla>
  </DomainObject.Predmet.ProtustrankaFormatedWithAdress>
  <DomainObject.Predmet.ProtustrankaFormatedWithAdressOIB>
    <izvorni_sadrzaj> KERAMONT - društvo s ograničenom odgovornošću za građevinarstvo, trgovinu i usluge, OIB 75005206986, Žrtava Fašizma 13, 42230 Slanje</izvorni_sadrzaj>
    <derivirana_varijabla naziv="DomainObject.Predmet.ProtustrankaFormatedWithAdressOIB_1"> KERAMONT - društvo s ograničenom odgovornošću za građevinarstvo, trgovinu i usluge, OIB 75005206986, Žrtava Fašizma 13, 42230 Slanje</derivirana_varijabla>
  </DomainObject.Predmet.ProtustrankaFormatedWithAdressOIB>
  <DomainObject.Predmet.ProtustrankaWithAdress>
    <izvorni_sadrzaj>KERAMONT - društvo s ograničenom odgovornošću za građevinarstvo, trgovinu i usluge Žrtava Fašizma 13, 42230 Slanje</izvorni_sadrzaj>
    <derivirana_varijabla naziv="DomainObject.Predmet.ProtustrankaWithAdress_1">KERAMONT - društvo s ograničenom odgovornošću za građevinarstvo, trgovinu i usluge Žrtava Fašizma 13, 42230 Slanje</derivirana_varijabla>
  </DomainObject.Predmet.ProtustrankaWithAdress>
  <DomainObject.Predmet.ProtustrankaWithAdressOIB>
    <izvorni_sadrzaj>KERAMONT - društvo s ograničenom odgovornošću za građevinarstvo, trgovinu i usluge, OIB 75005206986, Žrtava Fašizma 13, 42230 Slanje</izvorni_sadrzaj>
    <derivirana_varijabla naziv="DomainObject.Predmet.ProtustrankaWithAdressOIB_1">KERAMONT - društvo s ograničenom odgovornošću za građevinarstvo, trgovinu i usluge, OIB 75005206986, Žrtava Fašizma 13, 42230 Slanje</derivirana_varijabla>
  </DomainObject.Predmet.ProtustrankaWithAdressOIB>
  <DomainObject.Predmet.ProtustrankaNazivFormated>
    <izvorni_sadrzaj>KERAMONT - društvo s ograničenom odgovornošću za građevinarstvo, trgovinu i usluge</izvorni_sadrzaj>
    <derivirana_varijabla naziv="DomainObject.Predmet.ProtustrankaNazivFormated_1">KERAMONT - društvo s ograničenom odgovornošću za građevinarstvo, trgovinu i usluge</derivirana_varijabla>
  </DomainObject.Predmet.ProtustrankaNazivFormated>
  <DomainObject.Predmet.ProtustrankaNazivFormatedOIB>
    <izvorni_sadrzaj>KERAMONT - društvo s ograničenom odgovornošću za građevinarstvo, trgovinu i usluge, OIB 75005206986</izvorni_sadrzaj>
    <derivirana_varijabla naziv="DomainObject.Predmet.ProtustrankaNazivFormatedOIB_1">KERAMONT - društvo s ograničenom odgovornošću za građevinarstvo, trgovinu i usluge, OIB 75005206986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299465.12</izvorni_sadrzaj>
    <derivirana_varijabla naziv="DomainObject.Predmet.TrenutnaVrijednost_1">299465.12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KERAMONT - društvo s ograničenom odgovornošću za građevinarstvo, trgovinu i usluge</item>
    </izvorni_sadrzaj>
    <derivirana_varijabla naziv="DomainObject.Predmet.ProtuStrankaListFormated_1">
      <item>KERAMONT - društvo s ograničenom odgovornošću za građevinarstvo, trgovinu i usluge</item>
    </derivirana_varijabla>
  </DomainObject.Predmet.ProtuStrankaListFormated>
  <DomainObject.Predmet.ProtuStrankaListFormatedOIB>
    <izvorni_sadrzaj>
      <item>KERAMONT - društvo s ograničenom odgovornošću za građevinarstvo, trgovinu i usluge, OIB 75005206986</item>
    </izvorni_sadrzaj>
    <derivirana_varijabla naziv="DomainObject.Predmet.ProtuStrankaListFormatedOIB_1">
      <item>KERAMONT - društvo s ograničenom odgovornošću za građevinarstvo, trgovinu i usluge, OIB 75005206986</item>
    </derivirana_varijabla>
  </DomainObject.Predmet.ProtuStrankaListFormatedOIB>
  <DomainObject.Predmet.ProtuStrankaListFormatedWithAdress>
    <izvorni_sadrzaj>
      <item>KERAMONT - društvo s ograničenom odgovornošću za građevinarstvo, trgovinu i usluge, Žrtava Fašizma 13, 42230 Slanje</item>
    </izvorni_sadrzaj>
    <derivirana_varijabla naziv="DomainObject.Predmet.ProtuStrankaListFormatedWithAdress_1">
      <item>KERAMONT - društvo s ograničenom odgovornošću za građevinarstvo, trgovinu i usluge, Žrtava Fašizma 13, 42230 Slanje</item>
    </derivirana_varijabla>
  </DomainObject.Predmet.ProtuStrankaListFormatedWithAdress>
  <DomainObject.Predmet.ProtuStrankaListFormatedWithAdressOIB>
    <izvorni_sadrzaj>
      <item>KERAMONT - društvo s ograničenom odgovornošću za građevinarstvo, trgovinu i usluge, OIB 75005206986, Žrtava Fašizma 13, 42230 Slanje</item>
    </izvorni_sadrzaj>
    <derivirana_varijabla naziv="DomainObject.Predmet.ProtuStrankaListFormatedWithAdressOIB_1">
      <item>KERAMONT - društvo s ograničenom odgovornošću za građevinarstvo, trgovinu i usluge, OIB 75005206986, Žrtava Fašizma 13, 42230 Slanje</item>
    </derivirana_varijabla>
  </DomainObject.Predmet.ProtuStrankaListFormatedWithAdressOIB>
  <DomainObject.Predmet.ProtuStrankaListNazivFormated>
    <izvorni_sadrzaj>
      <item>KERAMONT - društvo s ograničenom odgovornošću za građevinarstvo, trgovinu i usluge</item>
    </izvorni_sadrzaj>
    <derivirana_varijabla naziv="DomainObject.Predmet.ProtuStrankaListNazivFormated_1">
      <item>KERAMONT - društvo s ograničenom odgovornošću za građevinarstvo, trgovinu i usluge</item>
    </derivirana_varijabla>
  </DomainObject.Predmet.ProtuStrankaListNazivFormated>
  <DomainObject.Predmet.ProtuStrankaListNazivFormatedOIB>
    <izvorni_sadrzaj>
      <item>KERAMONT - društvo s ograničenom odgovornošću za građevinarstvo, trgovinu i usluge, OIB 75005206986</item>
    </izvorni_sadrzaj>
    <derivirana_varijabla naziv="DomainObject.Predmet.ProtuStrankaListNazivFormatedOIB_1">
      <item>KERAMONT - društvo s ograničenom odgovornošću za građevinarstvo, trgovinu i usluge, OIB 75005206986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St-492/2015-5</izvorni_sadrzaj>
    <derivirana_varijabla naziv="DomainObject.PoslovniBrojDokumenta_1">St-492/2015-5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KERAMONT - društvo s ograničenom odgovornošću za građevinarstvo, trgovinu i usluge</izvorni_sadrzaj>
    <derivirana_varijabla naziv="DomainObject.Predmet.ProtustrankaIDrugi_1">KERAMONT -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KERAMONT - društvo s ograničenom odgovornošću za građevinarstvo, trgovinu i usluge, OIB 75005206986, Žrtava Fašizma 13, 42230 Slanje</izvorni_sadrzaj>
    <derivirana_varijabla naziv="DomainObject.Predmet.ProtustrankaIDrugiAdressOIB_1">KERAMONT - društvo s ograničenom odgovornošću za građevinarstvo, trgovinu i usluge, OIB 75005206986, Žrtava Fašizma 13, 42230 Slanje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KERAMONT - društvo s ograničenom odgovornošću za građevinarstvo,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KERAMONT - društvo s ograničenom odgovornošću za građevinarstvo,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KERAMONT - društvo s ograničenom odgovornošću za građevinarstvo, trgovinu i usluge, OIB 75005206986, Žrtava Fašizma 13,42230 Slanje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KERAMONT - društvo s ograničenom odgovornošću za građevinarstvo, trgovinu i usluge, OIB 75005206986, Žrtava Fašizma 13,42230 Slanje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75005206986</item>
      <item>, OIB null</item>
      <item>, OIB null</item>
    </izvorni_sadrzaj>
    <derivirana_varijabla naziv="DomainObject.Predmet.SudioniciListNazivOIB_1">
      <item>, OIB 85821130368</item>
      <item>, OIB 75005206986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C8E35-71D4-4B89-9E4D-E0CA4D30C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2742</properties:Characters>
  <properties:Lines>82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2015-12-21T13:45:00Z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