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7e0d" w14:paraId="80a7e0d" w:rsidRDefault="00205E25" w:rsidP="00205E25" w:rsidR="00205E25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5 St-</w:t>
      </w:r>
      <w:r>
        <w:rPr>
          <w:szCs w:val="24"/>
        </w:rPr>
        <w:t>801</w:t>
      </w:r>
      <w:r>
        <w:rPr>
          <w:szCs w:val="24"/>
        </w:rPr>
        <w:t>/2015-</w:t>
      </w:r>
      <w:r>
        <w:rPr>
          <w:szCs w:val="24"/>
        </w:rPr>
        <w:t>5</w:t>
      </w:r>
    </w:p>
    <w:p w:rsidRDefault="00205E25" w:rsidP="00205E25" w:rsidR="00205E25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205E25" w:rsidP="00205E25" w:rsidR="00205E25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205E25" w:rsidP="00205E25" w:rsidR="00205E25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205E25" w:rsidP="00205E25" w:rsidR="00205E25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205E25" w:rsidP="00205E25" w:rsidR="00205E25">
      <w:pPr>
        <w:rPr>
          <w:szCs w:val="24"/>
        </w:rPr>
      </w:pPr>
    </w:p>
    <w:p w:rsidRDefault="00205E25" w:rsidP="00205E25" w:rsidR="00205E25">
      <w:pPr>
        <w:rPr>
          <w:szCs w:val="24"/>
        </w:rPr>
      </w:pPr>
    </w:p>
    <w:p w:rsidRDefault="00205E25" w:rsidP="00205E25" w:rsidR="00205E25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205E25" w:rsidP="00205E25" w:rsidR="00205E25">
      <w:pPr>
        <w:rPr>
          <w:szCs w:val="24"/>
        </w:rPr>
      </w:pPr>
    </w:p>
    <w:p w:rsidRDefault="00205E25" w:rsidP="00205E25" w:rsidR="00205E25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05E25" w:rsidP="00205E25" w:rsidR="00205E25">
      <w:pPr>
        <w:rPr>
          <w:szCs w:val="24"/>
        </w:rPr>
      </w:pPr>
    </w:p>
    <w:p w:rsidRDefault="00205E25" w:rsidP="00205E25" w:rsidR="00205E25">
      <w:pPr>
        <w:jc w:val="both"/>
      </w:pPr>
      <w:r>
        <w:rPr>
          <w:szCs w:val="24"/>
        </w:rPr>
        <w:tab/>
      </w:r>
      <w:r>
        <w:t xml:space="preserve">Trgovački sud u Varaždinu po sucu toga suda Kseniji </w:t>
      </w:r>
      <w:proofErr w:type="spellStart"/>
      <w:r>
        <w:t>Flack</w:t>
      </w:r>
      <w:proofErr w:type="spellEnd"/>
      <w:r>
        <w:t xml:space="preserve"> </w:t>
      </w:r>
      <w:proofErr w:type="spellStart"/>
      <w:r>
        <w:t>Makitan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>G kolektiv d.o.o., Varaždin, Ivana Belostenca 2, OIB: 23484272906</w:t>
      </w:r>
      <w:r>
        <w:t>, dana 03. ožujka 2016. godine</w:t>
      </w:r>
    </w:p>
    <w:p w:rsidRDefault="00205E25" w:rsidP="00205E25" w:rsidR="00205E25">
      <w:pPr>
        <w:jc w:val="both"/>
      </w:pPr>
    </w:p>
    <w:p w:rsidRDefault="00205E25" w:rsidP="00205E25" w:rsidR="00205E25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05E25" w:rsidP="00205E25" w:rsidR="00205E25">
      <w:pPr>
        <w:rPr>
          <w:szCs w:val="24"/>
        </w:rPr>
      </w:pPr>
    </w:p>
    <w:p w:rsidRDefault="00205E25" w:rsidP="00205E25" w:rsidR="00205E25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G kolektiv d.o.o., Varaždin, Ivana Belostenca 2, OIB: 23484272906</w:t>
      </w:r>
      <w:r>
        <w:rPr>
          <w:szCs w:val="24"/>
        </w:rPr>
        <w:t>, s danom 03. ožujka 2016. u 13,00 sati.</w:t>
      </w:r>
    </w:p>
    <w:p w:rsidRDefault="00205E25" w:rsidP="00205E25" w:rsidR="00205E25">
      <w:pPr>
        <w:jc w:val="both"/>
        <w:rPr>
          <w:szCs w:val="24"/>
        </w:rPr>
      </w:pPr>
    </w:p>
    <w:p w:rsidRDefault="00205E25" w:rsidP="00205E25" w:rsidR="00205E25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G kolektiv d.o.o., Varaždin, Ivana Belostenca 2, OIB: 23484272906.</w:t>
      </w:r>
    </w:p>
    <w:p w:rsidRDefault="00205E25" w:rsidP="00205E25" w:rsidR="00205E25">
      <w:pPr>
        <w:jc w:val="both"/>
      </w:pPr>
    </w:p>
    <w:p w:rsidRDefault="00205E25" w:rsidP="00205E25" w:rsidR="00205E25">
      <w:pPr>
        <w:jc w:val="both"/>
      </w:pPr>
      <w:r>
        <w:tab/>
        <w:t xml:space="preserve">III Za stečajnog upravitelja imenuje se Dinka Trumbić, </w:t>
      </w:r>
      <w:proofErr w:type="spellStart"/>
      <w:r>
        <w:t>Lovretska</w:t>
      </w:r>
      <w:proofErr w:type="spellEnd"/>
      <w:r>
        <w:t xml:space="preserve"> 10, Split, OIB: 43468134790. </w:t>
      </w:r>
    </w:p>
    <w:p w:rsidRDefault="00205E25" w:rsidP="00205E25" w:rsidR="00205E25">
      <w:pPr>
        <w:jc w:val="both"/>
        <w:rPr>
          <w:color w:val="FF0000"/>
        </w:rPr>
      </w:pPr>
    </w:p>
    <w:p w:rsidRDefault="00205E25" w:rsidP="00205E25" w:rsidR="00205E25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205E25" w:rsidP="00205E25" w:rsidR="00205E25">
      <w:pPr>
        <w:jc w:val="both"/>
        <w:rPr>
          <w:szCs w:val="24"/>
        </w:rPr>
      </w:pPr>
    </w:p>
    <w:p w:rsidRDefault="00205E25" w:rsidP="00205E25" w:rsidR="00205E25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PENDO d.o.o. „u likvidaciji“, Koprivnica, Starogradska 25, OIB: 04033578903</w:t>
      </w:r>
      <w:r>
        <w:rPr>
          <w:szCs w:val="24"/>
        </w:rPr>
        <w:t>, bit će brisan iz sudskog registra.</w:t>
      </w:r>
    </w:p>
    <w:p w:rsidRDefault="00205E25" w:rsidP="00205E25" w:rsidR="00205E25">
      <w:pPr>
        <w:rPr>
          <w:szCs w:val="24"/>
        </w:rPr>
      </w:pPr>
    </w:p>
    <w:p w:rsidRDefault="00205E25" w:rsidP="00205E25" w:rsidR="00205E25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05E25" w:rsidP="00205E25" w:rsidR="00205E25">
      <w:pPr>
        <w:rPr>
          <w:szCs w:val="24"/>
        </w:rPr>
      </w:pPr>
    </w:p>
    <w:p w:rsidRDefault="00205E25" w:rsidP="00205E25" w:rsidR="00205E25">
      <w:pPr>
        <w:jc w:val="both"/>
        <w:rPr>
          <w:szCs w:val="24"/>
        </w:rPr>
      </w:pPr>
      <w:r>
        <w:rPr>
          <w:szCs w:val="24"/>
        </w:rPr>
        <w:tab/>
        <w:t xml:space="preserve">Predlagatelj je dana 19. rujna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05E25" w:rsidP="00205E25" w:rsidR="00205E25">
      <w:pPr>
        <w:rPr>
          <w:szCs w:val="24"/>
        </w:rPr>
      </w:pPr>
    </w:p>
    <w:p w:rsidRDefault="00205E25" w:rsidP="00205E25" w:rsidR="00205E25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05E25" w:rsidP="00205E25" w:rsidR="00205E25">
      <w:pPr>
        <w:rPr>
          <w:szCs w:val="24"/>
        </w:rPr>
      </w:pPr>
    </w:p>
    <w:p w:rsidRDefault="00205E25" w:rsidP="00205E25" w:rsidR="00205E25">
      <w:pPr>
        <w:rPr>
          <w:szCs w:val="24"/>
        </w:rPr>
      </w:pPr>
    </w:p>
    <w:p w:rsidRDefault="00205E25" w:rsidP="00205E25" w:rsidR="00205E25">
      <w:pPr>
        <w:jc w:val="center"/>
        <w:rPr>
          <w:szCs w:val="24"/>
        </w:rPr>
      </w:pPr>
      <w:r>
        <w:rPr>
          <w:szCs w:val="24"/>
        </w:rPr>
        <w:t>U Varaždinu, 03. ožujka 2016.</w:t>
      </w:r>
    </w:p>
    <w:p w:rsidRDefault="00205E25" w:rsidP="00205E25" w:rsidR="00205E25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205E25" w:rsidP="00205E25" w:rsidR="00205E25">
      <w:pPr>
        <w:rPr>
          <w:szCs w:val="24"/>
        </w:rPr>
      </w:pPr>
      <w:r>
        <w:rPr>
          <w:szCs w:val="24"/>
        </w:rPr>
        <w:t xml:space="preserve">     </w:t>
      </w:r>
    </w:p>
    <w:p w:rsidRDefault="00205E25" w:rsidP="00205E25" w:rsidR="00205E25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S U D A C</w:t>
      </w:r>
    </w:p>
    <w:p w:rsidRDefault="00205E25" w:rsidP="00205E25" w:rsidR="00205E25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Ksenija </w:t>
      </w:r>
      <w:proofErr w:type="spellStart"/>
      <w:r>
        <w:rPr>
          <w:szCs w:val="24"/>
        </w:rPr>
        <w:t>Flack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Makitan</w:t>
      </w:r>
      <w:proofErr w:type="spellEnd"/>
      <w:r>
        <w:rPr>
          <w:szCs w:val="24"/>
        </w:rPr>
        <w:t>, v.r.</w:t>
      </w:r>
    </w:p>
    <w:p w:rsidRDefault="00205E25" w:rsidP="00205E25" w:rsidR="00205E25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  <w:r>
        <w:rPr>
          <w:szCs w:val="24"/>
        </w:rPr>
        <w:t xml:space="preserve"> - ovlašteni službenik </w:t>
      </w:r>
    </w:p>
    <w:p w:rsidRDefault="00205E25" w:rsidP="00205E25" w:rsidR="00205E25">
      <w:pPr>
        <w:rPr>
          <w:szCs w:val="24"/>
        </w:rPr>
      </w:pPr>
    </w:p>
    <w:p w:rsidRDefault="00205E25" w:rsidP="00205E25" w:rsidR="00205E25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205E25" w:rsidP="00205E25" w:rsidR="00205E25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205E25" w:rsidP="00205E25" w:rsidR="00205E25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205E25" w:rsidP="00205E25" w:rsidR="00205E25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05E25" w:rsidP="00205E25" w:rsidR="00205E25">
      <w:pPr>
        <w:rPr>
          <w:szCs w:val="24"/>
        </w:rPr>
      </w:pPr>
    </w:p>
    <w:p w:rsidRDefault="00205E25" w:rsidP="00205E25" w:rsidR="00205E25">
      <w:pPr>
        <w:rPr>
          <w:szCs w:val="24"/>
        </w:rPr>
      </w:pPr>
    </w:p>
    <w:p w:rsidRDefault="00205E25" w:rsidP="00205E25" w:rsidR="00205E25">
      <w:pPr>
        <w:rPr>
          <w:szCs w:val="24"/>
        </w:rPr>
      </w:pPr>
      <w:r>
        <w:rPr>
          <w:szCs w:val="24"/>
        </w:rPr>
        <w:t>DNA:</w:t>
      </w:r>
    </w:p>
    <w:p w:rsidRDefault="00205E25" w:rsidP="00205E25" w:rsidR="00205E25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205E25" w:rsidP="00205E25" w:rsidR="00205E25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205E25" w:rsidP="00205E25" w:rsidR="00205E2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PENDO d.o.o. „u likvidaciji“, Koprivnica, Starogradska 25, OIB: 04033578903</w:t>
      </w:r>
    </w:p>
    <w:p w:rsidRDefault="00205E25" w:rsidP="00205E25" w:rsidR="00205E25">
      <w:pPr>
        <w:numPr>
          <w:ilvl w:val="0"/>
          <w:numId w:val="47"/>
        </w:numPr>
        <w:rPr>
          <w:szCs w:val="24"/>
        </w:rPr>
      </w:pPr>
      <w:r>
        <w:t xml:space="preserve">Likvidator Danijel </w:t>
      </w:r>
      <w:proofErr w:type="spellStart"/>
      <w:r>
        <w:t>Ferčec</w:t>
      </w:r>
      <w:proofErr w:type="spellEnd"/>
      <w:r>
        <w:t xml:space="preserve">, Koprivnica, </w:t>
      </w:r>
      <w:proofErr w:type="spellStart"/>
      <w:r>
        <w:t>Bajer</w:t>
      </w:r>
      <w:proofErr w:type="spellEnd"/>
      <w:r>
        <w:t xml:space="preserve"> 14, OIB: 15560829977</w:t>
      </w:r>
    </w:p>
    <w:p w:rsidRDefault="00205E25" w:rsidP="00205E25" w:rsidR="00205E2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205E25" w:rsidP="00205E25" w:rsidR="00205E2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205E25" w:rsidP="00205E25" w:rsidR="00205E25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Dinka </w:t>
      </w:r>
      <w:proofErr w:type="spellStart"/>
      <w:r>
        <w:t>Trubić</w:t>
      </w:r>
      <w:proofErr w:type="spellEnd"/>
      <w:r>
        <w:t xml:space="preserve">, </w:t>
      </w:r>
      <w:proofErr w:type="spellStart"/>
      <w:r>
        <w:t>Lovretska</w:t>
      </w:r>
      <w:proofErr w:type="spellEnd"/>
      <w:r>
        <w:t xml:space="preserve"> 10, Split</w:t>
      </w:r>
    </w:p>
    <w:p w:rsidRDefault="00205E25" w:rsidP="00205E25" w:rsidR="00205E25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205E25" w:rsidP="00205E25" w:rsidR="00205E25">
      <w:pPr>
        <w:rPr>
          <w:szCs w:val="24"/>
        </w:rPr>
      </w:pPr>
    </w:p>
    <w:p w:rsidRDefault="00205E25" w:rsidP="00205E25" w:rsidR="00205E25">
      <w:pPr>
        <w:rPr>
          <w:szCs w:val="24"/>
        </w:rPr>
      </w:pPr>
    </w:p>
    <w:p w:rsidRDefault="00205E25" w:rsidP="00205E25" w:rsidR="00205E25">
      <w:pPr>
        <w:rPr>
          <w:szCs w:val="24"/>
        </w:rPr>
      </w:pPr>
    </w:p>
    <w:p w:rsidRDefault="00205E25" w:rsidP="00205E25" w:rsidR="00205E25">
      <w:pPr>
        <w:rPr>
          <w:szCs w:val="24"/>
        </w:rPr>
      </w:pPr>
    </w:p>
    <w:p w:rsidRDefault="00205E25" w:rsidP="00205E25" w:rsidR="00205E25">
      <w:pPr>
        <w:rPr>
          <w:szCs w:val="24"/>
        </w:rPr>
      </w:pPr>
    </w:p>
    <w:p w:rsidRDefault="00205E25" w:rsidP="00205E25" w:rsidR="00205E25"/>
    <w:p w:rsidRDefault="00205E25" w:rsidP="00205E25" w:rsidR="00205E25"/>
    <w:p w:rsidRDefault="00205E25" w:rsidP="00205E25" w:rsidR="00205E25"/>
    <w:p w:rsidRDefault="00205E25" w:rsidP="00205E25" w:rsidR="00205E25"/>
    <w:p w:rsidRDefault="00205E25" w:rsidP="00205E25" w:rsidR="00205E25"/>
    <w:p w:rsidRDefault="00DA0242" w:rsidP="00205E25" w:rsidR="00DA0242" w:rsidRPr="00205E25"/>
    <w:sectPr w:rsidSect="00EB0D4C" w:rsidR="00DA0242" w:rsidRPr="00205E25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5E25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05E25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05E25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969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2016.</izvorni_sadrzaj>
    <derivirana_varijabla naziv="DomainObject.DatumDonosenjaOdluke_1">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St-801/2015-5</izvorni_sadrzaj>
    <derivirana_varijabla naziv="DomainObject.Oznaka_1">St-801/2015-5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St-801/2015</izvorni_sadrzaj>
    <derivirana_varijabla naziv="DomainObject.Predmet.OznakaBroj_1">St-801/2015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 kolektiv društvo s ograničenom odgovornošću za trgovinu i usluge</izvorni_sadrzaj>
    <derivirana_varijabla naziv="DomainObject.Predmet.ProtustrankaFormated_1">  G kolektiv društvo s ograničenom odgovornošću za trgovinu i usluge</derivirana_varijabla>
  </DomainObject.Predmet.ProtustrankaFormated>
  <DomainObject.Predmet.ProtustrankaFormatedOIB>
    <izvorni_sadrzaj>  G kolektiv društvo s ograničenom odgovornošću za trgovinu i usluge, OIB 23484272906</izvorni_sadrzaj>
    <derivirana_varijabla naziv="DomainObject.Predmet.ProtustrankaFormatedOIB_1">  G kolektiv društvo s ograničenom odgovornošću za trgovinu i usluge, OIB 23484272906</derivirana_varijabla>
  </DomainObject.Predmet.ProtustrankaFormatedOIB>
  <DomainObject.Predmet.ProtustrankaFormatedWithAdress>
    <izvorni_sadrzaj> G kolektiv društvo s ograničenom odgovornošću za trgovinu i usluge, Ivana Belostenca 2, 42000 Varaždin</izvorni_sadrzaj>
    <derivirana_varijabla naziv="DomainObject.Predmet.ProtustrankaFormatedWithAdress_1"> G kolektiv društvo s ograničenom odgovornošću za trgovinu i usluge, Ivana Belostenca 2, 42000 Varaždin</derivirana_varijabla>
  </DomainObject.Predmet.ProtustrankaFormatedWithAdress>
  <DomainObject.Predmet.ProtustrankaFormatedWithAdressOIB>
    <izvorni_sadrzaj> G kolektiv društvo s ograničenom odgovornošću za trgovinu i usluge, OIB 23484272906, Ivana Belostenca 2, 42000 Varaždin</izvorni_sadrzaj>
    <derivirana_varijabla naziv="DomainObject.Predmet.ProtustrankaFormatedWithAdressOIB_1"> G kolektiv društvo s ograničenom odgovornošću za trgovinu i usluge, OIB 23484272906, Ivana Belostenca 2, 42000 Varaždin</derivirana_varijabla>
  </DomainObject.Predmet.ProtustrankaFormatedWithAdressOIB>
  <DomainObject.Predmet.ProtustrankaWithAdress>
    <izvorni_sadrzaj>G kolektiv društvo s ograničenom odgovornošću za trgovinu i usluge Ivana Belostenca 2, 42000 Varaždin</izvorni_sadrzaj>
    <derivirana_varijabla naziv="DomainObject.Predmet.ProtustrankaWithAdress_1">G kolektiv društvo s ograničenom odgovornošću za trgovinu i usluge Ivana Belostenca 2, 42000 Varaždin</derivirana_varijabla>
  </DomainObject.Predmet.ProtustrankaWithAdress>
  <DomainObject.Predmet.ProtustrankaWithAdressOIB>
    <izvorni_sadrzaj>G kolektiv društvo s ograničenom odgovornošću za trgovinu i usluge, OIB 23484272906, Ivana Belostenca 2, 42000 Varaždin</izvorni_sadrzaj>
    <derivirana_varijabla naziv="DomainObject.Predmet.ProtustrankaWithAdressOIB_1">G kolektiv društvo s ograničenom odgovornošću za trgovinu i usluge, OIB 23484272906, Ivana Belostenca 2, 42000 Varaždin</derivirana_varijabla>
  </DomainObject.Predmet.ProtustrankaWithAdressOIB>
  <DomainObject.Predmet.ProtustrankaNazivFormated>
    <izvorni_sadrzaj>G kolektiv društvo s ograničenom odgovornošću za trgovinu i usluge</izvorni_sadrzaj>
    <derivirana_varijabla naziv="DomainObject.Predmet.ProtustrankaNazivFormated_1">G kolektiv društvo s ograničenom odgovornošću za trgovinu i usluge</derivirana_varijabla>
  </DomainObject.Predmet.ProtustrankaNazivFormated>
  <DomainObject.Predmet.ProtustrankaNazivFormatedOIB>
    <izvorni_sadrzaj>G kolektiv društvo s ograničenom odgovornošću za trgovinu i usluge, OIB 23484272906</izvorni_sadrzaj>
    <derivirana_varijabla naziv="DomainObject.Predmet.ProtustrankaNazivFormatedOIB_1">G kolektiv društvo s ograničenom odgovornošću za trgovinu i usluge, OIB 23484272906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10192.61</izvorni_sadrzaj>
    <derivirana_varijabla naziv="DomainObject.Predmet.TrenutnaVrijednost_1">10192.61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 kolektiv društvo s ograničenom odgovornošću za trgovinu i usluge</item>
    </izvorni_sadrzaj>
    <derivirana_varijabla naziv="DomainObject.Predmet.ProtuStrankaListFormated_1">
      <item>G kolektiv društvo s ograničenom odgovornošću za trgovinu i usluge</item>
    </derivirana_varijabla>
  </DomainObject.Predmet.ProtuStrankaListFormated>
  <DomainObject.Predmet.ProtuStrankaListFormatedOIB>
    <izvorni_sadrzaj>
      <item>G kolektiv društvo s ograničenom odgovornošću za trgovinu i usluge, OIB 23484272906</item>
    </izvorni_sadrzaj>
    <derivirana_varijabla naziv="DomainObject.Predmet.ProtuStrankaListFormatedOIB_1">
      <item>G kolektiv društvo s ograničenom odgovornošću za trgovinu i usluge, OIB 23484272906</item>
    </derivirana_varijabla>
  </DomainObject.Predmet.ProtuStrankaListFormatedOIB>
  <DomainObject.Predmet.ProtuStrankaListFormatedWithAdress>
    <izvorni_sadrzaj>
      <item>G kolektiv društvo s ograničenom odgovornošću za trgovinu i usluge, Ivana Belostenca 2, 42000 Varaždin</item>
    </izvorni_sadrzaj>
    <derivirana_varijabla naziv="DomainObject.Predmet.ProtuStrankaListFormatedWithAdress_1">
      <item>G kolektiv društvo s ograničenom odgovornošću za trgovinu i usluge, Ivana Belostenca 2, 42000 Varaždin</item>
    </derivirana_varijabla>
  </DomainObject.Predmet.ProtuStrankaListFormatedWithAdress>
  <DomainObject.Predmet.ProtuStrankaListFormatedWithAdressOIB>
    <izvorni_sadrzaj>
      <item>G kolektiv društvo s ograničenom odgovornošću za trgovinu i usluge, OIB 23484272906, Ivana Belostenca 2, 42000 Varaždin</item>
    </izvorni_sadrzaj>
    <derivirana_varijabla naziv="DomainObject.Predmet.ProtuStrankaListFormatedWithAdressOIB_1">
      <item>G kolektiv društvo s ograničenom odgovornošću za trgovinu i usluge, OIB 23484272906, Ivana Belostenca 2, 42000 Varaždin</item>
    </derivirana_varijabla>
  </DomainObject.Predmet.ProtuStrankaListFormatedWithAdressOIB>
  <DomainObject.Predmet.ProtuStrankaListNazivFormated>
    <izvorni_sadrzaj>
      <item>G kolektiv društvo s ograničenom odgovornošću za trgovinu i usluge</item>
    </izvorni_sadrzaj>
    <derivirana_varijabla naziv="DomainObject.Predmet.ProtuStrankaListNazivFormated_1">
      <item>G kolektiv društvo s ograničenom odgovornošću za trgovinu i usluge</item>
    </derivirana_varijabla>
  </DomainObject.Predmet.ProtuStrankaListNazivFormated>
  <DomainObject.Predmet.ProtuStrankaListNazivFormatedOIB>
    <izvorni_sadrzaj>
      <item>G kolektiv društvo s ograničenom odgovornošću za trgovinu i usluge, OIB 23484272906</item>
    </izvorni_sadrzaj>
    <derivirana_varijabla naziv="DomainObject.Predmet.ProtuStrankaListNazivFormatedOIB_1">
      <item>G kolektiv društvo s ograničenom odgovornošću za trgovinu i usluge, OIB 23484272906</item>
    </derivirana_varijabla>
  </DomainObject.Predmet.ProtuStrankaListNazivFormatedOIB>
  <DomainObject.Predmet.OstaliListFormated>
    <izvorni_sadrzaj>
      <item>E-oglasna ploča</item>
      <item>Sudski registar</item>
      <item>Vedrana Kovač</item>
    </izvorni_sadrzaj>
    <derivirana_varijabla naziv="DomainObject.Predmet.OstaliListFormated_1">
      <item>E-oglasna ploča</item>
      <item>Sudski registar</item>
      <item>Vedrana Kovač</item>
    </derivirana_varijabla>
  </DomainObject.Predmet.OstaliListFormated>
  <DomainObject.Predmet.OstaliListFormatedOIB>
    <izvorni_sadrzaj>
      <item>E-oglasna ploča</item>
      <item>Sudski registar</item>
      <item>Vedrana Kovač, OIB 09812020782</item>
    </izvorni_sadrzaj>
    <derivirana_varijabla naziv="DomainObject.Predmet.OstaliListFormatedOIB_1">
      <item>E-oglasna ploča</item>
      <item>Sudski registar</item>
      <item>Vedrana Kovač, OIB 09812020782</item>
    </derivirana_varijabla>
  </DomainObject.Predmet.OstaliListFormatedOIB>
  <DomainObject.Predmet.OstaliListFormatedWithAdress>
    <izvorni_sadrzaj>
      <item>E-oglasna ploča</item>
      <item>Sudski registar</item>
      <item>Vedrana Kovač, Ivana Cankara 3, 42000 Varaždin</item>
    </izvorni_sadrzaj>
    <derivirana_varijabla naziv="DomainObject.Predmet.OstaliListFormatedWithAdress_1">
      <item>E-oglasna ploča</item>
      <item>Sudski registar</item>
      <item>Vedrana Kovač, Ivana Cankara 3, 42000 Varaždin</item>
    </derivirana_varijabla>
  </DomainObject.Predmet.OstaliListFormatedWithAdress>
  <DomainObject.Predmet.OstaliListFormatedWithAdressOIB>
    <izvorni_sadrzaj>
      <item>E-oglasna ploča</item>
      <item>Sudski registar</item>
      <item>Vedrana Kovač, OIB 09812020782, Ivana Cankara 3, 42000 Varaždin</item>
    </izvorni_sadrzaj>
    <derivirana_varijabla naziv="DomainObject.Predmet.OstaliListFormatedWithAdressOIB_1">
      <item>E-oglasna ploča</item>
      <item>Sudski registar</item>
      <item>Vedrana Kovač, OIB 09812020782, Ivana Cankara 3, 42000 Varaždin</item>
    </derivirana_varijabla>
  </DomainObject.Predmet.OstaliListFormatedWithAdressOIB>
  <DomainObject.Predmet.OstaliListNazivFormated>
    <izvorni_sadrzaj>
      <item>E-oglasna ploča</item>
      <item>Sudski registar</item>
      <item>Vedrana Kovač</item>
    </izvorni_sadrzaj>
    <derivirana_varijabla naziv="DomainObject.Predmet.OstaliListNazivFormated_1">
      <item>E-oglasna ploča</item>
      <item>Sudski registar</item>
      <item>Vedrana Kovač</item>
    </derivirana_varijabla>
  </DomainObject.Predmet.OstaliListNazivFormated>
  <DomainObject.Predmet.OstaliListNazivFormatedOIB>
    <izvorni_sadrzaj>
      <item>E-oglasna ploča</item>
      <item>Sudski registar</item>
      <item>Vedrana Kovač, OIB 09812020782</item>
    </izvorni_sadrzaj>
    <derivirana_varijabla naziv="DomainObject.Predmet.OstaliListNazivFormatedOIB_1">
      <item>E-oglasna ploča</item>
      <item>Sudski registar</item>
      <item>Vedrana Kovač, OIB 09812020782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2016.</izvorni_sadrzaj>
    <derivirana_varijabla naziv="DomainObject.Datum_1">3. ožujka 2016.</derivirana_varijabla>
  </DomainObject.Datum>
  <DomainObject.PoslovniBrojDokumenta>
    <izvorni_sadrzaj>St-801/2015-5</izvorni_sadrzaj>
    <derivirana_varijabla naziv="DomainObject.PoslovniBrojDokumenta_1">St-801/2015-5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 kolektiv društvo s ograničenom odgovornošću za trgovinu i usluge</izvorni_sadrzaj>
    <derivirana_varijabla naziv="DomainObject.Predmet.ProtustrankaIDrugi_1">G kolektiv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 kolektiv društvo s ograničenom odgovornošću za trgovinu i usluge, OIB 23484272906, Ivana Belostenca 2, 42000 Varaždin</izvorni_sadrzaj>
    <derivirana_varijabla naziv="DomainObject.Predmet.ProtustrankaIDrugiAdressOIB_1">G kolektiv društvo s ograničenom odgovornošću za trgovinu i usluge, OIB 23484272906, Ivana Belostenca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 kolektiv društvo s ograničenom odgovornošću za trgovinu i usluge</item>
      <item>E-oglasna ploča</item>
      <item>Sudski registar</item>
      <item>Vedrana Kovač</item>
    </izvorni_sadrzaj>
    <derivirana_varijabla naziv="DomainObject.Predmet.SudioniciListNaziv_1">
      <item>Financijska agencija</item>
      <item>G kolektiv društvo s ograničenom odgovornošću za trgovinu i usluge</item>
      <item>E-oglasna ploča</item>
      <item>Sudski registar</item>
      <item>Vedrana Kovač</item>
    </derivirana_varijabla>
  </DomainObject.Predmet.SudioniciListNaziv>
  <DomainObject.Predmet.SudioniciListAdressOIB>
    <izvorni_sadrzaj>
      <item>Financijska agencija, OIB 85821130368, A. Cesarca 2,42000 Varaždin</item>
      <item>G kolektiv društvo s ograničenom odgovornošću za trgovinu i usluge, OIB 23484272906, Ivana Belostenca 2,42000 Varaždin</item>
      <item>E-oglasna ploča</item>
      <item>Sudski registar</item>
      <item>Vedrana Kovač, OIB 09812020782, Ivana Cankara 3,42000 Varaždin</item>
    </izvorni_sadrzaj>
    <derivirana_varijabla naziv="DomainObject.Predmet.SudioniciListAdressOIB_1">
      <item>Financijska agencija, OIB 85821130368, A. Cesarca 2,42000 Varaždin</item>
      <item>G kolektiv društvo s ograničenom odgovornošću za trgovinu i usluge, OIB 23484272906, Ivana Belostenca 2,42000 Varaždin</item>
      <item>E-oglasna ploča</item>
      <item>Sudski registar</item>
      <item>Vedrana Kovač, OIB 09812020782, Ivana Cankara 3,42000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580499-9A04-414F-BE9E-48D8441540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2801</properties:Characters>
  <properties:Lines>90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2016-03-03T07:25:00Z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