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0c54b" w14:paraId="660c54b" w:rsidRDefault="00386198" w:rsidP="00E51FDF" w:rsidR="00386198" w:rsidRPr="00ED493B">
      <w:pPr>
        <w:jc w:val="right"/>
        <w15:collapsed w:val="false"/>
      </w:pPr>
      <w:bookmarkStart w:name="_GoBack" w:id="0"/>
      <w:bookmarkEnd w:id="0"/>
      <w:r w:rsidRPr="00ED493B">
        <w:tab/>
      </w:r>
    </w:p>
    <w:p w:rsidRDefault="00386198" w:rsidP="00825537" w:rsidR="00386198" w:rsidRPr="00ED493B"/>
    <w:p w:rsidRDefault="00386198" w:rsidP="00825537" w:rsidR="00386198" w:rsidRPr="00ED493B"/>
    <w:p w:rsidRDefault="000E4FA2" w:rsidP="00825537" w:rsidR="000E4FA2" w:rsidRPr="00ED493B">
      <w:pPr>
        <w:rPr>
          <w:b/>
          <w:bCs/>
        </w:rPr>
      </w:pPr>
    </w:p>
    <w:p w:rsidRDefault="00386198" w:rsidP="00825537" w:rsidR="00386198" w:rsidRPr="00ED493B">
      <w:pPr>
        <w:rPr>
          <w:b/>
          <w:bCs/>
        </w:rPr>
      </w:pPr>
      <w:r w:rsidRPr="00ED493B">
        <w:rPr>
          <w:b/>
          <w:bCs/>
        </w:rPr>
        <w:t>REPUBLIKA HRVATSKA</w:t>
      </w:r>
    </w:p>
    <w:p w:rsidRDefault="00386198" w:rsidP="00825537" w:rsidR="00386198" w:rsidRPr="00ED493B">
      <w:pPr>
        <w:rPr>
          <w:b/>
          <w:bCs/>
        </w:rPr>
      </w:pPr>
      <w:r w:rsidRPr="00ED493B">
        <w:rPr>
          <w:b/>
          <w:bCs/>
        </w:rPr>
        <w:t>TRGOVAČKI SUD U ZADRU</w:t>
      </w:r>
    </w:p>
    <w:p w:rsidRDefault="00345BC5" w:rsidP="00825537" w:rsidR="00345BC5" w:rsidRPr="00ED493B">
      <w:r w:rsidRPr="00ED493B">
        <w:t>Dr. Franje Tuđmana 35</w:t>
      </w:r>
    </w:p>
    <w:p w:rsidRDefault="00386198" w:rsidP="00825537" w:rsidR="00386198" w:rsidRPr="00ED493B">
      <w:pPr>
        <w:jc w:val="center"/>
      </w:pPr>
    </w:p>
    <w:p w:rsidRDefault="00386198" w:rsidP="00825537" w:rsidR="00386198" w:rsidRPr="00ED493B">
      <w:pPr>
        <w:jc w:val="center"/>
        <w:rPr>
          <w:b/>
          <w:bCs/>
        </w:rPr>
      </w:pPr>
      <w:r w:rsidRPr="00ED493B">
        <w:rPr>
          <w:b/>
          <w:bCs/>
        </w:rPr>
        <w:t xml:space="preserve">U   I M E  R E  P U B L I K E  H R V A T S K E </w:t>
      </w:r>
    </w:p>
    <w:p w:rsidRDefault="00386198" w:rsidP="00825537" w:rsidR="00386198" w:rsidRPr="00ED493B">
      <w:pPr>
        <w:rPr>
          <w:b/>
          <w:bCs/>
        </w:rPr>
      </w:pPr>
    </w:p>
    <w:p w:rsidRDefault="00386198" w:rsidP="00825537" w:rsidR="00386198" w:rsidRPr="00ED493B">
      <w:pPr>
        <w:jc w:val="center"/>
        <w:rPr>
          <w:b/>
          <w:bCs/>
        </w:rPr>
      </w:pPr>
      <w:r w:rsidRPr="00ED493B">
        <w:rPr>
          <w:b/>
          <w:bCs/>
        </w:rPr>
        <w:t>R J E Š E N J E</w:t>
      </w:r>
    </w:p>
    <w:p w:rsidRDefault="005B5AF4" w:rsidP="00825537" w:rsidR="005B5AF4" w:rsidRPr="00ED493B"/>
    <w:p w:rsidRDefault="005B5AF4" w:rsidP="00686EF9" w:rsidR="00386198" w:rsidRPr="00ED493B">
      <w:pPr>
        <w:ind w:firstLine="708"/>
        <w:jc w:val="both"/>
      </w:pPr>
      <w:r w:rsidRPr="00ED493B">
        <w:t xml:space="preserve">Trgovački sud u Zadru, OIB:39670464653, </w:t>
      </w:r>
      <w:r w:rsidR="000E4FA2" w:rsidRPr="00ED493B">
        <w:t xml:space="preserve">po sutkinji Ani Markač, </w:t>
      </w:r>
      <w:r w:rsidRPr="00ED493B">
        <w:t xml:space="preserve">u stečajnom postupku nad stečajnim dužnikom </w:t>
      </w:r>
      <w:r w:rsidR="00ED493B" w:rsidRPr="00ED493B">
        <w:t>ARTUS d.o.o., Zadar, Rampada 15 C, OIB:32</w:t>
      </w:r>
      <w:r w:rsidR="00ED493B">
        <w:t>9</w:t>
      </w:r>
      <w:r w:rsidR="00ED493B" w:rsidRPr="00ED493B">
        <w:t>01518803</w:t>
      </w:r>
      <w:r w:rsidRPr="00ED493B">
        <w:t xml:space="preserve">, </w:t>
      </w:r>
      <w:r w:rsidR="00386198" w:rsidRPr="00ED493B">
        <w:t xml:space="preserve">sukladno čl. </w:t>
      </w:r>
      <w:r w:rsidR="006104B9" w:rsidRPr="00ED493B">
        <w:t>132</w:t>
      </w:r>
      <w:r w:rsidR="00386198" w:rsidRPr="00ED493B">
        <w:t>.</w:t>
      </w:r>
      <w:r w:rsidR="006104B9" w:rsidRPr="00ED493B">
        <w:t xml:space="preserve"> st. 2.</w:t>
      </w:r>
      <w:r w:rsidR="00386198" w:rsidRPr="00ED493B">
        <w:t xml:space="preserve"> Stečajnog zakona (Narodne novine br. </w:t>
      </w:r>
      <w:r w:rsidR="006104B9" w:rsidRPr="00ED493B">
        <w:t>71/15</w:t>
      </w:r>
      <w:r w:rsidR="00386198" w:rsidRPr="00ED493B">
        <w:t xml:space="preserve">), dana </w:t>
      </w:r>
      <w:r w:rsidR="00ED493B">
        <w:t>2</w:t>
      </w:r>
      <w:r w:rsidRPr="00ED493B">
        <w:t>1.</w:t>
      </w:r>
      <w:r w:rsidR="00ED493B">
        <w:t xml:space="preserve"> listopada </w:t>
      </w:r>
      <w:r w:rsidR="00386198" w:rsidRPr="00ED493B">
        <w:t>201</w:t>
      </w:r>
      <w:r w:rsidR="000A1F5A" w:rsidRPr="00ED493B">
        <w:t>6.,</w:t>
      </w:r>
    </w:p>
    <w:p w:rsidRDefault="00386198" w:rsidP="00825537" w:rsidR="00386198" w:rsidRPr="00ED493B">
      <w:pPr>
        <w:jc w:val="center"/>
        <w:rPr>
          <w:b/>
        </w:rPr>
      </w:pPr>
      <w:r w:rsidRPr="00ED493B">
        <w:rPr>
          <w:b/>
        </w:rPr>
        <w:t>r i j e š i o  j e</w:t>
      </w:r>
    </w:p>
    <w:p w:rsidRDefault="00386198" w:rsidP="00825537" w:rsidR="00386198" w:rsidRPr="00ED493B">
      <w:pPr>
        <w:jc w:val="both"/>
      </w:pPr>
    </w:p>
    <w:p w:rsidRDefault="00654A2D" w:rsidP="00654A2D" w:rsidR="00654A2D" w:rsidRPr="00ED493B">
      <w:pPr>
        <w:jc w:val="both"/>
      </w:pPr>
      <w:r w:rsidRPr="00ED493B">
        <w:t>I.</w:t>
      </w:r>
      <w:r w:rsidRPr="00ED493B">
        <w:tab/>
      </w:r>
      <w:r w:rsidR="00386198" w:rsidRPr="00ED493B">
        <w:t>Otvara se stečajni postupak nad stečajnim dužnikom</w:t>
      </w:r>
      <w:r w:rsidR="005B5AF4" w:rsidRPr="00ED493B">
        <w:t xml:space="preserve"> </w:t>
      </w:r>
      <w:r w:rsidR="00ED493B" w:rsidRPr="000D37E6">
        <w:t>ARTUS d.o.o., Zadar, Rampada 15 C, OIB:</w:t>
      </w:r>
      <w:r w:rsidR="00ED493B" w:rsidRPr="00ED493B">
        <w:t xml:space="preserve"> 32</w:t>
      </w:r>
      <w:r w:rsidR="00ED493B">
        <w:t>9</w:t>
      </w:r>
      <w:r w:rsidR="00ED493B" w:rsidRPr="00ED493B">
        <w:t>01518803</w:t>
      </w:r>
      <w:r w:rsidR="005B5AF4" w:rsidRPr="00ED493B">
        <w:t>,</w:t>
      </w:r>
      <w:r w:rsidR="009C416E" w:rsidRPr="00ED493B">
        <w:t xml:space="preserve"> </w:t>
      </w:r>
      <w:r w:rsidRPr="00ED493B">
        <w:t xml:space="preserve">s danom </w:t>
      </w:r>
      <w:r w:rsidR="00ED493B">
        <w:t>21</w:t>
      </w:r>
      <w:r w:rsidR="005B5AF4" w:rsidRPr="00ED493B">
        <w:t xml:space="preserve">. </w:t>
      </w:r>
      <w:r w:rsidR="00ED493B">
        <w:t xml:space="preserve">listopada </w:t>
      </w:r>
      <w:r w:rsidRPr="00ED493B">
        <w:t>2016. u 1</w:t>
      </w:r>
      <w:r w:rsidR="005B5AF4" w:rsidRPr="00ED493B">
        <w:t>4,</w:t>
      </w:r>
      <w:r w:rsidR="00ED493B">
        <w:t>0</w:t>
      </w:r>
      <w:r w:rsidR="005B5AF4" w:rsidRPr="00ED493B">
        <w:t>0</w:t>
      </w:r>
      <w:r w:rsidRPr="00ED493B">
        <w:t xml:space="preserve"> </w:t>
      </w:r>
      <w:r w:rsidRPr="00ED493B">
        <w:rPr>
          <w:bCs/>
        </w:rPr>
        <w:t>sati kada</w:t>
      </w:r>
      <w:r w:rsidRPr="00ED493B">
        <w:t xml:space="preserve"> će se ovo rješenje objaviti na mrežnoj stranici e-Oglasna ploča sudova. </w:t>
      </w:r>
    </w:p>
    <w:p w:rsidRDefault="00654A2D" w:rsidP="00F1126F" w:rsidR="00654A2D" w:rsidRPr="00ED493B">
      <w:pPr>
        <w:ind w:hanging="709" w:left="709"/>
        <w:jc w:val="both"/>
      </w:pPr>
    </w:p>
    <w:p w:rsidRDefault="00654A2D" w:rsidP="00654A2D" w:rsidR="00386198" w:rsidRPr="00ED493B">
      <w:pPr>
        <w:jc w:val="both"/>
      </w:pPr>
      <w:r w:rsidRPr="00ED493B">
        <w:t>II.</w:t>
      </w:r>
      <w:r w:rsidRPr="00ED493B">
        <w:tab/>
      </w:r>
      <w:r w:rsidR="00ED493B">
        <w:t xml:space="preserve">Marica Nekić </w:t>
      </w:r>
      <w:r w:rsidR="000E4FA2" w:rsidRPr="00ED493B">
        <w:t>iz</w:t>
      </w:r>
      <w:r w:rsidR="004131E7" w:rsidRPr="00ED493B">
        <w:t xml:space="preserve"> Zad</w:t>
      </w:r>
      <w:r w:rsidR="000E4FA2" w:rsidRPr="00ED493B">
        <w:t xml:space="preserve">ra, </w:t>
      </w:r>
      <w:r w:rsidR="00ED493B">
        <w:t>Put Gazića 14a</w:t>
      </w:r>
      <w:r w:rsidR="004131E7" w:rsidRPr="00ED493B">
        <w:t>, OIB:</w:t>
      </w:r>
      <w:r w:rsidR="00ED493B">
        <w:t xml:space="preserve"> 75245904208</w:t>
      </w:r>
      <w:r w:rsidR="004131E7" w:rsidRPr="00ED493B">
        <w:t xml:space="preserve">, </w:t>
      </w:r>
      <w:r w:rsidR="00386198" w:rsidRPr="00ED493B">
        <w:t>imenuje se za stečajnog upravitelja.</w:t>
      </w:r>
    </w:p>
    <w:p w:rsidRDefault="00386198" w:rsidP="00013993" w:rsidR="00386198" w:rsidRPr="00ED493B">
      <w:pPr>
        <w:jc w:val="both"/>
      </w:pPr>
    </w:p>
    <w:p w:rsidRDefault="00654A2D" w:rsidP="00654A2D" w:rsidR="00386198" w:rsidRPr="00ED493B">
      <w:pPr>
        <w:jc w:val="both"/>
      </w:pPr>
      <w:r w:rsidRPr="00ED493B">
        <w:t>III.</w:t>
      </w:r>
      <w:r w:rsidRPr="00ED493B">
        <w:tab/>
      </w:r>
      <w:r w:rsidR="00386198" w:rsidRPr="00ED493B">
        <w:t xml:space="preserve">Zaključuje se stečajni postupak nad stečajnim dužnikom </w:t>
      </w:r>
      <w:r w:rsidR="00ED493B" w:rsidRPr="000D37E6">
        <w:t>ARTUS d.o.o., Zadar, Rampada 15 C, OIB:</w:t>
      </w:r>
      <w:r w:rsidR="00ED493B" w:rsidRPr="00ED493B">
        <w:t xml:space="preserve"> 32</w:t>
      </w:r>
      <w:r w:rsidR="00ED493B">
        <w:t>9</w:t>
      </w:r>
      <w:r w:rsidR="00ED493B" w:rsidRPr="00ED493B">
        <w:t>01518803</w:t>
      </w:r>
      <w:r w:rsidR="004131E7" w:rsidRPr="00ED493B">
        <w:t>.</w:t>
      </w:r>
      <w:r w:rsidR="004131E7" w:rsidRPr="00ED493B">
        <w:tab/>
      </w:r>
    </w:p>
    <w:p w:rsidRDefault="00386198" w:rsidP="00013993" w:rsidR="00386198" w:rsidRPr="00ED493B">
      <w:pPr>
        <w:jc w:val="both"/>
      </w:pPr>
    </w:p>
    <w:p w:rsidRDefault="00386198" w:rsidP="00013993" w:rsidR="00386198" w:rsidRPr="00ED493B">
      <w:pPr>
        <w:jc w:val="both"/>
      </w:pPr>
      <w:r w:rsidRPr="00ED493B">
        <w:t>IV</w:t>
      </w:r>
      <w:r w:rsidR="00654A2D" w:rsidRPr="00ED493B">
        <w:t>.</w:t>
      </w:r>
      <w:r w:rsidRPr="00ED493B">
        <w:t xml:space="preserve"> </w:t>
      </w:r>
      <w:r w:rsidRPr="00ED493B">
        <w:tab/>
        <w:t xml:space="preserve">Dio nastalih troškova postupka isplatit će se iz fonda </w:t>
      </w:r>
      <w:r w:rsidR="006104B9" w:rsidRPr="00ED493B">
        <w:t xml:space="preserve">111. </w:t>
      </w:r>
      <w:r w:rsidRPr="00ED493B">
        <w:t xml:space="preserve"> – dodatne pristojbe.</w:t>
      </w:r>
    </w:p>
    <w:p w:rsidRDefault="00386198" w:rsidP="00013993" w:rsidR="00386198" w:rsidRPr="00ED493B">
      <w:pPr>
        <w:jc w:val="both"/>
      </w:pPr>
    </w:p>
    <w:p w:rsidRDefault="00654A2D" w:rsidP="00654A2D" w:rsidR="00386198" w:rsidRPr="00ED493B">
      <w:pPr>
        <w:jc w:val="both"/>
      </w:pPr>
      <w:r w:rsidRPr="00ED493B">
        <w:t>V.</w:t>
      </w:r>
      <w:r w:rsidRPr="00ED493B">
        <w:tab/>
      </w:r>
      <w:r w:rsidR="00386198" w:rsidRPr="00ED493B">
        <w:t xml:space="preserve">Ovo rješenje će se </w:t>
      </w:r>
      <w:r w:rsidR="006C1D4F" w:rsidRPr="00ED493B">
        <w:t xml:space="preserve">objaviti na e-oglasnoj ploči suda </w:t>
      </w:r>
      <w:r w:rsidR="00386198" w:rsidRPr="00ED493B">
        <w:t xml:space="preserve">i dostavlja se sudskom registru radi </w:t>
      </w:r>
      <w:r w:rsidR="006104B9" w:rsidRPr="00ED493B">
        <w:t xml:space="preserve">upisa činjenice otvaranja stečajnog postupka odmah po objavi na e-oglasnoj ploči i po pravomoćnosti radi </w:t>
      </w:r>
      <w:r w:rsidR="00386198" w:rsidRPr="00ED493B">
        <w:t>brisanja stečajnog dužnika iz registra.</w:t>
      </w:r>
    </w:p>
    <w:p w:rsidRDefault="00386198" w:rsidP="00013993" w:rsidR="00386198" w:rsidRPr="00ED493B">
      <w:pPr>
        <w:ind w:hanging="705" w:left="705"/>
        <w:jc w:val="both"/>
      </w:pPr>
    </w:p>
    <w:p w:rsidRDefault="00386198" w:rsidP="00654A2D" w:rsidR="00386198" w:rsidRPr="00ED493B">
      <w:pPr>
        <w:jc w:val="both"/>
      </w:pPr>
      <w:r w:rsidRPr="00ED493B">
        <w:t>VI</w:t>
      </w:r>
      <w:r w:rsidR="00654A2D" w:rsidRPr="00ED493B">
        <w:t>.</w:t>
      </w:r>
      <w:r w:rsidRPr="00ED493B">
        <w:t xml:space="preserve">   Otvaranje stečajnog postupka i imenovanje stečajnog upravi</w:t>
      </w:r>
      <w:r w:rsidR="009E1438" w:rsidRPr="00ED493B">
        <w:t>telja upisat će se u</w:t>
      </w:r>
      <w:r w:rsidRPr="00ED493B">
        <w:t xml:space="preserve"> sudski registar ovog suda, zemljišne knjige, upisnik br</w:t>
      </w:r>
      <w:r w:rsidR="009E1438" w:rsidRPr="00ED493B">
        <w:t xml:space="preserve">odova, upisnik brodova u </w:t>
      </w:r>
      <w:r w:rsidR="00F1126F" w:rsidRPr="00ED493B">
        <w:t xml:space="preserve">izgradnji </w:t>
      </w:r>
      <w:r w:rsidRPr="00ED493B">
        <w:t>i upisnik prava intelektualnog vlasništva.</w:t>
      </w:r>
    </w:p>
    <w:p w:rsidRDefault="00386198" w:rsidP="00825537" w:rsidR="00386198" w:rsidRPr="00ED493B"/>
    <w:p w:rsidRDefault="00386198" w:rsidP="00825537" w:rsidR="00386198" w:rsidRPr="00ED493B">
      <w:pPr>
        <w:ind w:hanging="705" w:left="705"/>
        <w:jc w:val="center"/>
      </w:pPr>
      <w:r w:rsidRPr="00ED493B">
        <w:t>Obrazloženje</w:t>
      </w:r>
    </w:p>
    <w:p w:rsidRDefault="00386198" w:rsidP="00825537" w:rsidR="00386198" w:rsidRPr="00ED493B">
      <w:pPr>
        <w:ind w:hanging="705" w:left="705"/>
        <w:jc w:val="center"/>
      </w:pPr>
    </w:p>
    <w:p w:rsidRDefault="00386198" w:rsidP="00F7059A" w:rsidR="00386198" w:rsidRPr="00ED493B">
      <w:pPr>
        <w:ind w:firstLine="720"/>
        <w:jc w:val="both"/>
      </w:pPr>
      <w:r w:rsidRPr="00ED493B">
        <w:t>Financijska agencija, Regionalni centar Split</w:t>
      </w:r>
      <w:r w:rsidR="00F1126F" w:rsidRPr="00ED493B">
        <w:t xml:space="preserve">, Podružnica </w:t>
      </w:r>
      <w:r w:rsidR="00ED493B">
        <w:t>Zadar</w:t>
      </w:r>
      <w:r w:rsidR="009C416E" w:rsidRPr="00ED493B">
        <w:t xml:space="preserve"> </w:t>
      </w:r>
      <w:r w:rsidRPr="00ED493B">
        <w:t xml:space="preserve">dostavila </w:t>
      </w:r>
      <w:r w:rsidR="00654A2D" w:rsidRPr="00ED493B">
        <w:t xml:space="preserve">je </w:t>
      </w:r>
      <w:r w:rsidRPr="00ED493B">
        <w:t xml:space="preserve">ovom sudu prijedlog za </w:t>
      </w:r>
      <w:r w:rsidR="009E1438" w:rsidRPr="00ED493B">
        <w:t>otvaranje</w:t>
      </w:r>
      <w:r w:rsidRPr="00ED493B">
        <w:t xml:space="preserve"> stečajnog postupka nad </w:t>
      </w:r>
      <w:r w:rsidR="009C416E" w:rsidRPr="00ED493B">
        <w:t xml:space="preserve">uvodnom označenim </w:t>
      </w:r>
      <w:r w:rsidRPr="00ED493B">
        <w:t xml:space="preserve">stečajnim dužnikom postupajući temeljem članka </w:t>
      </w:r>
      <w:r w:rsidR="009C416E" w:rsidRPr="00ED493B">
        <w:t xml:space="preserve">444. st. 2. </w:t>
      </w:r>
      <w:r w:rsidR="00F1126F" w:rsidRPr="00ED493B">
        <w:t>Stečajnog zakona</w:t>
      </w:r>
      <w:r w:rsidR="00654A2D" w:rsidRPr="00ED493B">
        <w:t>.</w:t>
      </w:r>
      <w:r w:rsidR="00280E12" w:rsidRPr="00ED493B">
        <w:t xml:space="preserve"> </w:t>
      </w:r>
    </w:p>
    <w:p w:rsidRDefault="00386198" w:rsidP="001605CA" w:rsidR="00386198" w:rsidRPr="00ED493B">
      <w:pPr>
        <w:jc w:val="both"/>
      </w:pPr>
      <w:r w:rsidRPr="00ED493B">
        <w:tab/>
        <w:t xml:space="preserve">Rješenjem </w:t>
      </w:r>
      <w:r w:rsidR="009E1438" w:rsidRPr="00ED493B">
        <w:t>ovog S</w:t>
      </w:r>
      <w:r w:rsidRPr="00ED493B">
        <w:t xml:space="preserve">uda od </w:t>
      </w:r>
      <w:r w:rsidR="00ED493B">
        <w:t>31</w:t>
      </w:r>
      <w:r w:rsidR="009C416E" w:rsidRPr="00ED493B">
        <w:t xml:space="preserve">. </w:t>
      </w:r>
      <w:r w:rsidR="00ED493B">
        <w:t xml:space="preserve">ožujka </w:t>
      </w:r>
      <w:r w:rsidR="009C416E" w:rsidRPr="00ED493B">
        <w:t>201</w:t>
      </w:r>
      <w:r w:rsidR="00ED493B">
        <w:t>6</w:t>
      </w:r>
      <w:r w:rsidRPr="00ED493B">
        <w:t>. pokrenut je prethodni postupak nad dužnikom</w:t>
      </w:r>
      <w:r w:rsidR="004131E7" w:rsidRPr="00ED493B">
        <w:t xml:space="preserve"> </w:t>
      </w:r>
      <w:r w:rsidR="00ED493B" w:rsidRPr="000D37E6">
        <w:t>ARTUS d.o.o., Zadar, Rampada 15 C, OIB:</w:t>
      </w:r>
      <w:r w:rsidR="00ED493B" w:rsidRPr="00ED493B">
        <w:t xml:space="preserve"> 32</w:t>
      </w:r>
      <w:r w:rsidR="00ED493B">
        <w:t>9</w:t>
      </w:r>
      <w:r w:rsidR="00ED493B" w:rsidRPr="00ED493B">
        <w:t>01518803</w:t>
      </w:r>
      <w:r w:rsidRPr="00ED493B">
        <w:t>.</w:t>
      </w:r>
    </w:p>
    <w:p w:rsidRDefault="00386198" w:rsidP="00686EF9" w:rsidR="00686EF9">
      <w:pPr>
        <w:jc w:val="both"/>
        <w:rPr>
          <w:rFonts w:cstheme="majorBidi" w:hAnsiTheme="majorBidi" w:asciiTheme="majorBidi"/>
        </w:rPr>
      </w:pPr>
      <w:r w:rsidRPr="00ED493B">
        <w:tab/>
        <w:t xml:space="preserve">Rješenjem od </w:t>
      </w:r>
      <w:r w:rsidR="00ED493B">
        <w:t>28</w:t>
      </w:r>
      <w:r w:rsidR="004131E7" w:rsidRPr="00ED493B">
        <w:t xml:space="preserve">. </w:t>
      </w:r>
      <w:r w:rsidR="00ED493B">
        <w:t xml:space="preserve">travnja </w:t>
      </w:r>
      <w:r w:rsidR="001605CA" w:rsidRPr="00ED493B">
        <w:t>2</w:t>
      </w:r>
      <w:r w:rsidR="000A1F5A" w:rsidRPr="00ED493B">
        <w:t>016</w:t>
      </w:r>
      <w:r w:rsidRPr="00ED493B">
        <w:t>. imenovan</w:t>
      </w:r>
      <w:r w:rsidR="00ED493B">
        <w:t>a</w:t>
      </w:r>
      <w:r w:rsidRPr="00ED493B">
        <w:t xml:space="preserve"> je privremen</w:t>
      </w:r>
      <w:r w:rsidR="00ED493B">
        <w:t>a</w:t>
      </w:r>
      <w:r w:rsidRPr="00ED493B">
        <w:t xml:space="preserve"> stečajn</w:t>
      </w:r>
      <w:r w:rsidR="00ED493B">
        <w:t>a</w:t>
      </w:r>
      <w:r w:rsidRPr="00ED493B">
        <w:t xml:space="preserve"> upravitelj</w:t>
      </w:r>
      <w:r w:rsidR="00ED493B">
        <w:t>ica</w:t>
      </w:r>
      <w:r w:rsidRPr="00ED493B">
        <w:t xml:space="preserve"> koj</w:t>
      </w:r>
      <w:r w:rsidR="00ED493B">
        <w:t>a</w:t>
      </w:r>
      <w:r w:rsidRPr="00ED493B">
        <w:t xml:space="preserve"> je </w:t>
      </w:r>
      <w:r w:rsidR="004131E7" w:rsidRPr="00ED493B">
        <w:t>1</w:t>
      </w:r>
      <w:r w:rsidR="00ED493B">
        <w:t>3</w:t>
      </w:r>
      <w:r w:rsidR="004131E7" w:rsidRPr="00ED493B">
        <w:t xml:space="preserve">. </w:t>
      </w:r>
      <w:r w:rsidR="009C416E" w:rsidRPr="00ED493B">
        <w:t xml:space="preserve">lipnja </w:t>
      </w:r>
      <w:r w:rsidR="0073003F" w:rsidRPr="00ED493B">
        <w:t>2016. S</w:t>
      </w:r>
      <w:r w:rsidR="001605CA" w:rsidRPr="00ED493B">
        <w:t>udu dostavi</w:t>
      </w:r>
      <w:r w:rsidR="00ED493B">
        <w:t>la</w:t>
      </w:r>
      <w:r w:rsidR="001605CA" w:rsidRPr="00ED493B">
        <w:t xml:space="preserve"> </w:t>
      </w:r>
      <w:r w:rsidRPr="00ED493B">
        <w:t xml:space="preserve">izvješće </w:t>
      </w:r>
      <w:r w:rsidR="009E1438" w:rsidRPr="00ED493B">
        <w:t xml:space="preserve">iz kojeg proizlazi </w:t>
      </w:r>
      <w:r w:rsidR="0055393A" w:rsidRPr="00ED493B">
        <w:t xml:space="preserve">da </w:t>
      </w:r>
      <w:r w:rsidR="00686EF9">
        <w:t xml:space="preserve">je </w:t>
      </w:r>
      <w:r w:rsidR="00686EF9">
        <w:rPr>
          <w:rFonts w:cstheme="majorBidi" w:hAnsiTheme="majorBidi" w:asciiTheme="majorBidi"/>
        </w:rPr>
        <w:t xml:space="preserve">stečajni dužnik dostavio za javnu objavu godišnja financijska izvješća za 2014. godinu, te pram bilanci na dan 31. prosinca 2014. stečajni dužnik da nema dugotrajne materijalne imovine, dok mu kratkotrajna imovina iznosi 52.239,00 kn od čega potraživanje od kupaca u iznosu od 50.636,00 kn i zaliha u iznosu od 1.752,00 kn. Iz računa dobiti i gubitka da je vidljivo kako dužnik u 2014. nije imao prihoda što da dovodi do zaključka da od 2013. isti i nije obavljao djelatnost. Dužnik </w:t>
      </w:r>
      <w:r w:rsidR="00686EF9">
        <w:rPr>
          <w:rFonts w:cstheme="majorBidi" w:hAnsiTheme="majorBidi" w:asciiTheme="majorBidi"/>
        </w:rPr>
        <w:lastRenderedPageBreak/>
        <w:t xml:space="preserve">nema aktivnih žiro računa. Isti da nema imovine osim vjerojatno nenaplativih potraživanja (zastara), a ima obveze (najmanje za visinu blokade) slijedom čega da je ispunjen prvi uvjet za otvaranje stečajnog postupka – stečajni dužnik da je prezadužen. Prema podacima FINA-e dužnik na dan 18. prosinca 2015. u Očevidniku redoslijed za plaćanje ima evidentirane neizvršene osnove za plaćanje u neprekinutom razdoblju od 547 dana ukupnom iznosu od 45.125,86 kn. Tijekom prethodno stečajnog postupka utvrđeno je, da je dužnik i dalje u blokadi, što znači da je ispunjen i drugi uvjet za otvaranje stečajnog postupka – nesposobnost za plaćanje. Slijedom navedenog stečajna upraviteljica predložila je, a s obzirom da iz dostupnih podataka se sa sigurnošću može zaključiti da dužnik nema imovine niti za pokriće minimalnih troškova stečajnog postupka, odnosno nema imovine da sud postupi sukladno čl. 132. Stečajnog zakona te pozove vjerovnike da solidarno predujme iznos za pokriće troškova stečajnog postupka prema predračunu iste u iznosu od ukupno 22.950,00 kn. </w:t>
      </w:r>
    </w:p>
    <w:p w:rsidRDefault="00386198" w:rsidP="00686EF9" w:rsidR="00386198" w:rsidRPr="00ED493B">
      <w:pPr>
        <w:ind w:firstLine="708"/>
        <w:jc w:val="both"/>
      </w:pPr>
      <w:r w:rsidRPr="00ED493B">
        <w:t>Obzirom na sadržaj navedenog izvješća stečajn</w:t>
      </w:r>
      <w:r w:rsidR="00686EF9">
        <w:t>e</w:t>
      </w:r>
      <w:r w:rsidRPr="00ED493B">
        <w:t xml:space="preserve"> upravitelj</w:t>
      </w:r>
      <w:r w:rsidR="00686EF9">
        <w:t>ice</w:t>
      </w:r>
      <w:r w:rsidRPr="00ED493B">
        <w:t xml:space="preserve"> ovaj sud je zaključio da su ispunjeni uvjeti iz čl. </w:t>
      </w:r>
      <w:r w:rsidR="00942352" w:rsidRPr="00ED493B">
        <w:t>132. st. 1</w:t>
      </w:r>
      <w:r w:rsidRPr="00ED493B">
        <w:t xml:space="preserve">. Stečajnog zakona, </w:t>
      </w:r>
      <w:r w:rsidR="00686EF9">
        <w:t xml:space="preserve">slijedom čega je </w:t>
      </w:r>
      <w:r w:rsidRPr="00ED493B">
        <w:t>pozvao vjerovnike da predujme dostatan iznos novca za pokriće troškova postupka koje je stečajn</w:t>
      </w:r>
      <w:r w:rsidR="00686EF9">
        <w:t>a</w:t>
      </w:r>
      <w:r w:rsidRPr="00ED493B">
        <w:t xml:space="preserve"> upravitelj</w:t>
      </w:r>
      <w:r w:rsidR="00686EF9">
        <w:t>ica</w:t>
      </w:r>
      <w:r w:rsidRPr="00ED493B">
        <w:t xml:space="preserve"> specificira</w:t>
      </w:r>
      <w:r w:rsidR="00686EF9">
        <w:t>la</w:t>
      </w:r>
      <w:r w:rsidRPr="00ED493B">
        <w:t xml:space="preserve"> u predračunu troškova. </w:t>
      </w:r>
    </w:p>
    <w:p w:rsidRDefault="00386198" w:rsidP="001605CA" w:rsidR="00386198" w:rsidRPr="00ED493B">
      <w:pPr>
        <w:ind w:firstLine="708"/>
        <w:jc w:val="both"/>
      </w:pPr>
      <w:r w:rsidRPr="00ED493B">
        <w:t>Rješenje kojim su vjerovnici pozvani na uplatu predujma objavljeno je</w:t>
      </w:r>
      <w:r w:rsidR="00B05CF9" w:rsidRPr="00ED493B">
        <w:t xml:space="preserve"> na e-oglasnoj ploči suda </w:t>
      </w:r>
      <w:r w:rsidRPr="00ED493B">
        <w:t xml:space="preserve">dana </w:t>
      </w:r>
      <w:r w:rsidR="0055393A" w:rsidRPr="00ED493B">
        <w:t xml:space="preserve">5. srpnja </w:t>
      </w:r>
      <w:r w:rsidRPr="00ED493B">
        <w:t>201</w:t>
      </w:r>
      <w:r w:rsidR="001605CA" w:rsidRPr="00ED493B">
        <w:t>6</w:t>
      </w:r>
      <w:r w:rsidRPr="00ED493B">
        <w:t xml:space="preserve">., temeljem čega je rok za uplatu predujma istekao </w:t>
      </w:r>
      <w:r w:rsidR="0055393A" w:rsidRPr="00ED493B">
        <w:t>dana 28</w:t>
      </w:r>
      <w:r w:rsidR="000501A1" w:rsidRPr="00ED493B">
        <w:t xml:space="preserve">. srpnja </w:t>
      </w:r>
      <w:r w:rsidRPr="00ED493B">
        <w:t>201</w:t>
      </w:r>
      <w:r w:rsidR="001605CA" w:rsidRPr="00ED493B">
        <w:t>6</w:t>
      </w:r>
      <w:r w:rsidRPr="00ED493B">
        <w:t xml:space="preserve">. </w:t>
      </w:r>
    </w:p>
    <w:p w:rsidRDefault="00386198" w:rsidP="0072725E" w:rsidR="00386198" w:rsidRPr="00ED493B">
      <w:pPr>
        <w:ind w:firstLine="708"/>
        <w:jc w:val="both"/>
      </w:pPr>
      <w:r w:rsidRPr="00ED493B">
        <w:t xml:space="preserve">Kako u ostavljenom roku niti jedan od vjerovnika nije predujmio novac za pokriće troškova vođenja stečajnog postupka, to je odlučeno kao u izreci. </w:t>
      </w:r>
    </w:p>
    <w:p w:rsidRDefault="00654A2D" w:rsidP="00654A2D" w:rsidR="00654A2D" w:rsidRPr="00ED493B">
      <w:pPr>
        <w:ind w:firstLine="708"/>
        <w:jc w:val="both"/>
        <w:rPr>
          <w:bCs/>
        </w:rPr>
      </w:pPr>
      <w:r w:rsidRPr="00ED493B">
        <w:rPr>
          <w:bCs/>
        </w:rPr>
        <w:t>Imenovanje stečajnog upravitelja izvršeno je sukladno odredbi čl. 85. st. 2. Stečajnog zakona.</w:t>
      </w:r>
    </w:p>
    <w:p w:rsidRDefault="00386198" w:rsidP="0072725E" w:rsidR="00386198" w:rsidRPr="00ED493B">
      <w:pPr>
        <w:ind w:firstLine="708"/>
        <w:jc w:val="both"/>
      </w:pPr>
      <w:r w:rsidRPr="00ED493B">
        <w:t>Nalog iz točke V</w:t>
      </w:r>
      <w:r w:rsidR="00F7059A" w:rsidRPr="00ED493B">
        <w:t>.</w:t>
      </w:r>
      <w:r w:rsidRPr="00ED493B">
        <w:t xml:space="preserve"> i VI</w:t>
      </w:r>
      <w:r w:rsidR="00F7059A" w:rsidRPr="00ED493B">
        <w:t>.</w:t>
      </w:r>
      <w:r w:rsidRPr="00ED493B">
        <w:t xml:space="preserve"> ovog rješenja temelji se na odredbi članka </w:t>
      </w:r>
      <w:r w:rsidR="00754ACC" w:rsidRPr="00ED493B">
        <w:t>129</w:t>
      </w:r>
      <w:r w:rsidRPr="00ED493B">
        <w:t xml:space="preserve">. stavak </w:t>
      </w:r>
      <w:r w:rsidR="00754ACC" w:rsidRPr="00ED493B">
        <w:t>2</w:t>
      </w:r>
      <w:r w:rsidRPr="00ED493B">
        <w:t>. Stečajnog zakona.</w:t>
      </w:r>
    </w:p>
    <w:p w:rsidRDefault="009E1438" w:rsidP="009E1438" w:rsidR="009E1438" w:rsidRPr="00ED493B">
      <w:pPr>
        <w:ind w:firstLine="708"/>
        <w:jc w:val="both"/>
      </w:pPr>
      <w:r w:rsidRPr="00ED493B">
        <w:t>Za napomenuti je da je nalog za upis, pa tako i posljedično dostavu ovog rješenja Hrvatskoj agenciji za civilno zrakoplovstvo izostao iz razloga što je prethodno provjereno i utvrđeno da dužnik u vlasništvu nema letjelice upisane u upisnik koji vodi ta Agencija.</w:t>
      </w:r>
    </w:p>
    <w:p w:rsidRDefault="00386198" w:rsidP="0072725E" w:rsidR="00386198" w:rsidRPr="00ED493B">
      <w:pPr>
        <w:jc w:val="both"/>
      </w:pPr>
    </w:p>
    <w:p w:rsidRDefault="00386198" w:rsidP="00F1126F" w:rsidR="00386198" w:rsidRPr="00ED493B">
      <w:pPr>
        <w:ind w:hanging="705" w:left="705"/>
        <w:jc w:val="center"/>
      </w:pPr>
      <w:r w:rsidRPr="00ED493B">
        <w:t>U Zadru</w:t>
      </w:r>
      <w:r w:rsidR="00F1126F" w:rsidRPr="00ED493B">
        <w:t xml:space="preserve"> </w:t>
      </w:r>
      <w:r w:rsidR="00686EF9">
        <w:t>21</w:t>
      </w:r>
      <w:r w:rsidR="0055393A" w:rsidRPr="00ED493B">
        <w:t xml:space="preserve">. </w:t>
      </w:r>
      <w:r w:rsidR="00686EF9">
        <w:t xml:space="preserve">listopada </w:t>
      </w:r>
      <w:r w:rsidR="00F1126F" w:rsidRPr="00ED493B">
        <w:t>2016.</w:t>
      </w:r>
      <w:r w:rsidRPr="00ED493B">
        <w:t xml:space="preserve"> </w:t>
      </w:r>
    </w:p>
    <w:p w:rsidRDefault="009E1438" w:rsidP="009E1438" w:rsidR="009E1438" w:rsidRPr="00ED493B"/>
    <w:p w:rsidRDefault="00D84F28" w:rsidP="00D84F28" w:rsidR="00D84F28" w:rsidRPr="00ED493B"/>
    <w:p w:rsidRDefault="00D84F28" w:rsidP="00686EF9" w:rsidR="00386198" w:rsidRPr="00ED493B">
      <w:pPr>
        <w:jc w:val="right"/>
      </w:pPr>
      <w:r w:rsidRPr="00ED493B">
        <w:tab/>
      </w:r>
      <w:r w:rsidRPr="00ED493B">
        <w:tab/>
      </w:r>
      <w:r w:rsidRPr="00ED493B">
        <w:tab/>
      </w:r>
      <w:r w:rsidRPr="00ED493B">
        <w:tab/>
        <w:t xml:space="preserve">        </w:t>
      </w:r>
      <w:r w:rsidR="00686EF9">
        <w:t xml:space="preserve">       </w:t>
      </w:r>
      <w:r w:rsidR="00386198" w:rsidRPr="00ED493B">
        <w:t>S</w:t>
      </w:r>
      <w:r w:rsidR="00F1126F" w:rsidRPr="00ED493B">
        <w:t>utkinja</w:t>
      </w:r>
    </w:p>
    <w:p w:rsidRDefault="00F1126F" w:rsidP="00686EF9" w:rsidR="00386198" w:rsidRPr="00ED493B">
      <w:pPr>
        <w:jc w:val="right"/>
      </w:pPr>
      <w:r w:rsidRPr="00ED493B">
        <w:t>Ana Markač</w:t>
      </w:r>
    </w:p>
    <w:p w:rsidRDefault="00F7059A" w:rsidP="00825537" w:rsidR="00F7059A" w:rsidRPr="00ED493B">
      <w:pPr>
        <w:jc w:val="both"/>
      </w:pPr>
    </w:p>
    <w:p w:rsidRDefault="00D84F28" w:rsidP="00825537" w:rsidR="00D84F28">
      <w:pPr>
        <w:jc w:val="both"/>
      </w:pPr>
    </w:p>
    <w:p w:rsidRDefault="00686EF9" w:rsidP="00825537" w:rsidR="00686EF9">
      <w:pPr>
        <w:jc w:val="both"/>
      </w:pPr>
    </w:p>
    <w:p w:rsidRDefault="00686EF9" w:rsidP="00825537" w:rsidR="00686EF9">
      <w:pPr>
        <w:jc w:val="both"/>
      </w:pPr>
    </w:p>
    <w:p w:rsidRDefault="00686EF9" w:rsidP="00825537" w:rsidR="00686EF9" w:rsidRPr="00ED493B">
      <w:pPr>
        <w:jc w:val="both"/>
      </w:pPr>
    </w:p>
    <w:p w:rsidRDefault="00386198" w:rsidP="00825537" w:rsidR="00386198" w:rsidRPr="00ED493B">
      <w:pPr>
        <w:jc w:val="both"/>
      </w:pPr>
      <w:r w:rsidRPr="00ED493B">
        <w:t>UPUTA O PRAVNOM LIJEKU:</w:t>
      </w:r>
    </w:p>
    <w:p w:rsidRDefault="00386198" w:rsidP="0029546C" w:rsidR="0029546C" w:rsidRPr="00ED493B">
      <w:pPr>
        <w:ind w:firstLine="705"/>
        <w:jc w:val="both"/>
      </w:pPr>
      <w:r w:rsidRPr="00ED493B">
        <w:tab/>
      </w:r>
      <w:r w:rsidR="0029546C" w:rsidRPr="00ED493B">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29546C" w:rsidP="0029546C" w:rsidR="0029546C" w:rsidRPr="00ED493B">
      <w:pPr>
        <w:ind w:firstLine="705"/>
        <w:jc w:val="both"/>
      </w:pPr>
      <w:r w:rsidRPr="00ED493B">
        <w:t>Žalba se podnosi ovom sudu za Visoki trgovački sud Republike Hrvatske u 2 (dva) primjerka u roku od 8 (osam) dana od prijema rješenja, odnosno od isteka osmog dana od dana objave na e-oglasnoj ploči suda.</w:t>
      </w:r>
    </w:p>
    <w:p w:rsidRDefault="00386198" w:rsidP="0029546C" w:rsidR="00386198" w:rsidRPr="00ED493B">
      <w:pPr>
        <w:jc w:val="both"/>
      </w:pPr>
    </w:p>
    <w:p w:rsidRDefault="00386198" w:rsidP="00F00368" w:rsidR="00386198" w:rsidRPr="00ED493B">
      <w:pPr>
        <w:ind w:firstLine="705"/>
        <w:jc w:val="both"/>
      </w:pPr>
    </w:p>
    <w:p w:rsidRDefault="00686EF9" w:rsidP="0029546C" w:rsidR="00686EF9">
      <w:pPr>
        <w:jc w:val="both"/>
      </w:pPr>
    </w:p>
    <w:p w:rsidRDefault="00686EF9" w:rsidP="0029546C" w:rsidR="00686EF9">
      <w:pPr>
        <w:jc w:val="both"/>
      </w:pPr>
    </w:p>
    <w:p w:rsidRDefault="00686EF9" w:rsidP="0029546C" w:rsidR="00686EF9">
      <w:pPr>
        <w:jc w:val="both"/>
      </w:pPr>
    </w:p>
    <w:p w:rsidRDefault="00686EF9" w:rsidP="0029546C" w:rsidR="00686EF9">
      <w:pPr>
        <w:jc w:val="both"/>
      </w:pPr>
    </w:p>
    <w:p w:rsidRDefault="00686EF9" w:rsidP="0029546C" w:rsidR="00686EF9">
      <w:pPr>
        <w:jc w:val="both"/>
      </w:pPr>
    </w:p>
    <w:p w:rsidRDefault="00686EF9" w:rsidP="0029546C" w:rsidR="00686EF9">
      <w:pPr>
        <w:jc w:val="both"/>
      </w:pPr>
    </w:p>
    <w:p w:rsidRDefault="00386198" w:rsidP="0029546C" w:rsidR="00386198" w:rsidRPr="00ED493B">
      <w:pPr>
        <w:jc w:val="both"/>
      </w:pPr>
      <w:r w:rsidRPr="00ED493B">
        <w:t>Dostaviti:</w:t>
      </w:r>
    </w:p>
    <w:p w:rsidRDefault="00386198" w:rsidP="00F00368" w:rsidR="00386198" w:rsidRPr="00ED493B">
      <w:pPr>
        <w:numPr>
          <w:ilvl w:val="0"/>
          <w:numId w:val="2"/>
        </w:numPr>
      </w:pPr>
      <w:r w:rsidRPr="00ED493B">
        <w:t>Stečajnom dužniku</w:t>
      </w:r>
      <w:r w:rsidR="00B05CF9" w:rsidRPr="00ED493B">
        <w:t>,</w:t>
      </w:r>
      <w:r w:rsidRPr="00ED493B">
        <w:t xml:space="preserve"> </w:t>
      </w:r>
    </w:p>
    <w:p w:rsidRDefault="00686EF9" w:rsidP="00F00368" w:rsidR="00386198" w:rsidRPr="00ED493B">
      <w:pPr>
        <w:numPr>
          <w:ilvl w:val="0"/>
          <w:numId w:val="2"/>
        </w:numPr>
      </w:pPr>
      <w:r>
        <w:t>Stečajnoj</w:t>
      </w:r>
      <w:r w:rsidR="00386198" w:rsidRPr="00ED493B">
        <w:t xml:space="preserve"> upravitelj</w:t>
      </w:r>
      <w:r>
        <w:t>ici</w:t>
      </w:r>
      <w:r w:rsidR="00386198" w:rsidRPr="00ED493B">
        <w:t xml:space="preserve"> uz potvrdu o imenovanju</w:t>
      </w:r>
      <w:r w:rsidR="00D84F28" w:rsidRPr="00ED493B">
        <w:t xml:space="preserve"> i izjavu</w:t>
      </w:r>
      <w:r w:rsidR="00B05CF9" w:rsidRPr="00ED493B">
        <w:t>,</w:t>
      </w:r>
    </w:p>
    <w:p w:rsidRDefault="00386198" w:rsidP="00F00368" w:rsidR="00386198" w:rsidRPr="00ED493B">
      <w:pPr>
        <w:numPr>
          <w:ilvl w:val="0"/>
          <w:numId w:val="2"/>
        </w:numPr>
      </w:pPr>
      <w:r w:rsidRPr="00ED493B">
        <w:t>FINA</w:t>
      </w:r>
      <w:r w:rsidR="00942352" w:rsidRPr="00ED493B">
        <w:t>,</w:t>
      </w:r>
    </w:p>
    <w:p w:rsidRDefault="00386198" w:rsidP="00F00368" w:rsidR="00386198" w:rsidRPr="00ED493B">
      <w:pPr>
        <w:numPr>
          <w:ilvl w:val="0"/>
          <w:numId w:val="2"/>
        </w:numPr>
      </w:pPr>
      <w:r w:rsidRPr="00ED493B">
        <w:t xml:space="preserve">ŽDO </w:t>
      </w:r>
      <w:r w:rsidR="00B05CF9" w:rsidRPr="00ED493B">
        <w:t>–</w:t>
      </w:r>
      <w:r w:rsidRPr="00ED493B">
        <w:t xml:space="preserve"> Zadar</w:t>
      </w:r>
      <w:r w:rsidR="00B05CF9" w:rsidRPr="00ED493B">
        <w:t>,</w:t>
      </w:r>
    </w:p>
    <w:p w:rsidRDefault="00386198" w:rsidP="00F00368" w:rsidR="00386198" w:rsidRPr="00ED493B">
      <w:pPr>
        <w:numPr>
          <w:ilvl w:val="0"/>
          <w:numId w:val="2"/>
        </w:numPr>
      </w:pPr>
      <w:r w:rsidRPr="00ED493B">
        <w:t>Poreznoj upravi</w:t>
      </w:r>
      <w:r w:rsidR="0073003F" w:rsidRPr="00ED493B">
        <w:t xml:space="preserve"> </w:t>
      </w:r>
      <w:r w:rsidR="00686EF9">
        <w:t>Zadar</w:t>
      </w:r>
    </w:p>
    <w:p w:rsidRDefault="00386198" w:rsidP="00F00368" w:rsidR="00386198" w:rsidRPr="00ED493B">
      <w:pPr>
        <w:numPr>
          <w:ilvl w:val="0"/>
          <w:numId w:val="2"/>
        </w:numPr>
      </w:pPr>
      <w:r w:rsidRPr="00ED493B">
        <w:t>Općinski sud</w:t>
      </w:r>
      <w:r w:rsidR="0073003F" w:rsidRPr="00ED493B">
        <w:t xml:space="preserve"> </w:t>
      </w:r>
      <w:r w:rsidR="00686EF9">
        <w:t>Zadar</w:t>
      </w:r>
      <w:r w:rsidRPr="00ED493B">
        <w:t xml:space="preserve">, </w:t>
      </w:r>
    </w:p>
    <w:p w:rsidRDefault="00386198" w:rsidP="00F00368" w:rsidR="00386198" w:rsidRPr="00ED493B">
      <w:pPr>
        <w:numPr>
          <w:ilvl w:val="0"/>
          <w:numId w:val="2"/>
        </w:numPr>
      </w:pPr>
      <w:r w:rsidRPr="00ED493B">
        <w:t>Općinski sud</w:t>
      </w:r>
      <w:r w:rsidR="0073003F" w:rsidRPr="00ED493B">
        <w:t xml:space="preserve"> </w:t>
      </w:r>
      <w:r w:rsidR="00686EF9">
        <w:t>Zadar</w:t>
      </w:r>
      <w:r w:rsidRPr="00ED493B">
        <w:t>, Zemljišno knjižni odjel</w:t>
      </w:r>
      <w:r w:rsidR="00B05CF9" w:rsidRPr="00ED493B">
        <w:t>,</w:t>
      </w:r>
      <w:r w:rsidRPr="00ED493B">
        <w:t xml:space="preserve"> </w:t>
      </w:r>
    </w:p>
    <w:p w:rsidRDefault="00386198" w:rsidP="00F00368" w:rsidR="00386198" w:rsidRPr="00ED493B">
      <w:pPr>
        <w:numPr>
          <w:ilvl w:val="0"/>
          <w:numId w:val="2"/>
        </w:numPr>
      </w:pPr>
      <w:r w:rsidRPr="00ED493B">
        <w:t>Lučkoj kapetaniji – registru brodova,</w:t>
      </w:r>
    </w:p>
    <w:p w:rsidRDefault="00386198" w:rsidP="00F00368" w:rsidR="00B05CF9" w:rsidRPr="00ED493B">
      <w:pPr>
        <w:numPr>
          <w:ilvl w:val="0"/>
          <w:numId w:val="2"/>
        </w:numPr>
      </w:pPr>
      <w:r w:rsidRPr="00ED493B">
        <w:t xml:space="preserve">Registru suda </w:t>
      </w:r>
      <w:r w:rsidR="00B05CF9" w:rsidRPr="00ED493B">
        <w:t>odmah</w:t>
      </w:r>
      <w:r w:rsidRPr="00ED493B">
        <w:t xml:space="preserve"> i po pravomoćnosti</w:t>
      </w:r>
      <w:r w:rsidR="00B05CF9" w:rsidRPr="00ED493B">
        <w:t>,</w:t>
      </w:r>
      <w:r w:rsidRPr="00ED493B">
        <w:t xml:space="preserve"> </w:t>
      </w:r>
    </w:p>
    <w:p w:rsidRDefault="00386198" w:rsidP="00F00368" w:rsidR="00386198" w:rsidRPr="00ED493B">
      <w:pPr>
        <w:numPr>
          <w:ilvl w:val="0"/>
          <w:numId w:val="2"/>
        </w:numPr>
      </w:pPr>
      <w:r w:rsidRPr="00ED493B">
        <w:t>E-oglasna ploča</w:t>
      </w:r>
      <w:r w:rsidR="00B05CF9" w:rsidRPr="00ED493B">
        <w:t>,</w:t>
      </w:r>
      <w:r w:rsidRPr="00ED493B">
        <w:t xml:space="preserve"> </w:t>
      </w:r>
    </w:p>
    <w:p w:rsidRDefault="00386198" w:rsidP="00F00368" w:rsidR="00386198" w:rsidRPr="00ED493B">
      <w:pPr>
        <w:numPr>
          <w:ilvl w:val="0"/>
          <w:numId w:val="2"/>
        </w:numPr>
      </w:pPr>
      <w:r w:rsidRPr="00ED493B">
        <w:t>Pisarnica suda-ovdje</w:t>
      </w:r>
      <w:r w:rsidR="00B05CF9" w:rsidRPr="00ED493B">
        <w:t>,</w:t>
      </w:r>
    </w:p>
    <w:p w:rsidRDefault="00386198" w:rsidP="00F00368" w:rsidR="00386198" w:rsidRPr="00ED493B">
      <w:pPr>
        <w:numPr>
          <w:ilvl w:val="0"/>
          <w:numId w:val="2"/>
        </w:numPr>
      </w:pPr>
      <w:r w:rsidRPr="00ED493B">
        <w:t>Državni zavod za intelektualno vlasništvo, Ulica grada Vukovara 78, 10 000 Zagreb</w:t>
      </w:r>
      <w:r w:rsidR="00B05CF9" w:rsidRPr="00ED493B">
        <w:t>,</w:t>
      </w:r>
    </w:p>
    <w:p w:rsidRDefault="00386198" w:rsidP="00971E2F" w:rsidR="00386198" w:rsidRPr="00ED493B">
      <w:pPr>
        <w:jc w:val="both"/>
      </w:pPr>
      <w:r w:rsidRPr="00ED493B">
        <w:t xml:space="preserve">      1</w:t>
      </w:r>
      <w:r w:rsidR="00B05CF9" w:rsidRPr="00ED493B">
        <w:t>4</w:t>
      </w:r>
      <w:r w:rsidRPr="00ED493B">
        <w:t>. U spis</w:t>
      </w:r>
      <w:r w:rsidR="00B05CF9" w:rsidRPr="00ED493B">
        <w:t>.</w:t>
      </w:r>
    </w:p>
    <w:sectPr w:rsidSect="00F1126F" w:rsidR="00386198" w:rsidRPr="00ED493B">
      <w:headerReference w:type="even" r:id="rId10"/>
      <w:headerReference w:type="default" r:id="rId11"/>
      <w:headerReference w:type="first" r:id="rId12"/>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98" w:rsidR="00386198">
      <w:r>
        <w:separator/>
      </w:r>
    </w:p>
  </w:endnote>
  <w:endnote w:id="0" w:type="continuationSeparator">
    <w:p w:rsidRDefault="00386198" w:rsidR="00386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98" w:rsidR="00386198">
      <w:r>
        <w:separator/>
      </w:r>
    </w:p>
  </w:footnote>
  <w:footnote w:id="0" w:type="continuationSeparator">
    <w:p w:rsidRDefault="00386198" w:rsidR="00386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06542">
      <w:rPr>
        <w:rStyle w:val="Brojstranice"/>
        <w:noProof/>
      </w:rPr>
      <w:t>3</w:t>
    </w:r>
    <w:r>
      <w:rPr>
        <w:rStyle w:val="Brojstranice"/>
      </w:rPr>
      <w:fldChar w:fldCharType="end"/>
    </w:r>
  </w:p>
  <w:p w:rsidRDefault="00686EF9" w:rsidP="00686EF9" w:rsidR="00686EF9" w:rsidRPr="009E1438">
    <w:pPr>
      <w:jc w:val="right"/>
      <w:rPr>
        <w:sz w:val="22"/>
        <w:szCs w:val="22"/>
      </w:rPr>
    </w:pPr>
    <w:r w:rsidRPr="009E1438">
      <w:rPr>
        <w:sz w:val="22"/>
        <w:szCs w:val="22"/>
      </w:rPr>
      <w:t>Poslovni broj 2 St-</w:t>
    </w:r>
    <w:r>
      <w:rPr>
        <w:sz w:val="22"/>
        <w:szCs w:val="22"/>
      </w:rPr>
      <w:t>379/16-28</w:t>
    </w:r>
  </w:p>
  <w:p w:rsidRDefault="00386198" w:rsidP="00825537" w:rsidR="00386198">
    <w:pPr>
      <w:pStyle w:val="Zaglavlje"/>
      <w:jc w:val="right"/>
      <w:rPr>
        <w:rFonts w:cs="Arial" w:hAnsi="Arial" w:ascii="Arial"/>
        <w:sz w:val="22"/>
        <w:szCs w:val="22"/>
      </w:rPr>
    </w:pPr>
  </w:p>
  <w:p w:rsidRDefault="00386198" w:rsidP="00825537" w:rsidR="00386198" w:rsidRPr="004C2B0A">
    <w:pPr>
      <w:pStyle w:val="Zaglavlje"/>
      <w:jc w:val="right"/>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9E1438">
    <w:pPr>
      <w:jc w:val="right"/>
      <w:rPr>
        <w:sz w:val="22"/>
        <w:szCs w:val="22"/>
      </w:rPr>
    </w:pPr>
    <w:r w:rsidRPr="009E1438">
      <w:rPr>
        <w:sz w:val="22"/>
        <w:szCs w:val="22"/>
      </w:rPr>
      <w:t>Poslovni broj 2 St-</w:t>
    </w:r>
    <w:r w:rsidR="00ED493B">
      <w:rPr>
        <w:sz w:val="22"/>
        <w:szCs w:val="22"/>
      </w:rPr>
      <w:t>379</w:t>
    </w:r>
    <w:r w:rsidR="005B5AF4">
      <w:rPr>
        <w:sz w:val="22"/>
        <w:szCs w:val="22"/>
      </w:rPr>
      <w:t>/16-</w:t>
    </w:r>
    <w:r w:rsidR="00ED493B">
      <w:rPr>
        <w:sz w:val="22"/>
        <w:szCs w:val="22"/>
      </w:rPr>
      <w:t>2</w:t>
    </w:r>
    <w:r w:rsidR="00686EF9">
      <w:rPr>
        <w:sz w:val="22"/>
        <w:szCs w:val="22"/>
      </w:rPr>
      <w:t>8</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501A1"/>
    <w:rsid w:val="0006522B"/>
    <w:rsid w:val="000859B2"/>
    <w:rsid w:val="000964E5"/>
    <w:rsid w:val="000A1F5A"/>
    <w:rsid w:val="000E4FA2"/>
    <w:rsid w:val="00117181"/>
    <w:rsid w:val="001441EB"/>
    <w:rsid w:val="001457F0"/>
    <w:rsid w:val="001540AB"/>
    <w:rsid w:val="001605CA"/>
    <w:rsid w:val="00187596"/>
    <w:rsid w:val="00215D49"/>
    <w:rsid w:val="00227E5A"/>
    <w:rsid w:val="0023474F"/>
    <w:rsid w:val="00253644"/>
    <w:rsid w:val="00280E12"/>
    <w:rsid w:val="00281249"/>
    <w:rsid w:val="0029546C"/>
    <w:rsid w:val="002A25D5"/>
    <w:rsid w:val="002A357D"/>
    <w:rsid w:val="002C3F74"/>
    <w:rsid w:val="00306542"/>
    <w:rsid w:val="00341947"/>
    <w:rsid w:val="00345BC5"/>
    <w:rsid w:val="003466FE"/>
    <w:rsid w:val="00347F8C"/>
    <w:rsid w:val="00353B45"/>
    <w:rsid w:val="003572C6"/>
    <w:rsid w:val="00386198"/>
    <w:rsid w:val="003A0F96"/>
    <w:rsid w:val="003A4B29"/>
    <w:rsid w:val="003B7793"/>
    <w:rsid w:val="003F769A"/>
    <w:rsid w:val="00403476"/>
    <w:rsid w:val="004131E7"/>
    <w:rsid w:val="004215A1"/>
    <w:rsid w:val="00437E5E"/>
    <w:rsid w:val="00454E5B"/>
    <w:rsid w:val="00482F52"/>
    <w:rsid w:val="004B1AD4"/>
    <w:rsid w:val="004C2B0A"/>
    <w:rsid w:val="004D7B96"/>
    <w:rsid w:val="004F2EAE"/>
    <w:rsid w:val="0050703D"/>
    <w:rsid w:val="00520474"/>
    <w:rsid w:val="00540A6A"/>
    <w:rsid w:val="0055393A"/>
    <w:rsid w:val="00554974"/>
    <w:rsid w:val="00560032"/>
    <w:rsid w:val="00566BE9"/>
    <w:rsid w:val="00577A9F"/>
    <w:rsid w:val="005A3DFA"/>
    <w:rsid w:val="005B5AF4"/>
    <w:rsid w:val="006104B9"/>
    <w:rsid w:val="00622B35"/>
    <w:rsid w:val="00626D21"/>
    <w:rsid w:val="006420EF"/>
    <w:rsid w:val="00645943"/>
    <w:rsid w:val="00645C80"/>
    <w:rsid w:val="00654A2D"/>
    <w:rsid w:val="00656BED"/>
    <w:rsid w:val="00667CB9"/>
    <w:rsid w:val="00686EF9"/>
    <w:rsid w:val="006A2D75"/>
    <w:rsid w:val="006B13B2"/>
    <w:rsid w:val="006C1D4F"/>
    <w:rsid w:val="006D1A44"/>
    <w:rsid w:val="00704B62"/>
    <w:rsid w:val="00715A33"/>
    <w:rsid w:val="0072725E"/>
    <w:rsid w:val="0073003F"/>
    <w:rsid w:val="00734852"/>
    <w:rsid w:val="00754ACC"/>
    <w:rsid w:val="00780AA8"/>
    <w:rsid w:val="007C13A9"/>
    <w:rsid w:val="007D2590"/>
    <w:rsid w:val="007E2061"/>
    <w:rsid w:val="007E7809"/>
    <w:rsid w:val="0080120F"/>
    <w:rsid w:val="00812A15"/>
    <w:rsid w:val="008227EA"/>
    <w:rsid w:val="00825537"/>
    <w:rsid w:val="008275AD"/>
    <w:rsid w:val="00830C45"/>
    <w:rsid w:val="00854BFC"/>
    <w:rsid w:val="0086586A"/>
    <w:rsid w:val="00875BF2"/>
    <w:rsid w:val="0087616C"/>
    <w:rsid w:val="00893718"/>
    <w:rsid w:val="00896E93"/>
    <w:rsid w:val="008A7855"/>
    <w:rsid w:val="008A7CD9"/>
    <w:rsid w:val="008F0D7C"/>
    <w:rsid w:val="009037AE"/>
    <w:rsid w:val="0093600F"/>
    <w:rsid w:val="00942352"/>
    <w:rsid w:val="00951F73"/>
    <w:rsid w:val="00957A63"/>
    <w:rsid w:val="00960D51"/>
    <w:rsid w:val="00971E2F"/>
    <w:rsid w:val="009A2757"/>
    <w:rsid w:val="009C40AB"/>
    <w:rsid w:val="009C416E"/>
    <w:rsid w:val="009D30D7"/>
    <w:rsid w:val="009D3372"/>
    <w:rsid w:val="009D7018"/>
    <w:rsid w:val="009E1438"/>
    <w:rsid w:val="009F1AC6"/>
    <w:rsid w:val="00A06A48"/>
    <w:rsid w:val="00A27918"/>
    <w:rsid w:val="00A67590"/>
    <w:rsid w:val="00A800F5"/>
    <w:rsid w:val="00A80D29"/>
    <w:rsid w:val="00A9426A"/>
    <w:rsid w:val="00AB4171"/>
    <w:rsid w:val="00AB483A"/>
    <w:rsid w:val="00AC5741"/>
    <w:rsid w:val="00AD7687"/>
    <w:rsid w:val="00AF299B"/>
    <w:rsid w:val="00B033D7"/>
    <w:rsid w:val="00B05CF9"/>
    <w:rsid w:val="00B20829"/>
    <w:rsid w:val="00B45C7F"/>
    <w:rsid w:val="00B45E69"/>
    <w:rsid w:val="00B604A8"/>
    <w:rsid w:val="00B85A8A"/>
    <w:rsid w:val="00BA5150"/>
    <w:rsid w:val="00BB0D8F"/>
    <w:rsid w:val="00BD5992"/>
    <w:rsid w:val="00C22AEC"/>
    <w:rsid w:val="00C35145"/>
    <w:rsid w:val="00C94376"/>
    <w:rsid w:val="00CA31D7"/>
    <w:rsid w:val="00CB6BD1"/>
    <w:rsid w:val="00CC3666"/>
    <w:rsid w:val="00CC3BD1"/>
    <w:rsid w:val="00CE7D3D"/>
    <w:rsid w:val="00D376EA"/>
    <w:rsid w:val="00D44545"/>
    <w:rsid w:val="00D470A9"/>
    <w:rsid w:val="00D5631D"/>
    <w:rsid w:val="00D6238B"/>
    <w:rsid w:val="00D6373B"/>
    <w:rsid w:val="00D67C25"/>
    <w:rsid w:val="00D7083B"/>
    <w:rsid w:val="00D84F28"/>
    <w:rsid w:val="00DC0DCC"/>
    <w:rsid w:val="00DC32C2"/>
    <w:rsid w:val="00DF0663"/>
    <w:rsid w:val="00E06BFD"/>
    <w:rsid w:val="00E17BE4"/>
    <w:rsid w:val="00E51FDF"/>
    <w:rsid w:val="00E81B3E"/>
    <w:rsid w:val="00E93CD4"/>
    <w:rsid w:val="00EA42B5"/>
    <w:rsid w:val="00EA565A"/>
    <w:rsid w:val="00ED1690"/>
    <w:rsid w:val="00ED493B"/>
    <w:rsid w:val="00EE00E0"/>
    <w:rsid w:val="00EF5BFE"/>
    <w:rsid w:val="00F00368"/>
    <w:rsid w:val="00F1126F"/>
    <w:rsid w:val="00F20F1A"/>
    <w:rsid w:val="00F30506"/>
    <w:rsid w:val="00F649B6"/>
    <w:rsid w:val="00F7059A"/>
    <w:rsid w:val="00F76731"/>
    <w:rsid w:val="00F85CB1"/>
    <w:rsid w:val="00F92206"/>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306542"/>
    <w:rPr>
      <w:color w:val="808080"/>
      <w:bdr w:space="0" w:sz="0" w:color="auto" w:val="none"/>
      <w:shd w:fill="auto" w:color="auto" w:val="clear"/>
    </w:rPr>
  </w:style>
  <w:style w:customStyle="true" w:styleId="eSPISCCParagraphDefaultFont" w:type="character">
    <w:name w:val="eSPIS_CC_Paragraph Default Font"/>
    <w:basedOn w:val="Zadanifontodlomka"/>
    <w:rsid w:val="003065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6542"/>
    <w:rPr>
      <w:bdr w:space="0" w:sz="0" w:color="auto" w:val="none"/>
      <w:shd w:fill="FFFFCC" w:color="auto" w:val="clear"/>
      <w:lang w:val="hr-HR"/>
    </w:rPr>
  </w:style>
  <w:style w:customStyle="true" w:styleId="PozadinaSvijetloCrvena" w:type="character">
    <w:name w:val="Pozadina_SvijetloCrvena"/>
    <w:basedOn w:val="eSPISCCParagraphDefaultFont"/>
    <w:rsid w:val="003065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65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306542"/>
    <w:rPr>
      <w:color w:val="808080"/>
      <w:bdr w:color="auto" w:space="0" w:sz="0" w:val="none"/>
      <w:shd w:color="auto" w:fill="auto" w:val="clear"/>
    </w:rPr>
  </w:style>
  <w:style w:customStyle="1" w:styleId="eSPISCCParagraphDefaultFont" w:type="character">
    <w:name w:val="eSPIS_CC_Paragraph Default Font"/>
    <w:basedOn w:val="Zadanifontodlomka"/>
    <w:rsid w:val="003065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6542"/>
    <w:rPr>
      <w:bdr w:color="auto" w:space="0" w:sz="0" w:val="none"/>
      <w:shd w:color="auto" w:fill="FFFFCC" w:val="clear"/>
      <w:lang w:val="hr-HR"/>
    </w:rPr>
  </w:style>
  <w:style w:customStyle="1" w:styleId="PozadinaSvijetloCrvena" w:type="character">
    <w:name w:val="Pozadina_SvijetloCrvena"/>
    <w:basedOn w:val="eSPISCCParagraphDefaultFont"/>
    <w:rsid w:val="003065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654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listopada 2016.</izvorni_sadrzaj>
    <derivirana_varijabla naziv="DomainObject.DatumDonosenjaOdluke_1">21.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izvorni_sadrzaj>
    <derivirana_varijabla naziv="DomainObject.Predmet.Broj_1">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St-379/2016</izvorni_sadrzaj>
    <derivirana_varijabla naziv="DomainObject.Predmet.OznakaBroj_1">St-379/2016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ARTUS društvo s ograničenom odgovornošću za proizvodnju, trgovinu i poslovne usluge zastupanog po punomoćniku Snežana Plavšić</izvorni_sadrzaj>
    <derivirana_varijabla naziv="DomainObject.Predmet.ProtustrankaFormated_1">  ARTUS društvo s ograničenom odgovornošću za proizvodnju, trgovinu i poslovne usluge zastupanog po punomoćniku Snežana Plavšić</derivirana_varijabla>
  </DomainObject.Predmet.ProtustrankaFormated>
  <DomainObject.Predmet.ProtustrankaFormatedOIB>
    <izvorni_sadrzaj>  ARTUS društvo s ograničenom odgovornošću za proizvodnju, trgovinu i poslovne usluge, OIB 32901518803 zastupanog po punomoćniku Snežana Plavšić</izvorni_sadrzaj>
    <derivirana_varijabla naziv="DomainObject.Predmet.ProtustrankaFormatedOIB_1">  ARTUS društvo s ograničenom odgovornošću za proizvodnju, trgovinu i poslovne usluge, OIB 32901518803 zastupanog po punomoćniku Snežana Plavšić</derivirana_varijabla>
  </DomainObject.Predmet.ProtustrankaFormatedOIB>
  <DomainObject.Predmet.ProtustrankaFormatedWithAdress>
    <izvorni_sadrzaj> ARTUS društvo s ograničenom odgovornošću za proizvodnju, trgovinu i poslovne usluge, Rampada 15/C, 23000 Zadar zastupanog po punomoćniku Snežana Plavšić</izvorni_sadrzaj>
    <derivirana_varijabla naziv="DomainObject.Predmet.ProtustrankaFormatedWithAdress_1"> ARTUS društvo s ograničenom odgovornošću za proizvodnju, trgovinu i poslovne usluge, Rampada 15/C, 23000 Zadar zastupanog po punomoćniku Snežana Plavšić</derivirana_varijabla>
  </DomainObject.Predmet.ProtustrankaFormatedWithAdress>
  <DomainObject.Predmet.ProtustrankaFormatedWithAdressOIB>
    <izvorni_sadrzaj> ARTUS društvo s ograničenom odgovornošću za proizvodnju, trgovinu i poslovne usluge, OIB 32901518803, Rampada 15/C, 23000 Zadar zastupanog po punomoćniku Snežana Plavšić</izvorni_sadrzaj>
    <derivirana_varijabla naziv="DomainObject.Predmet.ProtustrankaFormatedWithAdressOIB_1"> ARTUS društvo s ograničenom odgovornošću za proizvodnju, trgovinu i poslovne usluge, OIB 32901518803, Rampada 15/C, 23000 Zadar zastupanog po punomoćniku Snežana Plavšić</derivirana_varijabla>
  </DomainObject.Predmet.ProtustrankaFormatedWithAdressOIB>
  <DomainObject.Predmet.ProtustrankaWithAdress>
    <izvorni_sadrzaj>ARTUS društvo s ograničenom odgovornošću za proizvodnju, trgovinu i poslovne usluge Rampada 15/C, 23000 Zadar</izvorni_sadrzaj>
    <derivirana_varijabla naziv="DomainObject.Predmet.ProtustrankaWithAdress_1">ARTUS društvo s ograničenom odgovornošću za proizvodnju, trgovinu i poslovne usluge Rampada 15/C, 23000 Zadar</derivirana_varijabla>
  </DomainObject.Predmet.ProtustrankaWithAdress>
  <DomainObject.Predmet.ProtustrankaWithAdressOIB>
    <izvorni_sadrzaj>ARTUS društvo s ograničenom odgovornošću za proizvodnju, trgovinu i poslovne usluge, OIB 32901518803, Rampada 15/C, 23000 Zadar</izvorni_sadrzaj>
    <derivirana_varijabla naziv="DomainObject.Predmet.ProtustrankaWithAdressOIB_1">ARTUS društvo s ograničenom odgovornošću za proizvodnju, trgovinu i poslovne usluge, OIB 32901518803, Rampada 15/C, 23000 Zadar</derivirana_varijabla>
  </DomainObject.Predmet.ProtustrankaWithAdressOIB>
  <DomainObject.Predmet.ProtustrankaNazivFormated>
    <izvorni_sadrzaj>ARTUS društvo s ograničenom odgovornošću za proizvodnju, trgovinu i poslovne usluge</izvorni_sadrzaj>
    <derivirana_varijabla naziv="DomainObject.Predmet.ProtustrankaNazivFormated_1">ARTUS društvo s ograničenom odgovornošću za proizvodnju, trgovinu i poslovne usluge</derivirana_varijabla>
  </DomainObject.Predmet.ProtustrankaNazivFormated>
  <DomainObject.Predmet.ProtustrankaNazivFormatedOIB>
    <izvorni_sadrzaj>ARTUS društvo s ograničenom odgovornošću za proizvodnju, trgovinu i poslovne usluge, OIB 32901518803</izvorni_sadrzaj>
    <derivirana_varijabla naziv="DomainObject.Predmet.ProtustrankaNazivFormatedOIB_1">ARTUS društvo s ograničenom odgovornošću za proizvodnju, trgovinu i poslovne usluge, OIB 32901518803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45125.86</izvorni_sadrzaj>
    <derivirana_varijabla naziv="DomainObject.Predmet.TrenutnaVrijednost_1">45125.86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ARTUS društvo s ograničenom odgovornošću za proizvodnju, trgovinu i poslovne usluge zastupanog po punomoćniku Snežana Plavšić</item>
    </izvorni_sadrzaj>
    <derivirana_varijabla naziv="DomainObject.Predmet.ProtuStrankaListFormated_1">
      <item>ARTUS društvo s ograničenom odgovornošću za proizvodnju, trgovinu i poslovne usluge zastupanog po punomoćniku Snežana Plavšić</item>
    </derivirana_varijabla>
  </DomainObject.Predmet.ProtuStrankaListFormated>
  <DomainObject.Predmet.ProtuStrankaListFormatedOIB>
    <izvorni_sadrzaj>
      <item>ARTUS društvo s ograničenom odgovornošću za proizvodnju, trgovinu i poslovne usluge, OIB 32901518803 zastupanog po punomoćniku Snežana Plavšić</item>
    </izvorni_sadrzaj>
    <derivirana_varijabla naziv="DomainObject.Predmet.ProtuStrankaListFormatedOIB_1">
      <item>ARTUS društvo s ograničenom odgovornošću za proizvodnju, trgovinu i poslovne usluge, OIB 32901518803 zastupanog po punomoćniku Snežana Plavšić</item>
    </derivirana_varijabla>
  </DomainObject.Predmet.ProtuStrankaListFormatedOIB>
  <DomainObject.Predmet.ProtuStrankaListFormatedWithAdress>
    <izvorni_sadrzaj>
      <item>ARTUS društvo s ograničenom odgovornošću za proizvodnju, trgovinu i poslovne usluge, Rampada 15/C, 23000 Zadar zastupanog po punomoćniku Snežana Plavšić</item>
    </izvorni_sadrzaj>
    <derivirana_varijabla naziv="DomainObject.Predmet.ProtuStrankaListFormatedWithAdress_1">
      <item>ARTUS društvo s ograničenom odgovornošću za proizvodnju, trgovinu i poslovne usluge, Rampada 15/C, 23000 Zadar zastupanog po punomoćniku Snežana Plavšić</item>
    </derivirana_varijabla>
  </DomainObject.Predmet.ProtuStrankaListFormatedWithAdress>
  <DomainObject.Predmet.ProtuStrankaListFormatedWithAdressOIB>
    <izvorni_sadrzaj>
      <item>ARTUS društvo s ograničenom odgovornošću za proizvodnju, trgovinu i poslovne usluge, OIB 32901518803, Rampada 15/C, 23000 Zadar zastupanog po punomoćniku Snežana Plavšić</item>
    </izvorni_sadrzaj>
    <derivirana_varijabla naziv="DomainObject.Predmet.ProtuStrankaListFormatedWithAdressOIB_1">
      <item>ARTUS društvo s ograničenom odgovornošću za proizvodnju, trgovinu i poslovne usluge, OIB 32901518803, Rampada 15/C, 23000 Zadar zastupanog po punomoćniku Snežana Plavšić</item>
    </derivirana_varijabla>
  </DomainObject.Predmet.ProtuStrankaListFormatedWithAdressOIB>
  <DomainObject.Predmet.ProtuStrankaListNazivFormated>
    <izvorni_sadrzaj>
      <item>ARTUS društvo s ograničenom odgovornošću za proizvodnju, trgovinu i poslovne usluge</item>
    </izvorni_sadrzaj>
    <derivirana_varijabla naziv="DomainObject.Predmet.ProtuStrankaListNazivFormated_1">
      <item>ARTUS društvo s ograničenom odgovornošću za proizvodnju, trgovinu i poslovne usluge</item>
    </derivirana_varijabla>
  </DomainObject.Predmet.ProtuStrankaListNazivFormated>
  <DomainObject.Predmet.ProtuStrankaListNazivFormatedOIB>
    <izvorni_sadrzaj>
      <item>ARTUS društvo s ograničenom odgovornošću za proizvodnju, trgovinu i poslovne usluge, OIB 32901518803</item>
    </izvorni_sadrzaj>
    <derivirana_varijabla naziv="DomainObject.Predmet.ProtuStrankaListNazivFormatedOIB_1">
      <item>ARTUS društvo s ograničenom odgovornošću za proizvodnju, trgovinu i poslovne usluge, OIB 32901518803</item>
    </derivirana_varijabla>
  </DomainObject.Predmet.ProtuStrankaListNazivFormatedOIB>
  <DomainObject.Predmet.OstaliListFormated>
    <izvorni_sadrzaj>
      <item>Snežana Plavšić punomoćnik sudionika u postupku ARTUS društvo s ograničenom odgovornošću za proizvodnju, trgovinu i poslovne usluge</item>
    </izvorni_sadrzaj>
    <derivirana_varijabla naziv="DomainObject.Predmet.OstaliListFormated_1">
      <item>Snežana Plavšić punomoćnik sudionika u postupku ARTUS društvo s ograničenom odgovornošću za proizvodnju, trgovinu i poslovne usluge</item>
    </derivirana_varijabla>
  </DomainObject.Predmet.OstaliListFormated>
  <DomainObject.Predmet.OstaliListFormatedOIB>
    <izvorni_sadrzaj>
      <item>Snežana Plavšić, OIB 91193225907 punomoćnik sudionika u postupku ARTUS društvo s ograničenom odgovornošću za proizvodnju, trgovinu i poslovne usluge</item>
    </izvorni_sadrzaj>
    <derivirana_varijabla naziv="DomainObject.Predmet.OstaliListFormatedOIB_1">
      <item>Snežana Plavšić, OIB 91193225907 punomoćnik sudionika u postupku ARTUS društvo s ograničenom odgovornošću za proizvodnju, trgovinu i poslovne usluge</item>
    </derivirana_varijabla>
  </DomainObject.Predmet.OstaliListFormatedOIB>
  <DomainObject.Predmet.OstaliListFormatedWithAdress>
    <izvorni_sadrzaj>
      <item>Snežana Plavšić, Maršala Tita 169, 25230 Sivac, Kula  punomoćnik sudionika u postupku ARTUS društvo s ograničenom odgovornošću za proizvodnju, trgovinu i poslovne usluge</item>
    </izvorni_sadrzaj>
    <derivirana_varijabla naziv="DomainObject.Predmet.OstaliListFormatedWithAdress_1">
      <item>Snežana Plavšić, Maršala Tita 169, 25230 Sivac, Kula  punomoćnik sudionika u postupku ARTUS društvo s ograničenom odgovornošću za proizvodnju, trgovinu i poslovne usluge</item>
    </derivirana_varijabla>
  </DomainObject.Predmet.OstaliListFormatedWithAdress>
  <DomainObject.Predmet.OstaliListFormatedWithAdressOIB>
    <izvorni_sadrzaj>
      <item>Snežana Plavšić, OIB 91193225907, Maršala Tita 169, 25230 Sivac, Kula  punomoćnik sudionika u postupku ARTUS društvo s ograničenom odgovornošću za proizvodnju, trgovinu i poslovne usluge</item>
    </izvorni_sadrzaj>
    <derivirana_varijabla naziv="DomainObject.Predmet.OstaliListFormatedWithAdressOIB_1">
      <item>Snežana Plavšić, OIB 91193225907, Maršala Tita 169, 25230 Sivac, Kula  punomoćnik sudionika u postupku ARTUS društvo s ograničenom odgovornošću za proizvodnju, trgovinu i poslovne usluge</item>
    </derivirana_varijabla>
  </DomainObject.Predmet.OstaliListFormatedWithAdressOIB>
  <DomainObject.Predmet.OstaliListNazivFormated>
    <izvorni_sadrzaj>
      <item>Snežana Plavšić</item>
    </izvorni_sadrzaj>
    <derivirana_varijabla naziv="DomainObject.Predmet.OstaliListNazivFormated_1">
      <item>Snežana Plavšić</item>
    </derivirana_varijabla>
  </DomainObject.Predmet.OstaliListNazivFormated>
  <DomainObject.Predmet.OstaliListNazivFormatedOIB>
    <izvorni_sadrzaj>
      <item>Snežana Plavšić, OIB 91193225907</item>
    </izvorni_sadrzaj>
    <derivirana_varijabla naziv="DomainObject.Predmet.OstaliListNazivFormatedOIB_1">
      <item>Snežana Plavšić, OIB 91193225907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ARTUS društvo s ograničenom odgovornošću za proizvodnju, trgovinu i poslovne usluge</izvorni_sadrzaj>
    <derivirana_varijabla naziv="DomainObject.Predmet.ProtustrankaIDrugi_1">ARTUS društvo s ograničenom odgovornošću za proizvodnju, trgovinu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ARTUS društvo s ograničenom odgovornošću za proizvodnju, trgovinu i poslovne usluge, OIB 32901518803, Rampada 15/C, 23000 Zadar</izvorni_sadrzaj>
    <derivirana_varijabla naziv="DomainObject.Predmet.ProtustrankaIDrugiAdressOIB_1">ARTUS društvo s ograničenom odgovornošću za proizvodnju, trgovinu i poslovne usluge, OIB 32901518803, Rampada 15/C,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ARTUS društvo s ograničenom odgovornošću za proizvodnju, trgovinu i poslovne usluge</item>
      <item>Snežana Plavšić</item>
    </izvorni_sadrzaj>
    <derivirana_varijabla naziv="DomainObject.Predmet.SudioniciListNaziv_1">
      <item>FINA</item>
      <item>ARTUS društvo s ograničenom odgovornošću za proizvodnju, trgovinu i poslovne usluge</item>
      <item>Snežana Plavšić</item>
    </derivirana_varijabla>
  </DomainObject.Predmet.SudioniciListNaziv>
  <DomainObject.Predmet.SudioniciListAdressOIB>
    <izvorni_sadrzaj>
      <item>FINA, OIB 85821130368</item>
      <item>ARTUS društvo s ograničenom odgovornošću za proizvodnju, trgovinu i poslovne usluge, OIB 32901518803, Rampada 15/C,23000 Zadar</item>
      <item>Snežana Plavšić, OIB 91193225907, Maršala Tita 169,25230 Sivac, Kula </item>
    </izvorni_sadrzaj>
    <derivirana_varijabla naziv="DomainObject.Predmet.SudioniciListAdressOIB_1">
      <item>FINA, OIB 85821130368</item>
      <item>ARTUS društvo s ograničenom odgovornošću za proizvodnju, trgovinu i poslovne usluge, OIB 32901518803, Rampada 15/C,23000 Zadar</item>
      <item>Snežana Plavšić, OIB 91193225907, Maršala Tita 169,25230 Sivac, Kula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32901518803</item>
      <item>, OIB 91193225907</item>
    </izvorni_sadrzaj>
    <derivirana_varijabla naziv="DomainObject.Predmet.SudioniciListNazivOIB_1">
      <item>, OIB 85821130368</item>
      <item>, OIB 32901518803</item>
      <item>, OIB 91193225907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Marica Nekić, OIB 75245904208, Put Gazića 14A, Zadar</item>
    </izvorni_sadrzaj>
    <derivirana_varijabla naziv="DomainObject.Predmet.StecajniUpraviteljiListAddressOIB_1">
      <item>Marica Nekić, OIB 75245904208, Put Gazića 14A,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C1436B-A0A5-43E2-A96B-5B6117A022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865</properties:Words>
  <properties:Characters>4655</properties:Characters>
  <properties:Lines>120</properties:Lines>
  <properties:Paragraphs>43</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2016-10-21T11:14:00Z</dcterms:created>
  <dc:creator>Ardena Bajlo</dc:creator>
  <cp:lastModifiedBy>Nena Mužanović</cp:lastModifiedBy>
  <cp:lastPrinted>2016-10-21T11:25:00Z</cp:lastPrinted>
  <dcterms:modified xmlns:xsi="http://www.w3.org/2001/XMLSchema-instance" xsi:type="dcterms:W3CDTF">2016-10-21T11:49:00Z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