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a564" w14:paraId="d48a564" w:rsidRDefault="0054791A" w:rsidP="001940FB" w:rsidR="0054791A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4E662A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4E662A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904BB" w:rsidP="00AA6BCF" w:rsidR="002904B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904BB" w:rsidP="002904BB" w:rsidR="002904B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904BB" w:rsidP="002904BB" w:rsidR="002904B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2904B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904B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 w:rsidR="0063162C"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F10EC6">
        <w:rPr>
          <w:rFonts w:cs="Calibri" w:eastAsia="Arial Unicode MS" w:hAnsi="Calibri" w:ascii="Calibri"/>
          <w:kern w:val="1"/>
          <w:lang w:eastAsia="ar-SA" w:val="hr-HR"/>
        </w:rPr>
        <w:t>TATJANA SACHSSE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="00072281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F10EC6" w:rsidRPr="00F10EC6">
        <w:rPr>
          <w:rFonts w:cs="Calibri" w:hAnsi="Calibri" w:ascii="Calibri"/>
        </w:rPr>
        <w:t>85.401,78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10EC6" w:rsidRPr="00F10EC6">
        <w:rPr>
          <w:rFonts w:cs="Calibri" w:hAnsi="Calibri" w:ascii="Calibri"/>
        </w:rPr>
        <w:t>78.201,78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F10EC6">
        <w:rPr>
          <w:rFonts w:cs="Calibri" w:hAnsi="Calibri" w:ascii="Calibri"/>
        </w:rPr>
        <w:t>7.2</w:t>
      </w:r>
      <w:r w:rsidR="00C740BF">
        <w:rPr>
          <w:rFonts w:cs="Calibri" w:hAnsi="Calibri" w:ascii="Calibri"/>
        </w:rPr>
        <w:t>00</w:t>
      </w:r>
      <w:r w:rsidR="00BF6B4A" w:rsidRPr="00BF6B4A">
        <w:rPr>
          <w:rFonts w:cs="Calibri" w:hAnsi="Calibri" w:ascii="Calibri"/>
        </w:rPr>
        <w:t xml:space="preserve">,00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072281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270C5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270C5" w:rsidRPr="00D270C5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D270C5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E662A" w:rsidP="00AA6BCF" w:rsidR="004E66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10EC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10EC6">
              <w:rPr>
                <w:rFonts w:cs="Calibri" w:hAnsi="Calibri" w:ascii="Calibri"/>
              </w:rPr>
              <w:t>TATJANA SACHSSE</w:t>
            </w:r>
            <w:r w:rsidR="00384EA1">
              <w:rPr>
                <w:rFonts w:cs="Calibri"/>
              </w:rPr>
              <w:t xml:space="preserve">, </w:t>
            </w:r>
            <w:r w:rsidR="00384EA1" w:rsidRPr="00384EA1">
              <w:rPr>
                <w:rFonts w:cs="Calibri"/>
              </w:rPr>
              <w:t xml:space="preserve"> </w:t>
            </w:r>
            <w:r w:rsidRPr="00F10EC6">
              <w:rPr>
                <w:rFonts w:cs="Calibri" w:hAnsi="Calibri" w:ascii="Calibri"/>
              </w:rPr>
              <w:t>Vinkovačka 18, Split</w:t>
            </w:r>
            <w:r w:rsidR="00384EA1">
              <w:rPr>
                <w:rFonts w:cs="Calibri" w:hAnsi="Calibri" w:ascii="Calibri"/>
              </w:rPr>
              <w:t>,</w:t>
            </w:r>
            <w:r w:rsidR="00384EA1"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F10EC6">
              <w:rPr>
                <w:rFonts w:cs="Calibri" w:hAnsi="Calibri" w:ascii="Calibri"/>
              </w:rPr>
              <w:t>37366451813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84EA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384EA1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F10EC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10EC6">
              <w:rPr>
                <w:rFonts w:cs="Calibri" w:hAnsi="Calibri" w:ascii="Calibri"/>
              </w:rPr>
              <w:t>85.401,78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F10EC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10EC6">
              <w:rPr>
                <w:rFonts w:cs="Calibri" w:hAnsi="Calibri" w:ascii="Calibri"/>
              </w:rPr>
              <w:t>78.201,78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F10EC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10EC6">
              <w:rPr>
                <w:rFonts w:cs="Calibri" w:hAnsi="Calibri" w:ascii="Calibri"/>
              </w:rPr>
              <w:t>7.200,00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903D4" w:rsidP="00B07E20" w:rsidR="00B07E2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7E20" w:rsidP="00B07E20" w:rsidR="00B07E2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07E20" w:rsidP="00B07E20" w:rsidR="00B07E2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07E20" w:rsidP="00B07E20" w:rsidR="00B07E2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3E8" w:rsidR="00A143E8">
      <w:pPr>
        <w:spacing w:after="0"/>
      </w:pPr>
      <w:r>
        <w:separator/>
      </w:r>
    </w:p>
  </w:endnote>
  <w:endnote w:id="0" w:type="continuationSeparator">
    <w:p w:rsidRDefault="00A143E8" w:rsidR="00A143E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37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3E8" w:rsidR="00A143E8">
      <w:pPr>
        <w:spacing w:after="0"/>
      </w:pPr>
      <w:r>
        <w:separator/>
      </w:r>
    </w:p>
  </w:footnote>
  <w:footnote w:id="0" w:type="continuationSeparator">
    <w:p w:rsidRDefault="00A143E8" w:rsidR="00A143E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7BD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0ECA78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511F"/>
    <w:rsid w:val="0007025B"/>
    <w:rsid w:val="00070538"/>
    <w:rsid w:val="000709A0"/>
    <w:rsid w:val="000709C6"/>
    <w:rsid w:val="00072281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0363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4BB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2F50CE"/>
    <w:rsid w:val="00305519"/>
    <w:rsid w:val="00313313"/>
    <w:rsid w:val="00313337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84EA1"/>
    <w:rsid w:val="003903D4"/>
    <w:rsid w:val="00395E9E"/>
    <w:rsid w:val="00397D92"/>
    <w:rsid w:val="003A1190"/>
    <w:rsid w:val="003A3E02"/>
    <w:rsid w:val="003A5883"/>
    <w:rsid w:val="003B25DF"/>
    <w:rsid w:val="003B3FBC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62A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791A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5EA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5F7B67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162C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365C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032A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43E8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637B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7E20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40BF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0C5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6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63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7BD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7BD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7BD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7BD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63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7BD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7BD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7BD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7BD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1444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St-651/2017-314 / Podnesak - Podnesak (-314.docx)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