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0639" w14:paraId="252063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530F2">
        <w:t>1117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161DF" w:rsidRPr="005161DF">
        <w:t>01. veljače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530F2" w:rsidRPr="00971019">
        <w:t>V</w:t>
      </w:r>
      <w:r w:rsidR="00CE7AA7">
        <w:t>V-GRADNJA d.o.o., Karlovac, Vlad</w:t>
      </w:r>
      <w:r w:rsidR="00E530F2" w:rsidRPr="00971019">
        <w:t>ka Mačeka 12, OIB: 15307252945</w:t>
      </w:r>
      <w:r w:rsidR="00E530F2">
        <w:t xml:space="preserve">, MBS: </w:t>
      </w:r>
      <w:r w:rsidR="00E530F2" w:rsidRPr="00971019">
        <w:t>020045511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>je</w:t>
      </w:r>
      <w:r w:rsidR="00E530F2">
        <w:t xml:space="preserve"> 5.238,56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161DF">
        <w:t>01. veljače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413189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413189" w:rsidP="00BE567D" w:rsidR="00413189" w:rsidRPr="00807F1E">
      <w:pPr>
        <w:jc w:val="both"/>
      </w:pPr>
    </w:p>
    <w:p w:rsidRDefault="00413189" w:rsidP="001745C1" w:rsidR="0041318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1318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85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85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1DF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530F2">
      <w:t>t-1117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C19FE"/>
    <w:rsid w:val="00114EAD"/>
    <w:rsid w:val="0018101A"/>
    <w:rsid w:val="001840F1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189"/>
    <w:rsid w:val="00413F4C"/>
    <w:rsid w:val="00486CFB"/>
    <w:rsid w:val="004B337A"/>
    <w:rsid w:val="004F3962"/>
    <w:rsid w:val="005161DF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8F57B6"/>
    <w:rsid w:val="00920CA0"/>
    <w:rsid w:val="009419D8"/>
    <w:rsid w:val="00A147E6"/>
    <w:rsid w:val="00A53851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CE7AA7"/>
    <w:rsid w:val="00D01B78"/>
    <w:rsid w:val="00D66226"/>
    <w:rsid w:val="00D8335B"/>
    <w:rsid w:val="00DA748B"/>
    <w:rsid w:val="00DD1762"/>
    <w:rsid w:val="00E04EDB"/>
    <w:rsid w:val="00E530F2"/>
    <w:rsid w:val="00EC3302"/>
    <w:rsid w:val="00ED6AA8"/>
    <w:rsid w:val="00F034D3"/>
    <w:rsid w:val="00F332E2"/>
    <w:rsid w:val="00F7053E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57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Dr.Vlatka Mačeka 12, 47000 Karlovac</izvorni_sadrzaj>
    <derivirana_varijabla naziv="DomainObject.Predmet.ProtustrankaFormatedWithAdress_1"> VV-Gradnja d.o.o., Dr.Vlatka Mačeka 12, 47000 Karlovac</derivirana_varijabla>
  </DomainObject.Predmet.ProtustrankaFormatedWithAdress>
  <DomainObject.Predmet.ProtustrankaFormatedWithAdressOIB>
    <izvorni_sadrzaj> VV-Gradnja d.o.o., OIB 15307252945, Dr.Vlatka Mačeka 12, 47000 Karlovac</izvorni_sadrzaj>
    <derivirana_varijabla naziv="DomainObject.Predmet.ProtustrankaFormatedWithAdressOIB_1"> VV-Gradnja d.o.o., OIB 15307252945, Dr.Vlatka Mačeka 12, 47000 Karlovac</derivirana_varijabla>
  </DomainObject.Predmet.ProtustrankaFormatedWithAdressOIB>
  <DomainObject.Predmet.ProtustrankaWithAdress>
    <izvorni_sadrzaj>VV-Gradnja d.o.o. Dr.Vlatka Mačeka 12, 47000 Karlovac</izvorni_sadrzaj>
    <derivirana_varijabla naziv="DomainObject.Predmet.ProtustrankaWithAdress_1">VV-Gradnja d.o.o. Dr.Vlatka Mačeka 12, 47000 Karlovac</derivirana_varijabla>
  </DomainObject.Predmet.ProtustrankaWithAdress>
  <DomainObject.Predmet.ProtustrankaWithAdressOIB>
    <izvorni_sadrzaj>VV-Gradnja d.o.o., OIB 15307252945, Dr.Vlatka Mačeka 12, 47000 Karlovac</izvorni_sadrzaj>
    <derivirana_varijabla naziv="DomainObject.Predmet.ProtustrankaWithAdressOIB_1">VV-Gradnja d.o.o., OIB 15307252945, Dr.Vlatka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Dr.Vlatka Mačeka 12, 47000 Karlovac</item>
    </izvorni_sadrzaj>
    <derivirana_varijabla naziv="DomainObject.Predmet.ProtuStrankaListFormatedWithAdress_1">
      <item>VV-Gradnja d.o.o., Dr.Vlatka Mačeka 12, 47000 Karlovac</item>
    </derivirana_varijabla>
  </DomainObject.Predmet.ProtuStrankaListFormatedWithAdress>
  <DomainObject.Predmet.ProtuStrankaListFormatedWithAdressOIB>
    <izvorni_sadrzaj>
      <item>VV-Gradnja d.o.o., OIB 15307252945, Dr.Vlatka Mačeka 12, 47000 Karlovac</item>
    </izvorni_sadrzaj>
    <derivirana_varijabla naziv="DomainObject.Predmet.ProtuStrankaListFormatedWithAdressOIB_1">
      <item>VV-Gradnja d.o.o., OIB 15307252945, Dr.Vlatka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VV-Gradnja d.o.o., OIB 15307252945, Dr.Vlatka Mačeka 12, 47000 Karlovac</izvorni_sadrzaj>
    <derivirana_varijabla naziv="DomainObject.Predmet.ProtustrankaIDrugiAdressOIB_1">VV-Gradnja d.o.o., OIB 15307252945, Dr.Vlatka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VV-Gradnja d.o.o.</item>
    </izvorni_sadrzaj>
    <derivirana_varijabla naziv="DomainObject.Predmet.SudioniciListNaziv_1">
      <item>Financijska agencija RC Zagreb, Podružnica Karlovac</item>
      <item>VV-Gradnja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VV-Gradnja d.o.o., OIB 15307252945, Dr.Vlatka Mačeka 12,47000 Karlovac</item>
    </izvorni_sadrzaj>
    <derivirana_varijabla naziv="DomainObject.Predmet.SudioniciListAdressOIB_1">
      <item>Financijska agencija RC Zagreb, Podružnica Karlovac, OIB 85821130368, Pavla Vitezovića 1,47000 Karlovac</item>
      <item>VV-Gradnja d.o.o., OIB 15307252945, Dr.Vlatka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</izvorni_sadrzaj>
    <derivirana_varijabla naziv="DomainObject.Predmet.SudioniciListNazivOIB_1">
      <item>, OIB 85821130368</item>
      <item>, OIB 15307252945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BCBEF-7DF1-4393-A28B-6301F6C46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1309</properties:Characters>
  <properties:Lines>44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2016-01-30T19:28:00Z</dcterms:created>
  <dc:creator>ilukac</dc:creator>
  <cp:lastModifiedBy>Ivana Rogić</cp:lastModifiedBy>
  <cp:lastPrinted>2016-02-01T10:48:00Z</cp:lastPrinted>
  <dcterms:modified xmlns:xsi="http://www.w3.org/2001/XMLSchema-instance" xsi:type="dcterms:W3CDTF">2016-02-01T10:49:00Z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