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75aa" w14:paraId="47c75aa" w:rsidRDefault="00AE649C" w:rsidP="00921AE4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21AE4" w:rsidP="00921AE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21AE4" w:rsidP="00921AE4" w:rsidR="00AE649C" w:rsidRPr="00B76F3C">
      <w:pPr>
        <w:pStyle w:val="SudSjedite"/>
      </w:pPr>
      <w:r>
        <w:t xml:space="preserve">                                                                                             Poslovni broj: 4 St-1091/15-6</w:t>
      </w:r>
    </w:p>
    <w:p w:rsidRDefault="00485B08" w:rsidP="00921AE4" w:rsidR="00485B08" w:rsidRPr="00921AE4">
      <w:pPr>
        <w:tabs>
          <w:tab w:pos="516" w:val="left"/>
        </w:tabs>
        <w:spacing w:after="0"/>
        <w:rPr>
          <w:bCs/>
        </w:rPr>
      </w:pPr>
      <w:r>
        <w:rPr>
          <w:bCs/>
        </w:rPr>
        <w:tab/>
      </w:r>
    </w:p>
    <w:p w:rsidRDefault="00485B08" w:rsidP="00921AE4" w:rsidR="00485B08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485B08" w:rsidP="00921AE4" w:rsidR="00485B08">
      <w:pPr>
        <w:spacing w:after="0"/>
        <w:rPr>
          <w:b/>
        </w:rPr>
      </w:pPr>
      <w:r>
        <w:t>TRGOVAČKI SUD U VARAŽDINU</w:t>
      </w:r>
    </w:p>
    <w:p w:rsidRDefault="00485B08" w:rsidP="00921AE4" w:rsidR="00485B08">
      <w:pPr>
        <w:spacing w:after="0"/>
      </w:pPr>
      <w:r>
        <w:t xml:space="preserve">                 Braće Radića 2</w:t>
      </w:r>
    </w:p>
    <w:p w:rsidRDefault="00485B08" w:rsidP="00921AE4" w:rsidR="00485B08">
      <w:pPr>
        <w:spacing w:after="0"/>
        <w:jc w:val="both"/>
      </w:pPr>
    </w:p>
    <w:p w:rsidRDefault="00485B08" w:rsidP="00921AE4" w:rsidR="00485B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85B08" w:rsidP="00921AE4" w:rsidR="00485B08">
      <w:pPr>
        <w:spacing w:after="0"/>
        <w:jc w:val="center"/>
      </w:pPr>
      <w:r>
        <w:t>R E P U B L I K A    H R V A T S K A</w:t>
      </w:r>
    </w:p>
    <w:p w:rsidRDefault="00485B08" w:rsidP="00921AE4" w:rsidR="00485B08">
      <w:pPr>
        <w:spacing w:after="0"/>
        <w:jc w:val="both"/>
      </w:pPr>
    </w:p>
    <w:p w:rsidRDefault="00485B08" w:rsidP="00921AE4" w:rsidR="00485B08">
      <w:pPr>
        <w:pStyle w:val="Naslov2"/>
        <w:numPr>
          <w:ilvl w:val="0"/>
          <w:numId w:val="0"/>
        </w:numPr>
        <w:spacing w:after="0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485B08" w:rsidP="00921AE4" w:rsidR="00485B08">
      <w:pPr>
        <w:spacing w:after="0"/>
        <w:jc w:val="center"/>
      </w:pPr>
    </w:p>
    <w:p w:rsidRDefault="00485B08" w:rsidP="00921AE4" w:rsidR="00485B08">
      <w:pPr>
        <w:spacing w:after="0"/>
        <w:ind w:firstLine="720"/>
        <w:jc w:val="both"/>
        <w:rPr>
          <w:sz w:val="22"/>
          <w:szCs w:val="20"/>
          <w:lang w:val="en-AU"/>
        </w:rPr>
      </w:pPr>
      <w:r>
        <w:t>Trgovački sud u Varaždinu, po sucu toga suda Iris Hatvalić Nemec, kao stečajnom sucu, u stečajnom predmetu povodom prijedloga podnositelja Financijske agencije, Regionalni centar Zagreb, zastupanog po Županijskom državnom odvjetništvu u Varaždinu, za pokretanje stečajnog postupka protiv dužnika KRT PROMET d.o.o., Varaždin, Pavlinska 5, OIB: 41749551044, dana 12. veljače 2016.</w:t>
      </w:r>
    </w:p>
    <w:p w:rsidRDefault="00485B08" w:rsidP="00921AE4" w:rsidR="00485B08">
      <w:pPr>
        <w:spacing w:after="0"/>
        <w:jc w:val="center"/>
      </w:pPr>
    </w:p>
    <w:p w:rsidRDefault="00485B08" w:rsidP="00921AE4" w:rsidR="00485B08">
      <w:pPr>
        <w:spacing w:after="0"/>
        <w:jc w:val="center"/>
        <w:rPr>
          <w:b/>
        </w:rPr>
      </w:pPr>
      <w:r>
        <w:rPr>
          <w:b/>
        </w:rPr>
        <w:t>r i j e š i o   j e</w:t>
      </w:r>
    </w:p>
    <w:p w:rsidRDefault="00485B08" w:rsidP="00921AE4" w:rsidR="00485B08">
      <w:pPr>
        <w:spacing w:after="0"/>
        <w:ind w:left="720"/>
        <w:jc w:val="center"/>
      </w:pPr>
    </w:p>
    <w:p w:rsidRDefault="00485B08" w:rsidP="00921AE4" w:rsidR="00485B08">
      <w:pPr>
        <w:numPr>
          <w:ilvl w:val="0"/>
          <w:numId w:val="47"/>
        </w:numPr>
        <w:spacing w:after="0"/>
        <w:jc w:val="both"/>
      </w:pPr>
      <w:r>
        <w:t xml:space="preserve">Pokreće se prethodni postupak radi utvrđivanja uvjeta za otvaranje stečajnog postupka nad dužnikom KRT PROMET d.o.o., Varaždin, Pavlinska 5, OIB: 41749551044. </w:t>
      </w:r>
    </w:p>
    <w:p w:rsidRDefault="00485B08" w:rsidP="00921AE4" w:rsidR="00485B08">
      <w:pPr>
        <w:spacing w:after="0"/>
        <w:ind w:left="720"/>
        <w:jc w:val="both"/>
      </w:pPr>
    </w:p>
    <w:p w:rsidRDefault="00485B08" w:rsidP="00921AE4" w:rsidR="00485B08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485B08" w:rsidP="00921AE4" w:rsidR="00485B08">
      <w:pPr>
        <w:spacing w:after="0"/>
        <w:ind w:left="1440"/>
        <w:jc w:val="both"/>
      </w:pPr>
    </w:p>
    <w:p w:rsidRDefault="00485B08" w:rsidP="00921AE4" w:rsidR="00485B08">
      <w:pPr>
        <w:spacing w:after="0"/>
        <w:ind w:left="1440"/>
        <w:jc w:val="center"/>
      </w:pPr>
      <w:r>
        <w:rPr>
          <w:b/>
          <w:u w:val="single"/>
        </w:rPr>
        <w:t>9. ožujak 2016. u 10,00 sati</w:t>
      </w:r>
      <w:r>
        <w:t xml:space="preserve"> </w:t>
      </w:r>
    </w:p>
    <w:p w:rsidRDefault="00485B08" w:rsidP="00921AE4" w:rsidR="00485B08">
      <w:pPr>
        <w:spacing w:after="0"/>
        <w:ind w:left="1440"/>
        <w:jc w:val="center"/>
      </w:pPr>
    </w:p>
    <w:p w:rsidRDefault="00485B08" w:rsidP="00921AE4" w:rsidR="00485B08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485B08" w:rsidP="00921AE4" w:rsidR="00485B08">
      <w:pPr>
        <w:spacing w:after="0"/>
        <w:ind w:left="1440"/>
        <w:jc w:val="both"/>
      </w:pPr>
    </w:p>
    <w:p w:rsidRDefault="00485B08" w:rsidP="00921AE4" w:rsidR="00485B08">
      <w:pPr>
        <w:spacing w:after="0"/>
        <w:ind w:left="1440"/>
        <w:jc w:val="both"/>
      </w:pPr>
      <w:r>
        <w:t>a na koje se dostavom ovoga rješenja pozivaju:</w:t>
      </w:r>
    </w:p>
    <w:p w:rsidRDefault="00485B08" w:rsidP="00921AE4" w:rsidR="00485B08">
      <w:pPr>
        <w:spacing w:after="0"/>
        <w:ind w:left="1440"/>
        <w:jc w:val="both"/>
      </w:pPr>
    </w:p>
    <w:p w:rsidRDefault="00485B08" w:rsidP="00921AE4" w:rsidR="00485B08">
      <w:pPr>
        <w:numPr>
          <w:ilvl w:val="0"/>
          <w:numId w:val="48"/>
        </w:numPr>
        <w:spacing w:after="0"/>
        <w:jc w:val="both"/>
      </w:pPr>
      <w:r>
        <w:t>predlagatelj FINANCIJSKA AGENCIJA, Zagreb, Ilica 307</w:t>
      </w:r>
    </w:p>
    <w:p w:rsidRDefault="00485B08" w:rsidP="00921AE4" w:rsidR="00485B08">
      <w:pPr>
        <w:numPr>
          <w:ilvl w:val="0"/>
          <w:numId w:val="48"/>
        </w:numPr>
        <w:spacing w:after="0"/>
        <w:jc w:val="both"/>
      </w:pPr>
      <w:r>
        <w:t>dužnik, KRT PROMET d.o.o., Varaždin, Pavlinska 5</w:t>
      </w:r>
    </w:p>
    <w:p w:rsidRDefault="00485B08" w:rsidP="00921AE4" w:rsidR="00485B08">
      <w:pPr>
        <w:numPr>
          <w:ilvl w:val="0"/>
          <w:numId w:val="48"/>
        </w:numPr>
        <w:spacing w:after="0"/>
        <w:jc w:val="both"/>
      </w:pPr>
      <w:r>
        <w:t xml:space="preserve">direktor dužnika, </w:t>
      </w:r>
      <w:r>
        <w:rPr>
          <w:color w:val="000000"/>
        </w:rPr>
        <w:t>Branko Žalar iz Jurovčaka, Jurovčak 118, Sveti Martin na Muri</w:t>
      </w:r>
    </w:p>
    <w:p w:rsidRDefault="00485B08" w:rsidP="00921AE4" w:rsidR="00485B08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485B08" w:rsidP="00921AE4" w:rsidR="00485B08">
      <w:pPr>
        <w:spacing w:after="0"/>
        <w:jc w:val="both"/>
      </w:pPr>
    </w:p>
    <w:p w:rsidRDefault="00485B08" w:rsidP="00921AE4" w:rsidR="00485B08">
      <w:pPr>
        <w:numPr>
          <w:ilvl w:val="0"/>
          <w:numId w:val="47"/>
        </w:numPr>
        <w:spacing w:after="0"/>
        <w:jc w:val="both"/>
      </w:pPr>
      <w:r>
        <w:t>Nalaže se direktoru dužnika 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485B08" w:rsidP="00921AE4" w:rsidR="00485B08">
      <w:pPr>
        <w:spacing w:after="0"/>
        <w:jc w:val="both"/>
      </w:pPr>
    </w:p>
    <w:p w:rsidRDefault="00485B08" w:rsidP="00921AE4" w:rsidR="00485B08">
      <w:pPr>
        <w:spacing w:after="0"/>
        <w:jc w:val="center"/>
      </w:pPr>
      <w:r>
        <w:t>Obrazloženje</w:t>
      </w:r>
    </w:p>
    <w:p w:rsidRDefault="00485B08" w:rsidP="00921AE4" w:rsidR="00485B08">
      <w:pPr>
        <w:spacing w:after="0"/>
        <w:jc w:val="center"/>
      </w:pPr>
    </w:p>
    <w:p w:rsidRDefault="00485B08" w:rsidP="00921AE4" w:rsidR="00485B08">
      <w:pPr>
        <w:pStyle w:val="Tijeloteksta"/>
        <w:spacing w:after="0"/>
      </w:pPr>
      <w:r>
        <w:lastRenderedPageBreak/>
        <w:tab/>
        <w:t xml:space="preserve">Predlagatelj je 16. prosinca 2015. podnio ovome sudu prijedlog za otvaranje stečajnog postupka nad dužnikom tvrdeći da dužnik ima evidentirane neizvršene osnove za plaćanje u razdoblju duljem od 60 dana, što je dokazao priloženom potvrdom.  </w:t>
      </w:r>
    </w:p>
    <w:p w:rsidRDefault="00485B08" w:rsidP="00921AE4" w:rsidR="00485B08">
      <w:pPr>
        <w:pStyle w:val="Tijeloteksta"/>
        <w:spacing w:after="0"/>
      </w:pPr>
    </w:p>
    <w:p w:rsidRDefault="00485B08" w:rsidP="00921AE4" w:rsidR="00485B08">
      <w:pPr>
        <w:pStyle w:val="Tijeloteksta"/>
        <w:spacing w:after="0"/>
        <w:ind w:firstLine="720"/>
      </w:pPr>
      <w:r>
        <w:t xml:space="preserve">Priloženim dokazom predlagatelj je učinio vjerojatnim postojanje stečajnog razloga nesposobnosti za plaćanje pa je, sukladno 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 xml:space="preserve">. 2. Zakona o financijskom poslovanju i predstečajnoj nagodbi (''Narodne novine'' broj 108/12, 144/12), ovlašten podnijeti prijedlog za otvaranje stečajnog postupka nad dužnikom.   </w:t>
      </w:r>
    </w:p>
    <w:p w:rsidRDefault="00485B08" w:rsidP="00921AE4" w:rsidR="00485B08">
      <w:pPr>
        <w:spacing w:after="0"/>
        <w:jc w:val="both"/>
      </w:pPr>
    </w:p>
    <w:p w:rsidRDefault="00485B08" w:rsidP="00921AE4" w:rsidR="00485B08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485B08" w:rsidP="00921AE4" w:rsidR="00485B08">
      <w:pPr>
        <w:spacing w:after="0"/>
        <w:jc w:val="center"/>
      </w:pPr>
      <w:r>
        <w:t>U Varaždinu, 12. veljače 2016.</w:t>
      </w:r>
    </w:p>
    <w:p w:rsidRDefault="00485B08" w:rsidP="00921AE4" w:rsidR="00485B08">
      <w:pPr>
        <w:spacing w:after="0"/>
        <w:ind w:firstLine="720"/>
        <w:jc w:val="center"/>
      </w:pPr>
    </w:p>
    <w:p w:rsidRDefault="00485B08" w:rsidP="00921AE4" w:rsidR="00485B0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485B08" w:rsidP="00921AE4" w:rsidR="00485B08">
      <w:pPr>
        <w:spacing w:after="0"/>
        <w:ind w:firstLine="720"/>
        <w:jc w:val="both"/>
      </w:pPr>
    </w:p>
    <w:p w:rsidRDefault="00485B08" w:rsidP="00921AE4" w:rsidR="00485B0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Nemec, v.r.</w:t>
      </w:r>
    </w:p>
    <w:p w:rsidRDefault="00485B08" w:rsidP="00921AE4" w:rsidR="00485B08">
      <w:pPr>
        <w:spacing w:after="0"/>
        <w:ind w:firstLine="720"/>
        <w:jc w:val="both"/>
      </w:pPr>
    </w:p>
    <w:p w:rsidRDefault="00485B08" w:rsidP="00921AE4" w:rsidR="00485B08">
      <w:pPr>
        <w:spacing w:after="0"/>
        <w:ind w:firstLine="720" w:left="4320"/>
        <w:jc w:val="both"/>
      </w:pPr>
      <w:r>
        <w:t xml:space="preserve"> Za točnost otpravka-ovlašteni službenik: </w:t>
      </w:r>
    </w:p>
    <w:p w:rsidRDefault="00485B08" w:rsidP="00921AE4" w:rsidR="00485B08">
      <w:pPr>
        <w:spacing w:after="0"/>
        <w:ind w:firstLine="720"/>
        <w:jc w:val="both"/>
      </w:pPr>
    </w:p>
    <w:p w:rsidRDefault="00485B08" w:rsidP="00921AE4" w:rsidR="00485B08">
      <w:pPr>
        <w:spacing w:after="0"/>
        <w:ind w:firstLine="720"/>
        <w:jc w:val="both"/>
      </w:pPr>
    </w:p>
    <w:p w:rsidRDefault="00485B08" w:rsidP="00921AE4" w:rsidR="00485B08">
      <w:pPr>
        <w:spacing w:after="0"/>
        <w:ind w:firstLine="720"/>
        <w:jc w:val="both"/>
      </w:pPr>
    </w:p>
    <w:p w:rsidRDefault="00485B08" w:rsidP="00921AE4" w:rsidR="00485B08">
      <w:pPr>
        <w:spacing w:after="0"/>
        <w:ind w:firstLine="720"/>
        <w:jc w:val="both"/>
      </w:pPr>
    </w:p>
    <w:p w:rsidRDefault="00485B08" w:rsidP="00921AE4" w:rsidR="00485B08">
      <w:pPr>
        <w:spacing w:after="0"/>
        <w:ind w:firstLine="720"/>
        <w:jc w:val="both"/>
      </w:pPr>
    </w:p>
    <w:p w:rsidRDefault="00485B08" w:rsidP="00921AE4" w:rsidR="00485B08">
      <w:pPr>
        <w:spacing w:after="0"/>
        <w:jc w:val="both"/>
      </w:pPr>
      <w:r>
        <w:t>UPUTA O PRAVNOM LIJEKU :</w:t>
      </w:r>
    </w:p>
    <w:p w:rsidRDefault="00485B08" w:rsidP="00921AE4" w:rsidR="00485B08">
      <w:pPr>
        <w:spacing w:after="0"/>
        <w:jc w:val="both"/>
      </w:pPr>
      <w: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485B08" w:rsidP="00921AE4" w:rsidR="00485B08">
      <w:pPr>
        <w:spacing w:after="0"/>
        <w:jc w:val="both"/>
      </w:pPr>
    </w:p>
    <w:p w:rsidRDefault="00485B08" w:rsidP="00921AE4" w:rsidR="00485B08">
      <w:pPr>
        <w:spacing w:after="0"/>
        <w:jc w:val="both"/>
      </w:pPr>
      <w:r>
        <w:t>DNA:</w:t>
      </w:r>
    </w:p>
    <w:p w:rsidRDefault="00485B08" w:rsidP="00921AE4" w:rsidR="00485B08">
      <w:pPr>
        <w:numPr>
          <w:ilvl w:val="0"/>
          <w:numId w:val="48"/>
        </w:numPr>
        <w:spacing w:after="0"/>
        <w:jc w:val="both"/>
      </w:pPr>
      <w:r>
        <w:t>predlagatelj FINANCIJSKA AGENCIJA, Zagreb, Ilica 307</w:t>
      </w:r>
    </w:p>
    <w:p w:rsidRDefault="00485B08" w:rsidP="00921AE4" w:rsidR="00485B08">
      <w:pPr>
        <w:numPr>
          <w:ilvl w:val="0"/>
          <w:numId w:val="48"/>
        </w:numPr>
        <w:spacing w:after="0"/>
        <w:jc w:val="both"/>
      </w:pPr>
      <w:r>
        <w:t>dužnik, KRT PROMET d.o.o., Varaždin, Pavlinska 5</w:t>
      </w:r>
    </w:p>
    <w:p w:rsidRDefault="00485B08" w:rsidP="00921AE4" w:rsidR="00485B08">
      <w:pPr>
        <w:numPr>
          <w:ilvl w:val="0"/>
          <w:numId w:val="48"/>
        </w:numPr>
        <w:spacing w:after="0"/>
        <w:jc w:val="both"/>
      </w:pPr>
      <w:r>
        <w:t xml:space="preserve">direktor dužnika, </w:t>
      </w:r>
      <w:r>
        <w:rPr>
          <w:color w:val="000000"/>
        </w:rPr>
        <w:t>Branko Žalar iz Jurovčaka, Jurovčak 118, Sveti Martin na Muri</w:t>
      </w:r>
    </w:p>
    <w:p w:rsidRDefault="00485B08" w:rsidP="00921AE4" w:rsidR="00485B08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485B08" w:rsidP="00921AE4" w:rsidR="00485B08">
      <w:pPr>
        <w:spacing w:after="0"/>
        <w:jc w:val="both"/>
      </w:pPr>
    </w:p>
    <w:p w:rsidRDefault="00CB0EA4" w:rsidP="00921AE4" w:rsidR="00CB0EA4">
      <w:pPr>
        <w:pStyle w:val="Naslovdokumenta"/>
        <w:spacing w:after="0"/>
      </w:pPr>
    </w:p>
    <w:p w:rsidRDefault="0071688E" w:rsidP="00921AE4" w:rsidR="0071688E">
      <w:pPr>
        <w:pStyle w:val="Poetniodjeljak"/>
        <w:spacing w:after="0"/>
      </w:pPr>
    </w:p>
    <w:p w:rsidRDefault="00A21F0D" w:rsidP="00921AE4" w:rsidR="00A21F0D">
      <w:pPr>
        <w:pStyle w:val="NormaleSPIS"/>
        <w:spacing w:after="0"/>
        <w:rPr>
          <w:noProof/>
        </w:rPr>
      </w:pPr>
    </w:p>
    <w:p w:rsidRDefault="00DA0242" w:rsidP="00921AE4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B08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AE4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3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St-1091/2015-6</izvorni_sadrzaj>
    <derivirana_varijabla naziv="DomainObject.Oznaka_1">St-1091/2015-6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 PROMET društvo s ograničenom odgovornošću za građevinarstvo i trgovinu zastupanog po punomoćniku Branko Žalar</izvorni_sadrzaj>
    <derivirana_varijabla naziv="DomainObject.Predmet.ProtustrankaFormated_1">  KRT PROMET društvo s ograničenom odgovornošću za građevinarstvo i trgovinu zastupanog po punomoćniku Branko Žalar</derivirana_varijabla>
  </DomainObject.Predmet.ProtustrankaFormated>
  <DomainObject.Predmet.ProtustrankaFormatedOIB>
    <izvorni_sadrzaj>  KRT PROMET društvo s ograničenom odgovornošću za građevinarstvo i trgovinu, OIB 41749551044 zastupanog po punomoćniku Branko Žalar</izvorni_sadrzaj>
    <derivirana_varijabla naziv="DomainObject.Predmet.ProtustrankaFormatedOIB_1">  KRT PROMET društvo s ograničenom odgovornošću za građevinarstvo i trgovinu, OIB 41749551044 zastupanog po punomoćniku Branko Žalar</derivirana_varijabla>
  </DomainObject.Predmet.ProtustrankaFormatedOIB>
  <DomainObject.Predmet.ProtustrankaFormatedWithAdress>
    <izvorni_sadrzaj> KRT PROMET društvo s ograničenom odgovornošću za građevinarstvo i trgovinu, Pavlinska 5, 42000 Varaždin zastupanog po punomoćniku Branko Žalar</izvorni_sadrzaj>
    <derivirana_varijabla naziv="DomainObject.Predmet.ProtustrankaFormatedWithAdress_1"> KRT PROMET društvo s ograničenom odgovornošću za građevinarstvo i trgovinu, Pavlinska 5, 42000 Varaždin zastupanog po punomoćniku Branko Žalar</derivirana_varijabla>
  </DomainObject.Predmet.ProtustrankaFormatedWithAdress>
  <DomainObject.Predmet.ProtustrankaFormatedWithAdressOIB>
    <izvorni_sadrzaj> KRT PROMET društvo s ograničenom odgovornošću za građevinarstvo i trgovinu, OIB 41749551044, Pavlinska 5, 42000 Varaždin zastupanog po punomoćniku Branko Žalar</izvorni_sadrzaj>
    <derivirana_varijabla naziv="DomainObject.Predmet.ProtustrankaFormatedWithAdressOIB_1"> KRT PROMET društvo s ograničenom odgovornošću za građevinarstvo i trgovinu, OIB 41749551044, Pavlinska 5, 42000 Varaždin zastupanog po punomoćniku Branko Žalar</derivirana_varijabla>
  </DomainObject.Predmet.ProtustrankaFormatedWithAdressOIB>
  <DomainObject.Predmet.ProtustrankaWithAdress>
    <izvorni_sadrzaj>KRT PROMET društvo s ograničenom odgovornošću za građevinarstvo i trgovinu Pavlinska 5, 42000 Varaždin</izvorni_sadrzaj>
    <derivirana_varijabla naziv="DomainObject.Predmet.ProtustrankaWithAdress_1">KRT PROMET društvo s ograničenom odgovornošću za građevinarstvo i trgovinu Pavlinska 5, 42000 Varaždin</derivirana_varijabla>
  </DomainObject.Predmet.ProtustrankaWithAdress>
  <DomainObject.Predmet.ProtustrankaWithAdressOIB>
    <izvorni_sadrzaj>KRT PROMET društvo s ograničenom odgovornošću za građevinarstvo i trgovinu, OIB 41749551044, Pavlinska 5, 42000 Varaždin</izvorni_sadrzaj>
    <derivirana_varijabla naziv="DomainObject.Predmet.ProtustrankaWithAdressOIB_1">KRT PROMET društvo s ograničenom odgovornošću za građevinarstvo i trgovinu, OIB 41749551044, Pavlinska 5, 42000 Varaždin</derivirana_varijabla>
  </DomainObject.Predmet.ProtustrankaWithAdressOIB>
  <DomainObject.Predmet.ProtustrankaNazivFormated>
    <izvorni_sadrzaj>KRT PROMET društvo s ograničenom odgovornošću za građevinarstvo i trgovinu</izvorni_sadrzaj>
    <derivirana_varijabla naziv="DomainObject.Predmet.ProtustrankaNazivFormated_1">KRT PROMET društvo s ograničenom odgovornošću za građevinarstvo i trgovinu</derivirana_varijabla>
  </DomainObject.Predmet.ProtustrankaNazivFormated>
  <DomainObject.Predmet.ProtustrankaNazivFormatedOIB>
    <izvorni_sadrzaj>KRT PROMET društvo s ograničenom odgovornošću za građevinarstvo i trgovinu, OIB 41749551044</izvorni_sadrzaj>
    <derivirana_varijabla naziv="DomainObject.Predmet.ProtustrankaNazivFormatedOIB_1">KRT PROMET društvo s ograničenom odgovornošću za građevinarstvo i trgovinu, OIB 41749551044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KRT PROMET društvo s ograničenom odgovornošću za građevinarstvo i trgovinu zastupanog po punomoćniku Branko Žalar</item>
    </izvorni_sadrzaj>
    <derivirana_varijabla naziv="DomainObject.Predmet.ProtuStrankaListFormated_1">
      <item>KRT PROMET društvo s ograničenom odgovornošću za građevinarstvo i trgovinu zastupanog po punomoćniku Branko Žalar</item>
    </derivirana_varijabla>
  </DomainObject.Predmet.ProtuStrankaListFormated>
  <DomainObject.Predmet.ProtuStrankaListFormatedOIB>
    <izvorni_sadrzaj>
      <item>KRT PROMET društvo s ograničenom odgovornošću za građevinarstvo i trgovinu, OIB 41749551044 zastupanog po punomoćniku Branko Žalar</item>
    </izvorni_sadrzaj>
    <derivirana_varijabla naziv="DomainObject.Predmet.ProtuStrankaListFormatedOIB_1">
      <item>KRT PROMET društvo s ograničenom odgovornošću za građevinarstvo i trgovinu, OIB 41749551044 zastupanog po punomoćniku Branko Žalar</item>
    </derivirana_varijabla>
  </DomainObject.Predmet.ProtuStrankaListFormatedOIB>
  <DomainObject.Predmet.ProtuStrankaListFormatedWithAdress>
    <izvorni_sadrzaj>
      <item>KRT PROMET društvo s ograničenom odgovornošću za građevinarstvo i trgovinu, Pavlinska 5, 42000 Varaždin zastupanog po punomoćniku Branko Žalar</item>
    </izvorni_sadrzaj>
    <derivirana_varijabla naziv="DomainObject.Predmet.ProtuStrankaListFormatedWithAdress_1">
      <item>KRT PROMET društvo s ograničenom odgovornošću za građevinarstvo i trgovinu, Pavlinska 5, 42000 Varaždin zastupanog po punomoćniku Branko Žalar</item>
    </derivirana_varijabla>
  </DomainObject.Predmet.ProtuStrankaListFormatedWithAdress>
  <DomainObject.Predmet.ProtuStrankaListFormatedWithAdressOIB>
    <izvorni_sadrzaj>
      <item>KRT PROMET društvo s ograničenom odgovornošću za građevinarstvo i trgovinu, OIB 41749551044, Pavlinska 5, 42000 Varaždin zastupanog po punomoćniku Branko Žalar</item>
    </izvorni_sadrzaj>
    <derivirana_varijabla naziv="DomainObject.Predmet.ProtuStrankaListFormatedWithAdressOIB_1">
      <item>KRT PROMET društvo s ograničenom odgovornošću za građevinarstvo i trgovinu, OIB 41749551044, Pavlinska 5, 42000 Varaždin zastupanog po punomoćniku Branko Žalar</item>
    </derivirana_varijabla>
  </DomainObject.Predmet.ProtuStrankaListFormatedWithAdressOIB>
  <DomainObject.Predmet.ProtuStrankaListNazivFormated>
    <izvorni_sadrzaj>
      <item>KRT PROMET društvo s ograničenom odgovornošću za građevinarstvo i trgovinu</item>
    </izvorni_sadrzaj>
    <derivirana_varijabla naziv="DomainObject.Predmet.ProtuStrankaListNazivFormated_1">
      <item>KRT PROMET društvo s ograničenom odgovornošću za građevinarstvo i trgovinu</item>
    </derivirana_varijabla>
  </DomainObject.Predmet.ProtuStrankaListNazivFormated>
  <DomainObject.Predmet.ProtuStrankaListNazivFormatedOIB>
    <izvorni_sadrzaj>
      <item>KRT PROMET društvo s ograničenom odgovornošću za građevinarstvo i trgovinu, OIB 41749551044</item>
    </izvorni_sadrzaj>
    <derivirana_varijabla naziv="DomainObject.Predmet.ProtuStrankaListNazivFormatedOIB_1">
      <item>KRT PROMET društvo s ograničenom odgovornošću za građevinarstvo i trgovinu, OIB 41749551044</item>
    </derivirana_varijabla>
  </DomainObject.Predmet.ProtuStrankaListNazivFormatedOIB>
  <DomainObject.Predmet.OstaliListFormated>
    <izvorni_sadrzaj>
      <item>Sudski registar</item>
      <item>e-Oglasna ploča</item>
      <item>Branko Žalar punomoćnik sudionika u postupku KRT PROMET društvo s ograničenom odgovornošću za građevinarstvo i trgovinu</item>
    </izvorni_sadrzaj>
    <derivirana_varijabla naziv="DomainObject.Predmet.OstaliListFormated_1">
      <item>Sudski registar</item>
      <item>e-Oglasna ploča</item>
      <item>Branko Žalar punomoćnik sudionika u postupku KRT PROMET društvo s ograničenom odgovornošću za građevinarstvo i trgovinu</item>
    </derivirana_varijabla>
  </DomainObject.Predmet.OstaliListFormated>
  <DomainObject.Predmet.OstaliListFormatedOIB>
    <izvorni_sadrzaj>
      <item>Sudski registar</item>
      <item>e-Oglasna ploča</item>
      <item>Branko Žalar, OIB 88904409435 punomoćnik sudionika u postupku KRT PROMET društvo s ograničenom odgovornošću za građevinarstvo i trgovinu</item>
    </izvorni_sadrzaj>
    <derivirana_varijabla naziv="DomainObject.Predmet.OstaliListFormatedOIB_1">
      <item>Sudski registar</item>
      <item>e-Oglasna ploča</item>
      <item>Branko Žalar, OIB 88904409435 punomoćnik sudionika u postupku KRT PROMET društvo s ograničenom odgovornošću za građevinarstvo i trgovinu</item>
    </derivirana_varijabla>
  </DomainObject.Predmet.OstaliListFormatedOIB>
  <DomainObject.Predmet.OstaliListFormatedWithAdress>
    <izvorni_sadrzaj>
      <item>Sudski registar</item>
      <item>e-Oglasna ploča</item>
      <item>Branko Žalar, Jurovčak 118, 40313 Jurovčak punomoćnik sudionika u postupku KRT PROMET društvo s ograničenom odgovornošću za građevinarstvo i trgovinu</item>
    </izvorni_sadrzaj>
    <derivirana_varijabla naziv="DomainObject.Predmet.OstaliListFormatedWithAdress_1">
      <item>Sudski registar</item>
      <item>e-Oglasna ploča</item>
      <item>Branko Žalar, Jurovčak 118, 40313 Jurovčak punomoćnik sudionika u postupku KRT PROMET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e-Oglasna ploča</item>
      <item>Branko Žalar, OIB 88904409435, Jurovčak 118, 40313 Jurovčak punomoćnik sudionika u postupku KRT PROMET društvo s ograničenom odgovornošću za građevinarstvo i trgovinu</item>
    </izvorni_sadrzaj>
    <derivirana_varijabla naziv="DomainObject.Predmet.OstaliListFormatedWithAdressOIB_1">
      <item>Sudski registar</item>
      <item>e-Oglasna ploča</item>
      <item>Branko Žalar, OIB 88904409435, Jurovčak 118, 40313 Jurovčak punomoćnik sudionika u postupku KRT PROMET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e-Oglasna ploča</item>
      <item>Branko Žalar</item>
    </izvorni_sadrzaj>
    <derivirana_varijabla naziv="DomainObject.Predmet.OstaliListNazivFormated_1">
      <item>Sudski registar</item>
      <item>e-Oglasna ploča</item>
      <item>Branko Žalar</item>
    </derivirana_varijabla>
  </DomainObject.Predmet.OstaliListNazivFormated>
  <DomainObject.Predmet.OstaliListNazivFormatedOIB>
    <izvorni_sadrzaj>
      <item>Sudski registar</item>
      <item>e-Oglasna ploča</item>
      <item>Branko Žalar, OIB 88904409435</item>
    </izvorni_sadrzaj>
    <derivirana_varijabla naziv="DomainObject.Predmet.OstaliListNazivFormatedOIB_1">
      <item>Sudski registar</item>
      <item>e-Oglasna ploča</item>
      <item>Branko Žalar, OIB 88904409435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St-1091/2015-6</izvorni_sadrzaj>
    <derivirana_varijabla naziv="DomainObject.PoslovniBrojDokumenta_1">St-1091/2015-6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KRT PROMET društvo s ograničenom odgovornošću za građevinarstvo i trgovinu</izvorni_sadrzaj>
    <derivirana_varijabla naziv="DomainObject.Predmet.ProtustrankaIDrugi_1">KRT PROMET društvo s ograničenom odgovornošću za građevinarstvo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KRT PROMET društvo s ograničenom odgovornošću za građevinarstvo i trgovinu, OIB 41749551044, Pavlinska 5, 42000 Varaždin</izvorni_sadrzaj>
    <derivirana_varijabla naziv="DomainObject.Predmet.ProtustrankaIDrugiAdressOIB_1">KRT PROMET društvo s ograničenom odgovornošću za građevinarstvo i trgovinu, OIB 41749551044,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KRT PROMET društvo s ograničenom odgovornošću za građevinarstvo i trgovinu</item>
      <item>Sudski registar</item>
      <item>e-Oglasna ploča</item>
      <item>Branko Žalar</item>
    </izvorni_sadrzaj>
    <derivirana_varijabla naziv="DomainObject.Predmet.SudioniciListNaziv_1">
      <item>Financijska agencija</item>
      <item>KRT PROMET društvo s ograničenom odgovornošću za građevinarstvo i trgovinu</item>
      <item>Sudski registar</item>
      <item>e-Oglasna ploča</item>
      <item>Branko Žalar</item>
    </derivirana_varijabla>
  </DomainObject.Predmet.SudioniciListNaziv>
  <DomainObject.Predmet.SudioniciListAdressOIB>
    <izvorni_sadrzaj>
      <item>Financijska agencija, OIB 85821130368, Ulica grada Vukovara 70,10000 Zagreb</item>
      <item>KRT PROMET društvo s ograničenom odgovornošću za građevinarstvo i trgovinu, OIB 41749551044, Pavlinska 5,42000 Varaždin</item>
      <item>Sudski registar</item>
      <item>e-Oglasna ploča</item>
      <item>Branko Žalar, OIB 88904409435, Jurovčak 118,40313 Jurovčak</item>
    </izvorni_sadrzaj>
    <derivirana_varijabla naziv="DomainObject.Predmet.SudioniciListAdressOIB_1">
      <item>Financijska agencija, OIB 85821130368, Ulica grada Vukovara 70,10000 Zagreb</item>
      <item>KRT PROMET društvo s ograničenom odgovornošću za građevinarstvo i trgovinu, OIB 41749551044, Pavlinska 5,42000 Varaždin</item>
      <item>Sudski registar</item>
      <item>e-Oglasna ploča</item>
      <item>Branko Žalar, OIB 88904409435, Jurovčak 118,40313 Jurovčak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D5845A-F887-4B1E-AD33-95E1642A2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2211</properties:Characters>
  <properties:Lines>83</properties:Lines>
  <properties:Paragraphs>33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2016-02-12T09:55:00Z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St-1091/2015-6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