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73ab0" w14:paraId="9573ab0" w:rsidRDefault="00A576FE" w:rsidP="00226979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FD74D1">
        <w:t>456</w:t>
      </w:r>
      <w:r w:rsidR="001A109C">
        <w:t>/201</w:t>
      </w:r>
      <w:r w:rsidR="00F962D8">
        <w:t>7</w:t>
      </w:r>
      <w:r w:rsidR="007420B8">
        <w:t>-4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2C6F93" w:rsidP="002C6F93" w:rsidR="002C6F93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2C6F93" w:rsidP="002C6F93" w:rsidR="002C6F93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2C6F93" w:rsidP="002C6F93" w:rsidR="002C6F93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2C6F93" w:rsidP="002C6F93" w:rsidR="002C6F93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A576FE" w:rsidP="00A576FE" w:rsidR="00A576FE">
      <w:pPr>
        <w:ind w:firstLine="708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FD74D1">
        <w:t>SERVIS AUSPUHA</w:t>
      </w:r>
      <w:r w:rsidR="00FD74D1" w:rsidRPr="00D66D2E">
        <w:t xml:space="preserve"> </w:t>
      </w:r>
      <w:r w:rsidR="00FD74D1">
        <w:t>j.</w:t>
      </w:r>
      <w:r w:rsidR="00FD74D1" w:rsidRPr="00D66D2E">
        <w:t>d.o.o.</w:t>
      </w:r>
      <w:r w:rsidR="00FD74D1">
        <w:t xml:space="preserve"> za popravak vozila</w:t>
      </w:r>
      <w:r w:rsidR="00FD74D1" w:rsidRPr="00D66D2E">
        <w:t xml:space="preserve">, </w:t>
      </w:r>
      <w:r w:rsidR="00FD74D1">
        <w:t>Šibenik</w:t>
      </w:r>
      <w:r w:rsidR="00FD74D1" w:rsidRPr="00D66D2E">
        <w:t xml:space="preserve">, </w:t>
      </w:r>
      <w:r w:rsidR="00FD74D1">
        <w:t>Ivana Meštrovića 13</w:t>
      </w:r>
      <w:r w:rsidR="00FD74D1" w:rsidRPr="00D66D2E">
        <w:t xml:space="preserve">, OIB: </w:t>
      </w:r>
      <w:r w:rsidR="00FD74D1">
        <w:t>31990231117</w:t>
      </w:r>
      <w:r w:rsidR="00C20C81" w:rsidRPr="0059094C">
        <w:t xml:space="preserve">, zastupanom po članu uprave </w:t>
      </w:r>
      <w:r w:rsidR="00FD74D1">
        <w:t>Italu Carlettiu</w:t>
      </w:r>
      <w:r w:rsidR="00FD74D1" w:rsidRPr="00D66D2E">
        <w:t xml:space="preserve"> iz </w:t>
      </w:r>
      <w:r w:rsidR="00FD74D1">
        <w:t>Bilica</w:t>
      </w:r>
      <w:r w:rsidR="00C20C81">
        <w:t xml:space="preserve">, </w:t>
      </w:r>
      <w:r w:rsidR="00FD74D1">
        <w:t>Bosuć 24/A</w:t>
      </w:r>
      <w:r w:rsidR="00BC6FC3">
        <w:t>,</w:t>
      </w:r>
      <w:r>
        <w:t xml:space="preserve">  </w:t>
      </w:r>
      <w:r w:rsidR="00FF4C39">
        <w:t>16.</w:t>
      </w:r>
      <w:r w:rsidR="00D47780">
        <w:t xml:space="preserve"> </w:t>
      </w:r>
      <w:r w:rsidR="00742B39">
        <w:t>studenog</w:t>
      </w:r>
      <w:r w:rsidR="00D47780">
        <w:t xml:space="preserve"> </w:t>
      </w:r>
      <w:r>
        <w:t xml:space="preserve">2017.,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1713C7" w:rsidR="00A576FE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D05094">
        <w:rPr>
          <w:b/>
        </w:rPr>
        <w:t>4.</w:t>
      </w:r>
      <w:r w:rsidR="00080764">
        <w:rPr>
          <w:b/>
        </w:rPr>
        <w:t xml:space="preserve"> </w:t>
      </w:r>
      <w:r w:rsidR="00D05094">
        <w:rPr>
          <w:b/>
        </w:rPr>
        <w:t>prosinca</w:t>
      </w:r>
      <w:r w:rsidR="002B410E">
        <w:rPr>
          <w:b/>
        </w:rPr>
        <w:t xml:space="preserve"> 2017. u </w:t>
      </w:r>
      <w:r w:rsidR="00FD74D1">
        <w:rPr>
          <w:b/>
        </w:rPr>
        <w:t>9,4</w:t>
      </w:r>
      <w:r w:rsidR="00D05094">
        <w:rPr>
          <w:b/>
        </w:rPr>
        <w:t>0</w:t>
      </w:r>
      <w:r>
        <w:t xml:space="preserve"> sati u zgradi </w:t>
      </w:r>
      <w:r w:rsidR="003E3F64">
        <w:t>Trgovačkog suda u Zadru, Stalna služba u Šibeniku, Stjepana Radića 81, sudnica 212.</w:t>
      </w:r>
    </w:p>
    <w:p w:rsidRDefault="001713C7" w:rsidP="001713C7" w:rsidR="001713C7">
      <w:pPr>
        <w:pStyle w:val="Odlomakpopisa"/>
      </w:pP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BB572E">
        <w:t xml:space="preserve">. izreke ovog zaključka </w:t>
      </w:r>
      <w:r w:rsidR="003E3F64">
        <w:t>poziva</w:t>
      </w:r>
      <w:r>
        <w:t xml:space="preserve"> se osoba ovlaštena</w:t>
      </w:r>
      <w:r w:rsidR="00184452">
        <w:t xml:space="preserve"> za zastupanje dužnika po zakonu </w:t>
      </w:r>
      <w:r w:rsidR="00FD74D1">
        <w:t>Italo Carletti iz Bilica</w:t>
      </w:r>
      <w:r>
        <w:t xml:space="preserve">, podnositelj prijedloga Financijska agencija i pravna osoba koja obavlja poslove platnog prometa za dužnika, sve radi davanja odgovarajućih podataka i obavijesti u smislu odredbi čl. 177. Stečajnog zakona (Narodne novine 71/15). 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 w:rsidRPr="00DB0F84">
      <w:pPr>
        <w:ind w:firstLine="708"/>
        <w:jc w:val="both"/>
      </w:pPr>
      <w:r w:rsidRPr="00DB0F84">
        <w:t xml:space="preserve">IV. Ako osoba ovlaštena za zastupanje dužnika po zakonu </w:t>
      </w:r>
      <w:r w:rsidR="00FD74D1">
        <w:t>Italo Carletti</w:t>
      </w:r>
      <w:r w:rsidRPr="00DB0F84">
        <w:t xml:space="preserve"> ne pristupi na navedeno ročište ili u daljnjem tijeku postupka odbije davanje odgovarajućih obavijesti sudu i drugim tijelima stečajnog postupka, kaznit će se novčanom kaznom u iznosu </w:t>
      </w:r>
      <w:r w:rsidR="00DB0F84">
        <w:t>do</w:t>
      </w:r>
      <w:r w:rsidRPr="00DB0F84">
        <w:t xml:space="preserve"> 10.000,00 kuna te će se za iduće ročište odrediti njegovo prisilno dovođenje od strane policijskih službenika sukladno odredbama čl. 178. i 180. Stečajnog zakona.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>
      <w:pPr>
        <w:jc w:val="center"/>
      </w:pPr>
      <w:r>
        <w:t xml:space="preserve">U Zadru </w:t>
      </w:r>
      <w:r w:rsidR="00FF4C39">
        <w:t>16.</w:t>
      </w:r>
      <w:r w:rsidR="00D47780">
        <w:t xml:space="preserve"> </w:t>
      </w:r>
      <w:r w:rsidR="00742B39">
        <w:t>studenog</w:t>
      </w:r>
      <w:r>
        <w:t xml:space="preserve"> 2017.</w:t>
      </w:r>
    </w:p>
    <w:p w:rsidRDefault="00A576FE" w:rsidP="00A576FE" w:rsidR="00A576FE"/>
    <w:p w:rsidRDefault="00FC5381" w:rsidP="00FC5381" w:rsidR="00FC5381" w:rsidRPr="004722C7">
      <w:pPr>
        <w:jc w:val="both"/>
      </w:pPr>
      <w:r>
        <w:t>Za točnost otpravka – ovlašteni službenik</w:t>
      </w:r>
      <w:r>
        <w:tab/>
      </w:r>
      <w:r>
        <w:tab/>
      </w:r>
      <w:r>
        <w:tab/>
      </w:r>
      <w:r>
        <w:tab/>
      </w:r>
      <w:r>
        <w:tab/>
      </w:r>
      <w:r w:rsidRPr="004722C7">
        <w:t>Sutkinja</w:t>
      </w:r>
    </w:p>
    <w:p w:rsidRDefault="00FC5381" w:rsidP="00FC5381" w:rsidR="00FC5381" w:rsidRPr="004722C7">
      <w:pPr>
        <w:jc w:val="both"/>
      </w:pPr>
      <w:r>
        <w:t>Ante Rubelj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722C7">
        <w:t>Ardena Bajlo</w:t>
      </w:r>
      <w:r>
        <w:t>, v.r.</w:t>
      </w:r>
    </w:p>
    <w:p w:rsidRDefault="00A576FE" w:rsidP="00A576FE" w:rsidR="00A576FE">
      <w:pPr>
        <w:ind w:left="708"/>
        <w:jc w:val="right"/>
      </w:pPr>
    </w:p>
    <w:p w:rsidRDefault="00FC5381" w:rsidP="00A576FE" w:rsidR="00FC5381"/>
    <w:p w:rsidRDefault="002C6F93" w:rsidP="00A576FE" w:rsidR="00A576FE">
      <w:pPr>
        <w:ind w:firstLine="708"/>
      </w:pPr>
      <w:r>
        <w:t>Pouka o pravnom lijeku</w:t>
      </w:r>
      <w:r w:rsidR="00A576FE">
        <w:t xml:space="preserve">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226979" w:rsidP="00A576FE" w:rsidR="00A576FE">
      <w:pPr>
        <w:pStyle w:val="Odlomakpopisa"/>
        <w:numPr>
          <w:ilvl w:val="0"/>
          <w:numId w:val="11"/>
        </w:numPr>
      </w:pPr>
      <w:r>
        <w:t>Članu uprave</w:t>
      </w:r>
      <w:r w:rsidR="00A576FE">
        <w:t xml:space="preserve"> dužnika </w:t>
      </w:r>
      <w:r w:rsidR="00FD74D1">
        <w:t>Italu Carlettiu</w:t>
      </w:r>
      <w:r w:rsidR="00FD74D1" w:rsidRPr="00D66D2E">
        <w:t xml:space="preserve"> iz </w:t>
      </w:r>
      <w:r w:rsidR="00FD74D1">
        <w:t>Bilica, Bosuć 24/A</w:t>
      </w:r>
      <w:r w:rsidR="00C20C81">
        <w:t xml:space="preserve"> </w:t>
      </w:r>
      <w:r w:rsidR="00080764">
        <w:t>– poštom i putem e-oglasne ploče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>Dužniku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 xml:space="preserve">FINA </w:t>
      </w:r>
      <w:r w:rsidR="00080764">
        <w:t xml:space="preserve"> - putem e-oglasne ploče</w:t>
      </w:r>
    </w:p>
    <w:p w:rsidRDefault="00080764" w:rsidP="00A576FE" w:rsidR="00080764">
      <w:pPr>
        <w:pStyle w:val="Odlomakpopisa"/>
        <w:numPr>
          <w:ilvl w:val="0"/>
          <w:numId w:val="11"/>
        </w:numPr>
      </w:pPr>
      <w:r>
        <w:t>E-oglasna ploča</w:t>
      </w:r>
    </w:p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20B8" w:rsidP="00AA1AD1" w:rsidR="007420B8">
      <w:r>
        <w:separator/>
      </w:r>
    </w:p>
  </w:endnote>
  <w:endnote w:id="0" w:type="continuationSeparator">
    <w:p w:rsidRDefault="007420B8" w:rsidP="00AA1AD1" w:rsidR="007420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20B8" w:rsidP="00AA1AD1" w:rsidR="007420B8">
      <w:r>
        <w:separator/>
      </w:r>
    </w:p>
  </w:footnote>
  <w:footnote w:id="0" w:type="continuationSeparator">
    <w:p w:rsidRDefault="007420B8" w:rsidP="00AA1AD1" w:rsidR="007420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0B8" w:rsidP="00586EE0" w:rsidR="007420B8">
    <w:pPr>
      <w:jc w:val="right"/>
    </w:pPr>
    <w:r>
      <w:t xml:space="preserve">                 </w:t>
    </w:r>
    <w:r>
      <w:fldChar w:fldCharType="begin"/>
    </w:r>
    <w:r>
      <w:instrText>PAGE   \* MERGEFORMAT</w:instrText>
    </w:r>
    <w:r>
      <w:fldChar w:fldCharType="separate"/>
    </w:r>
    <w:r w:rsidR="007116C0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  <w:t>Posl. br.: 1 St-</w:t>
    </w:r>
    <w:r w:rsidR="00FD74D1">
      <w:t>456</w:t>
    </w:r>
    <w:r>
      <w:t>/2017-4</w:t>
    </w:r>
  </w:p>
  <w:p w:rsidRDefault="007420B8" w:rsidR="007420B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5280"/>
    <w:rsid w:val="00046564"/>
    <w:rsid w:val="0005791D"/>
    <w:rsid w:val="00061A25"/>
    <w:rsid w:val="00067D16"/>
    <w:rsid w:val="000701F2"/>
    <w:rsid w:val="00075671"/>
    <w:rsid w:val="00080764"/>
    <w:rsid w:val="00082600"/>
    <w:rsid w:val="000836F8"/>
    <w:rsid w:val="000859FA"/>
    <w:rsid w:val="00087DAF"/>
    <w:rsid w:val="000935B7"/>
    <w:rsid w:val="0009381E"/>
    <w:rsid w:val="00096A11"/>
    <w:rsid w:val="00096B99"/>
    <w:rsid w:val="000A6B55"/>
    <w:rsid w:val="000B3D2C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46EC7"/>
    <w:rsid w:val="00150C8D"/>
    <w:rsid w:val="00153B5F"/>
    <w:rsid w:val="00155EF2"/>
    <w:rsid w:val="0016449D"/>
    <w:rsid w:val="00164CB1"/>
    <w:rsid w:val="001713C7"/>
    <w:rsid w:val="00173F44"/>
    <w:rsid w:val="00176998"/>
    <w:rsid w:val="00184452"/>
    <w:rsid w:val="00194CAC"/>
    <w:rsid w:val="001A109C"/>
    <w:rsid w:val="001A1D49"/>
    <w:rsid w:val="001A5792"/>
    <w:rsid w:val="001B22A8"/>
    <w:rsid w:val="001B2B7F"/>
    <w:rsid w:val="001B3AB3"/>
    <w:rsid w:val="001C2BF1"/>
    <w:rsid w:val="001D1E5D"/>
    <w:rsid w:val="001E4CA8"/>
    <w:rsid w:val="0020610B"/>
    <w:rsid w:val="0021129F"/>
    <w:rsid w:val="002223B7"/>
    <w:rsid w:val="00226979"/>
    <w:rsid w:val="00227F27"/>
    <w:rsid w:val="002357E2"/>
    <w:rsid w:val="00236010"/>
    <w:rsid w:val="0023700D"/>
    <w:rsid w:val="002446F9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86E3C"/>
    <w:rsid w:val="00296976"/>
    <w:rsid w:val="002A16C9"/>
    <w:rsid w:val="002A1E48"/>
    <w:rsid w:val="002A2216"/>
    <w:rsid w:val="002A72E9"/>
    <w:rsid w:val="002B06EA"/>
    <w:rsid w:val="002B410E"/>
    <w:rsid w:val="002B5525"/>
    <w:rsid w:val="002B7DD6"/>
    <w:rsid w:val="002C2365"/>
    <w:rsid w:val="002C6F93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14EE"/>
    <w:rsid w:val="00342B41"/>
    <w:rsid w:val="003510B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C7C1A"/>
    <w:rsid w:val="003D2D04"/>
    <w:rsid w:val="003D3F43"/>
    <w:rsid w:val="003E39C3"/>
    <w:rsid w:val="003E3F64"/>
    <w:rsid w:val="003E42F9"/>
    <w:rsid w:val="003F3D1A"/>
    <w:rsid w:val="003F6C53"/>
    <w:rsid w:val="00406201"/>
    <w:rsid w:val="00407508"/>
    <w:rsid w:val="004224E3"/>
    <w:rsid w:val="004270AE"/>
    <w:rsid w:val="004365E4"/>
    <w:rsid w:val="00437F56"/>
    <w:rsid w:val="00441216"/>
    <w:rsid w:val="0044566F"/>
    <w:rsid w:val="004500FE"/>
    <w:rsid w:val="00450952"/>
    <w:rsid w:val="004530E4"/>
    <w:rsid w:val="00456801"/>
    <w:rsid w:val="00461C9E"/>
    <w:rsid w:val="00465361"/>
    <w:rsid w:val="004731FA"/>
    <w:rsid w:val="00474435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0F8E"/>
    <w:rsid w:val="005449BB"/>
    <w:rsid w:val="0055684D"/>
    <w:rsid w:val="005652F2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86EE0"/>
    <w:rsid w:val="00591DF8"/>
    <w:rsid w:val="00594685"/>
    <w:rsid w:val="005959FC"/>
    <w:rsid w:val="005A37B1"/>
    <w:rsid w:val="005A3991"/>
    <w:rsid w:val="005A71FB"/>
    <w:rsid w:val="005C2401"/>
    <w:rsid w:val="005D41DB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77F0E"/>
    <w:rsid w:val="006844D8"/>
    <w:rsid w:val="00686BDB"/>
    <w:rsid w:val="006A19B4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6600"/>
    <w:rsid w:val="00710A06"/>
    <w:rsid w:val="007116C0"/>
    <w:rsid w:val="0071171E"/>
    <w:rsid w:val="00713857"/>
    <w:rsid w:val="00721F79"/>
    <w:rsid w:val="007223BB"/>
    <w:rsid w:val="00732794"/>
    <w:rsid w:val="00736FC6"/>
    <w:rsid w:val="007404E9"/>
    <w:rsid w:val="00740948"/>
    <w:rsid w:val="007420B8"/>
    <w:rsid w:val="00742B39"/>
    <w:rsid w:val="007500B0"/>
    <w:rsid w:val="00773885"/>
    <w:rsid w:val="00780041"/>
    <w:rsid w:val="00794DBD"/>
    <w:rsid w:val="00797B66"/>
    <w:rsid w:val="007A1710"/>
    <w:rsid w:val="007B450B"/>
    <w:rsid w:val="007D50D1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50171"/>
    <w:rsid w:val="00963059"/>
    <w:rsid w:val="00963DDA"/>
    <w:rsid w:val="00965B5A"/>
    <w:rsid w:val="0096677F"/>
    <w:rsid w:val="00974B89"/>
    <w:rsid w:val="0098701D"/>
    <w:rsid w:val="009A1D92"/>
    <w:rsid w:val="009A76E5"/>
    <w:rsid w:val="009E2FFE"/>
    <w:rsid w:val="009E56BB"/>
    <w:rsid w:val="009E574F"/>
    <w:rsid w:val="009F0647"/>
    <w:rsid w:val="00A026EA"/>
    <w:rsid w:val="00A10BFD"/>
    <w:rsid w:val="00A12700"/>
    <w:rsid w:val="00A17489"/>
    <w:rsid w:val="00A1760F"/>
    <w:rsid w:val="00A203A2"/>
    <w:rsid w:val="00A241EB"/>
    <w:rsid w:val="00A24FBC"/>
    <w:rsid w:val="00A42102"/>
    <w:rsid w:val="00A576FE"/>
    <w:rsid w:val="00A626D4"/>
    <w:rsid w:val="00A62A1F"/>
    <w:rsid w:val="00A62F6F"/>
    <w:rsid w:val="00A67650"/>
    <w:rsid w:val="00A70A5D"/>
    <w:rsid w:val="00A80B05"/>
    <w:rsid w:val="00A82C88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2DC7"/>
    <w:rsid w:val="00AE70E5"/>
    <w:rsid w:val="00AF1BE6"/>
    <w:rsid w:val="00B0035D"/>
    <w:rsid w:val="00B045A6"/>
    <w:rsid w:val="00B17535"/>
    <w:rsid w:val="00B2519B"/>
    <w:rsid w:val="00B26EB5"/>
    <w:rsid w:val="00B30288"/>
    <w:rsid w:val="00B37945"/>
    <w:rsid w:val="00B46913"/>
    <w:rsid w:val="00B50997"/>
    <w:rsid w:val="00B51EDD"/>
    <w:rsid w:val="00B51F98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B572E"/>
    <w:rsid w:val="00BC4A0E"/>
    <w:rsid w:val="00BC6FC3"/>
    <w:rsid w:val="00BD1E38"/>
    <w:rsid w:val="00BD5761"/>
    <w:rsid w:val="00BD7F16"/>
    <w:rsid w:val="00BE14DE"/>
    <w:rsid w:val="00BE39EA"/>
    <w:rsid w:val="00BE6BA9"/>
    <w:rsid w:val="00C01D24"/>
    <w:rsid w:val="00C10DB1"/>
    <w:rsid w:val="00C20C81"/>
    <w:rsid w:val="00C27291"/>
    <w:rsid w:val="00C31DFF"/>
    <w:rsid w:val="00C369BB"/>
    <w:rsid w:val="00C4119C"/>
    <w:rsid w:val="00C42647"/>
    <w:rsid w:val="00C443B6"/>
    <w:rsid w:val="00C458B0"/>
    <w:rsid w:val="00C506C7"/>
    <w:rsid w:val="00C51610"/>
    <w:rsid w:val="00C554C2"/>
    <w:rsid w:val="00C600E0"/>
    <w:rsid w:val="00C61F85"/>
    <w:rsid w:val="00C71C83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002"/>
    <w:rsid w:val="00CD5442"/>
    <w:rsid w:val="00CE13A4"/>
    <w:rsid w:val="00CE1BA0"/>
    <w:rsid w:val="00CF00BE"/>
    <w:rsid w:val="00CF0444"/>
    <w:rsid w:val="00D00CF9"/>
    <w:rsid w:val="00D04475"/>
    <w:rsid w:val="00D05094"/>
    <w:rsid w:val="00D221FC"/>
    <w:rsid w:val="00D323E3"/>
    <w:rsid w:val="00D33ED0"/>
    <w:rsid w:val="00D344BB"/>
    <w:rsid w:val="00D41552"/>
    <w:rsid w:val="00D442FF"/>
    <w:rsid w:val="00D44689"/>
    <w:rsid w:val="00D4744E"/>
    <w:rsid w:val="00D47780"/>
    <w:rsid w:val="00D6321A"/>
    <w:rsid w:val="00D74CF9"/>
    <w:rsid w:val="00D76105"/>
    <w:rsid w:val="00D77FC2"/>
    <w:rsid w:val="00D90D3C"/>
    <w:rsid w:val="00D931F5"/>
    <w:rsid w:val="00D94018"/>
    <w:rsid w:val="00D94E5E"/>
    <w:rsid w:val="00D969D2"/>
    <w:rsid w:val="00DA625A"/>
    <w:rsid w:val="00DB0F84"/>
    <w:rsid w:val="00DC0A04"/>
    <w:rsid w:val="00DD1A52"/>
    <w:rsid w:val="00DD3963"/>
    <w:rsid w:val="00DD7CD4"/>
    <w:rsid w:val="00DE3728"/>
    <w:rsid w:val="00DE7329"/>
    <w:rsid w:val="00DF0175"/>
    <w:rsid w:val="00DF4076"/>
    <w:rsid w:val="00DF4256"/>
    <w:rsid w:val="00DF5132"/>
    <w:rsid w:val="00DF666E"/>
    <w:rsid w:val="00E037E8"/>
    <w:rsid w:val="00E11199"/>
    <w:rsid w:val="00E1133B"/>
    <w:rsid w:val="00E11999"/>
    <w:rsid w:val="00E13AFB"/>
    <w:rsid w:val="00E4366F"/>
    <w:rsid w:val="00E50151"/>
    <w:rsid w:val="00E523CF"/>
    <w:rsid w:val="00E54133"/>
    <w:rsid w:val="00E55A5C"/>
    <w:rsid w:val="00E61FA9"/>
    <w:rsid w:val="00E651B1"/>
    <w:rsid w:val="00E70E79"/>
    <w:rsid w:val="00E734B3"/>
    <w:rsid w:val="00E73C36"/>
    <w:rsid w:val="00E81B97"/>
    <w:rsid w:val="00E8414D"/>
    <w:rsid w:val="00E864A3"/>
    <w:rsid w:val="00E8758E"/>
    <w:rsid w:val="00E87798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EF7969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1F2E"/>
    <w:rsid w:val="00F63403"/>
    <w:rsid w:val="00F72661"/>
    <w:rsid w:val="00F73B99"/>
    <w:rsid w:val="00F73E01"/>
    <w:rsid w:val="00F76C26"/>
    <w:rsid w:val="00F8287C"/>
    <w:rsid w:val="00F835AE"/>
    <w:rsid w:val="00F866E1"/>
    <w:rsid w:val="00F86FB4"/>
    <w:rsid w:val="00F902C1"/>
    <w:rsid w:val="00F92198"/>
    <w:rsid w:val="00F9379E"/>
    <w:rsid w:val="00F962D8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5381"/>
    <w:rsid w:val="00FC76FE"/>
    <w:rsid w:val="00FD0433"/>
    <w:rsid w:val="00FD74D1"/>
    <w:rsid w:val="00FE4E4C"/>
    <w:rsid w:val="00FE4F67"/>
    <w:rsid w:val="00FE56C6"/>
    <w:rsid w:val="00FF4978"/>
    <w:rsid w:val="00FF4C39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2C6F9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true" w:styleId="Naslov6Char" w:type="character">
    <w:name w:val="Naslov 6 Char"/>
    <w:basedOn w:val="Zadanifontodlomka"/>
    <w:link w:val="Naslov6"/>
    <w:rsid w:val="002C6F93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116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16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16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16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16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2C6F9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1" w:styleId="Naslov6Char" w:type="character">
    <w:name w:val="Naslov 6 Char"/>
    <w:basedOn w:val="Zadanifontodlomka"/>
    <w:link w:val="Naslov6"/>
    <w:rsid w:val="002C6F93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116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16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16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16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16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2017.</izvorni_sadrzaj>
    <derivirana_varijabla naziv="DomainObject.DatumDonosenjaOdluke_1">16.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</izvorni_sadrzaj>
    <derivirana_varijabla naziv="DomainObject.Predmet.Broj_1">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2017.</izvorni_sadrzaj>
    <derivirana_varijabla naziv="DomainObject.Predmet.DatumOsnivanja_1">30.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St-456/2017</izvorni_sadrzaj>
    <derivirana_varijabla naziv="DomainObject.Predmet.OznakaBroj_1">St-456/2017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SERVIS AUSPUHA j.d.o.o. za popravak vozila</izvorni_sadrzaj>
    <derivirana_varijabla naziv="DomainObject.Predmet.ProtustrankaFormated_1">  SERVIS AUSPUHA j.d.o.o. za popravak vozila</derivirana_varijabla>
  </DomainObject.Predmet.ProtustrankaFormated>
  <DomainObject.Predmet.ProtustrankaFormatedOIB>
    <izvorni_sadrzaj>  SERVIS AUSPUHA j.d.o.o. za popravak vozila, OIB 31990231117</izvorni_sadrzaj>
    <derivirana_varijabla naziv="DomainObject.Predmet.ProtustrankaFormatedOIB_1">  SERVIS AUSPUHA j.d.o.o. za popravak vozila, OIB 31990231117</derivirana_varijabla>
  </DomainObject.Predmet.ProtustrankaFormatedOIB>
  <DomainObject.Predmet.ProtustrankaFormatedWithAdress>
    <izvorni_sadrzaj> SERVIS AUSPUHA j.d.o.o. za popravak vozila, Ivana Meštrovića 13 , 22000 Šibenik</izvorni_sadrzaj>
    <derivirana_varijabla naziv="DomainObject.Predmet.ProtustrankaFormatedWithAdress_1"> SERVIS AUSPUHA j.d.o.o. za popravak vozila, Ivana Meštrovića 13 , 22000 Šibenik</derivirana_varijabla>
  </DomainObject.Predmet.ProtustrankaFormatedWithAdress>
  <DomainObject.Predmet.ProtustrankaFormatedWithAdressOIB>
    <izvorni_sadrzaj> SERVIS AUSPUHA j.d.o.o. za popravak vozila, OIB 31990231117, Ivana Meštrovića 13 , 22000 Šibenik</izvorni_sadrzaj>
    <derivirana_varijabla naziv="DomainObject.Predmet.ProtustrankaFormatedWithAdressOIB_1"> SERVIS AUSPUHA j.d.o.o. za popravak vozila, OIB 31990231117, Ivana Meštrovića 13 , 22000 Šibenik</derivirana_varijabla>
  </DomainObject.Predmet.ProtustrankaFormatedWithAdressOIB>
  <DomainObject.Predmet.ProtustrankaWithAdress>
    <izvorni_sadrzaj>SERVIS AUSPUHA j.d.o.o. za popravak vozila Ivana Meštrovića 13 , 22000 Šibenik</izvorni_sadrzaj>
    <derivirana_varijabla naziv="DomainObject.Predmet.ProtustrankaWithAdress_1">SERVIS AUSPUHA j.d.o.o. za popravak vozila Ivana Meštrovića 13 , 22000 Šibenik</derivirana_varijabla>
  </DomainObject.Predmet.ProtustrankaWithAdress>
  <DomainObject.Predmet.ProtustrankaWithAdressOIB>
    <izvorni_sadrzaj>SERVIS AUSPUHA j.d.o.o. za popravak vozila, OIB 31990231117, Ivana Meštrovića 13 , 22000 Šibenik</izvorni_sadrzaj>
    <derivirana_varijabla naziv="DomainObject.Predmet.ProtustrankaWithAdressOIB_1">SERVIS AUSPUHA j.d.o.o. za popravak vozila, OIB 31990231117, Ivana Meštrovića 13 , 22000 Šibenik</derivirana_varijabla>
  </DomainObject.Predmet.ProtustrankaWithAdressOIB>
  <DomainObject.Predmet.ProtustrankaNazivFormated>
    <izvorni_sadrzaj>SERVIS AUSPUHA j.d.o.o. za popravak vozila</izvorni_sadrzaj>
    <derivirana_varijabla naziv="DomainObject.Predmet.ProtustrankaNazivFormated_1">SERVIS AUSPUHA j.d.o.o. za popravak vozila</derivirana_varijabla>
  </DomainObject.Predmet.ProtustrankaNazivFormated>
  <DomainObject.Predmet.ProtustrankaNazivFormatedOIB>
    <izvorni_sadrzaj>SERVIS AUSPUHA j.d.o.o. za popravak vozila, OIB 31990231117</izvorni_sadrzaj>
    <derivirana_varijabla naziv="DomainObject.Predmet.ProtustrankaNazivFormatedOIB_1">SERVIS AUSPUHA j.d.o.o. za popravak vozila, OIB 31990231117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SERVIS AUSPUHA j.d.o.o. za popravak vozila</item>
    </izvorni_sadrzaj>
    <derivirana_varijabla naziv="DomainObject.Predmet.ProtuStrankaListFormated_1">
      <item>SERVIS AUSPUHA j.d.o.o. za popravak vozila</item>
    </derivirana_varijabla>
  </DomainObject.Predmet.ProtuStrankaListFormated>
  <DomainObject.Predmet.ProtuStrankaListFormatedOIB>
    <izvorni_sadrzaj>
      <item>SERVIS AUSPUHA j.d.o.o. za popravak vozila, OIB 31990231117</item>
    </izvorni_sadrzaj>
    <derivirana_varijabla naziv="DomainObject.Predmet.ProtuStrankaListFormatedOIB_1">
      <item>SERVIS AUSPUHA j.d.o.o. za popravak vozila, OIB 31990231117</item>
    </derivirana_varijabla>
  </DomainObject.Predmet.ProtuStrankaListFormatedOIB>
  <DomainObject.Predmet.ProtuStrankaListFormatedWithAdress>
    <izvorni_sadrzaj>
      <item>SERVIS AUSPUHA j.d.o.o. za popravak vozila, Ivana Meštrovića 13 , 22000 Šibenik</item>
    </izvorni_sadrzaj>
    <derivirana_varijabla naziv="DomainObject.Predmet.ProtuStrankaListFormatedWithAdress_1">
      <item>SERVIS AUSPUHA j.d.o.o. za popravak vozila, Ivana Meštrovića 13 , 22000 Šibenik</item>
    </derivirana_varijabla>
  </DomainObject.Predmet.ProtuStrankaListFormatedWithAdress>
  <DomainObject.Predmet.ProtuStrankaListFormatedWithAdressOIB>
    <izvorni_sadrzaj>
      <item>SERVIS AUSPUHA j.d.o.o. za popravak vozila, OIB 31990231117, Ivana Meštrovića 13 , 22000 Šibenik</item>
    </izvorni_sadrzaj>
    <derivirana_varijabla naziv="DomainObject.Predmet.ProtuStrankaListFormatedWithAdressOIB_1">
      <item>SERVIS AUSPUHA j.d.o.o. za popravak vozila, OIB 31990231117, Ivana Meštrovića 13 , 22000 Šibenik</item>
    </derivirana_varijabla>
  </DomainObject.Predmet.ProtuStrankaListFormatedWithAdressOIB>
  <DomainObject.Predmet.ProtuStrankaListNazivFormated>
    <izvorni_sadrzaj>
      <item>SERVIS AUSPUHA j.d.o.o. za popravak vozila</item>
    </izvorni_sadrzaj>
    <derivirana_varijabla naziv="DomainObject.Predmet.ProtuStrankaListNazivFormated_1">
      <item>SERVIS AUSPUHA j.d.o.o. za popravak vozila</item>
    </derivirana_varijabla>
  </DomainObject.Predmet.ProtuStrankaListNazivFormated>
  <DomainObject.Predmet.ProtuStrankaListNazivFormatedOIB>
    <izvorni_sadrzaj>
      <item>SERVIS AUSPUHA j.d.o.o. za popravak vozila, OIB 31990231117</item>
    </izvorni_sadrzaj>
    <derivirana_varijabla naziv="DomainObject.Predmet.ProtuStrankaListNazivFormatedOIB_1">
      <item>SERVIS AUSPUHA j.d.o.o. za popravak vozila, OIB 31990231117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2017.</izvorni_sadrzaj>
    <derivirana_varijabla naziv="DomainObject.Datum_1">17.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SERVIS AUSPUHA j.d.o.o. za popravak vozila</izvorni_sadrzaj>
    <derivirana_varijabla naziv="DomainObject.Predmet.ProtustrankaIDrugi_1">SERVIS AUSPUHA j.d.o.o. za popravak vozila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SERVIS AUSPUHA j.d.o.o. za popravak vozila, OIB 31990231117, Ivana Meštrovića 13 , 22000 Šibenik</izvorni_sadrzaj>
    <derivirana_varijabla naziv="DomainObject.Predmet.ProtustrankaIDrugiAdressOIB_1">SERVIS AUSPUHA j.d.o.o. za popravak vozila, OIB 31990231117, Ivana Meštrovića 13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SERVIS AUSPUHA j.d.o.o. za popravak vozila</item>
    </izvorni_sadrzaj>
    <derivirana_varijabla naziv="DomainObject.Predmet.SudioniciListNaziv_1">
      <item>FINA - Podružnica Šibenik</item>
      <item>SERVIS AUSPUHA j.d.o.o. za popravak vozila</item>
    </derivirana_varijabla>
  </DomainObject.Predmet.SudioniciListNaziv>
  <DomainObject.Predmet.SudioniciListAdressOIB>
    <izvorni_sadrzaj>
      <item>FINA - Podružnica Šibenik, OIB 85821130368, Perivoj L. Marune 1,22000 Šibenik</item>
      <item>SERVIS AUSPUHA j.d.o.o. za popravak vozila, OIB 31990231117, Ivana Meštrovića 13 ,22000 Šibenik</item>
    </izvorni_sadrzaj>
    <derivirana_varijabla naziv="DomainObject.Predmet.SudioniciListAdressOIB_1">
      <item>FINA - Podružnica Šibenik, OIB 85821130368, Perivoj L. Marune 1,22000 Šibenik</item>
      <item>SERVIS AUSPUHA j.d.o.o. za popravak vozila, OIB 31990231117, Ivana Meštrovića 13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31990231117</item>
    </izvorni_sadrzaj>
    <derivirana_varijabla naziv="DomainObject.Predmet.SudioniciListNazivOIB_1">
      <item>, OIB 85821130368</item>
      <item>, OIB 31990231117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D97EC5-DB6B-4281-9FC3-A2269B1F8C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342</properties:Words>
  <properties:Characters>1813</properties:Characters>
  <properties:Lines>65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2017-11-15T13:29:00Z</dcterms:created>
  <dc:creator>Administrator</dc:creator>
  <cp:lastModifiedBy>Nena Mužanović</cp:lastModifiedBy>
  <cp:lastPrinted>2017-11-17T13:26:00Z</cp:lastPrinted>
  <dcterms:modified xmlns:xsi="http://www.w3.org/2001/XMLSchema-instance" xsi:type="dcterms:W3CDTF">2017-11-17T13:26:00Z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