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b477" w14:paraId="0ecb477" w:rsidRDefault="000631F6" w:rsidP="000631F6" w:rsidR="000631F6" w:rsidRPr="003A20D6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3A20D6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3A20D6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20D6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3A20D6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3A20D6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3A20D6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3A20D6">
        <w:rPr>
          <w:rFonts w:hAnsi="Times New Roman" w:ascii="Times New Roman"/>
          <w:sz w:val="22"/>
          <w:szCs w:val="22"/>
          <w:lang w:eastAsia="en-US" w:val="hr-HR"/>
        </w:rPr>
        <w:tab/>
      </w:r>
      <w:r w:rsidRPr="003A20D6">
        <w:rPr>
          <w:rFonts w:hAnsi="Times New Roman" w:ascii="Times New Roman"/>
          <w:sz w:val="22"/>
          <w:szCs w:val="22"/>
          <w:lang w:eastAsia="en-US" w:val="hr-HR"/>
        </w:rPr>
        <w:tab/>
      </w:r>
      <w:r w:rsidRPr="003A20D6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3A20D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A20D6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3A20D6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3A20D6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3A20D6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3A20D6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A20D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A20D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3A20D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A20D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3A20D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3A20D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3A20D6">
        <w:rPr>
          <w:rFonts w:hAnsi="Times New Roman" w:ascii="Times New Roman"/>
          <w:sz w:val="22"/>
          <w:szCs w:val="22"/>
        </w:rPr>
        <w:t>,</w:t>
      </w:r>
      <w:r w:rsidR="00C14FA7" w:rsidRPr="003A20D6">
        <w:rPr>
          <w:rFonts w:hAnsi="Times New Roman" w:ascii="Times New Roman"/>
          <w:sz w:val="22"/>
          <w:szCs w:val="22"/>
        </w:rPr>
        <w:t xml:space="preserve"> </w:t>
      </w:r>
      <w:r w:rsidR="003A20D6" w:rsidRPr="003A20D6">
        <w:rPr>
          <w:rFonts w:hAnsi="Times New Roman" w:ascii="Times New Roman"/>
          <w:sz w:val="22"/>
          <w:szCs w:val="22"/>
        </w:rPr>
        <w:t xml:space="preserve">TVOJE KRPICE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j.d.o.o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3A20D6" w:rsidRPr="003A20D6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3A20D6" w:rsidRPr="003A20D6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trgovinu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i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usluge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>, 21, MBS: 060295823, OIB: 64602464429,</w:t>
      </w:r>
      <w:r w:rsidR="00405038" w:rsidRPr="003A20D6">
        <w:rPr>
          <w:rFonts w:hAnsi="Times New Roman" w:ascii="Times New Roman"/>
          <w:sz w:val="22"/>
          <w:szCs w:val="22"/>
        </w:rPr>
        <w:t xml:space="preserve"> 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5038" w:rsidRPr="003A20D6">
        <w:rPr>
          <w:rFonts w:hAnsi="Times New Roman" w:ascii="Times New Roman"/>
          <w:sz w:val="22"/>
          <w:szCs w:val="22"/>
          <w:lang w:val="hr-HR"/>
        </w:rPr>
        <w:t>13</w:t>
      </w:r>
      <w:r w:rsidR="003B06EF" w:rsidRPr="003A20D6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3A20D6">
        <w:rPr>
          <w:rFonts w:hAnsi="Times New Roman" w:ascii="Times New Roman"/>
          <w:sz w:val="22"/>
          <w:szCs w:val="22"/>
          <w:lang w:val="hr-HR"/>
        </w:rPr>
        <w:t>2016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A20D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A20D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</w:rPr>
        <w:t>I</w:t>
      </w:r>
      <w:r w:rsidRPr="003A20D6">
        <w:rPr>
          <w:rFonts w:hAnsi="Times New Roman" w:ascii="Times New Roman"/>
          <w:sz w:val="22"/>
          <w:szCs w:val="22"/>
        </w:rPr>
        <w:t xml:space="preserve">   </w:t>
      </w:r>
      <w:r w:rsidR="0074774C" w:rsidRPr="003A20D6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dužnikom</w:t>
      </w:r>
      <w:proofErr w:type="spellEnd"/>
      <w:r w:rsidR="00405038" w:rsidRPr="003A20D6">
        <w:rPr>
          <w:rFonts w:hAnsi="Times New Roman" w:ascii="Times New Roman"/>
          <w:sz w:val="22"/>
          <w:szCs w:val="22"/>
        </w:rPr>
        <w:t xml:space="preserve"> </w:t>
      </w:r>
      <w:r w:rsidR="003A20D6" w:rsidRPr="003A20D6">
        <w:rPr>
          <w:rFonts w:hAnsi="Times New Roman" w:ascii="Times New Roman"/>
          <w:sz w:val="22"/>
          <w:szCs w:val="22"/>
        </w:rPr>
        <w:t xml:space="preserve">TVOJE KRPICE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j.d.o.o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za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trgovinu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i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usluge</w:t>
      </w:r>
      <w:proofErr w:type="spellEnd"/>
      <w:proofErr w:type="gramStart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proofErr w:type="gram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>, 21, MBS: 060295823, OIB: 64602464429</w:t>
      </w:r>
      <w:r w:rsidR="00405038" w:rsidRPr="003A20D6">
        <w:rPr>
          <w:rFonts w:hAnsi="Times New Roman" w:ascii="Times New Roman"/>
          <w:sz w:val="22"/>
          <w:szCs w:val="22"/>
          <w:lang w:val="hr-HR"/>
        </w:rPr>
        <w:t>dana 13</w:t>
      </w:r>
      <w:r w:rsidR="003B06EF" w:rsidRPr="003A20D6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3A20D6">
        <w:rPr>
          <w:rFonts w:hAnsi="Times New Roman" w:ascii="Times New Roman"/>
          <w:sz w:val="22"/>
          <w:szCs w:val="22"/>
        </w:rPr>
        <w:t xml:space="preserve">u </w:t>
      </w:r>
      <w:r w:rsidR="003A20D6" w:rsidRPr="003A20D6">
        <w:rPr>
          <w:rFonts w:hAnsi="Times New Roman" w:ascii="Times New Roman"/>
          <w:sz w:val="22"/>
          <w:szCs w:val="22"/>
        </w:rPr>
        <w:t>14.50</w:t>
      </w:r>
      <w:r w:rsidR="00C14FA7" w:rsidRPr="003A20D6">
        <w:rPr>
          <w:rFonts w:hAnsi="Times New Roman" w:ascii="Times New Roman"/>
          <w:sz w:val="22"/>
          <w:szCs w:val="22"/>
        </w:rPr>
        <w:t xml:space="preserve"> </w:t>
      </w:r>
      <w:r w:rsidR="002810F6" w:rsidRPr="003A20D6">
        <w:rPr>
          <w:rFonts w:hAnsi="Times New Roman" w:ascii="Times New Roman"/>
          <w:sz w:val="22"/>
          <w:szCs w:val="22"/>
        </w:rPr>
        <w:t>sati</w:t>
      </w:r>
      <w:r w:rsidR="00EE69E5" w:rsidRPr="003A20D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A20D6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A20D6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A20D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3A20D6">
      <w:pPr>
        <w:pStyle w:val="BodyText21"/>
        <w:rPr>
          <w:rFonts w:hAnsi="Times New Roman" w:ascii="Times New Roman"/>
          <w:sz w:val="22"/>
          <w:szCs w:val="22"/>
        </w:rPr>
      </w:pPr>
      <w:r w:rsidRPr="003A20D6">
        <w:rPr>
          <w:rFonts w:hAnsi="Times New Roman" w:ascii="Times New Roman"/>
          <w:b/>
          <w:sz w:val="22"/>
          <w:szCs w:val="22"/>
        </w:rPr>
        <w:t>II</w:t>
      </w:r>
      <w:r w:rsidRPr="003A20D6">
        <w:rPr>
          <w:rFonts w:hAnsi="Times New Roman" w:ascii="Times New Roman"/>
          <w:sz w:val="22"/>
          <w:szCs w:val="22"/>
        </w:rPr>
        <w:t xml:space="preserve">   </w:t>
      </w:r>
      <w:r w:rsidR="0074774C" w:rsidRPr="003A20D6">
        <w:rPr>
          <w:rFonts w:hAnsi="Times New Roman" w:ascii="Times New Roman"/>
          <w:sz w:val="22"/>
          <w:szCs w:val="22"/>
        </w:rPr>
        <w:tab/>
      </w:r>
      <w:r w:rsidR="00EE69E5" w:rsidRPr="003A20D6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3A20D6" w:rsidRPr="003A20D6">
        <w:rPr>
          <w:rFonts w:hAnsi="Times New Roman" w:ascii="Times New Roman"/>
          <w:sz w:val="22"/>
          <w:szCs w:val="22"/>
        </w:rPr>
        <w:t xml:space="preserve">se VENCEL ČULJAK, Osijek,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Plješivička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16e, OIB: 60951188779.</w:t>
      </w:r>
    </w:p>
    <w:p w:rsidRDefault="00C76584" w:rsidP="009E4F0E" w:rsidR="00C76584" w:rsidRPr="003A20D6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B42D99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ab/>
      </w:r>
      <w:r w:rsidR="00EE69E5" w:rsidRPr="003A20D6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42D99" w:rsidRPr="003A20D6">
        <w:rPr>
          <w:rFonts w:hAnsi="Times New Roman" w:ascii="Times New Roman"/>
          <w:sz w:val="22"/>
          <w:szCs w:val="22"/>
        </w:rPr>
        <w:t xml:space="preserve"> </w:t>
      </w:r>
      <w:r w:rsidR="003A20D6" w:rsidRPr="003A20D6">
        <w:rPr>
          <w:rFonts w:hAnsi="Times New Roman" w:ascii="Times New Roman"/>
          <w:sz w:val="22"/>
          <w:szCs w:val="22"/>
        </w:rPr>
        <w:t xml:space="preserve">TVOJE KRPICE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j.d.o.o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3A20D6" w:rsidRPr="003A20D6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3A20D6" w:rsidRPr="003A20D6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trgovinu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i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usluge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Palje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A20D6" w:rsidRPr="003A20D6">
        <w:rPr>
          <w:rFonts w:hAnsi="Times New Roman" w:ascii="Times New Roman"/>
          <w:sz w:val="22"/>
          <w:szCs w:val="22"/>
        </w:rPr>
        <w:t>Brdo</w:t>
      </w:r>
      <w:proofErr w:type="spellEnd"/>
      <w:r w:rsidR="003A20D6" w:rsidRPr="003A20D6">
        <w:rPr>
          <w:rFonts w:hAnsi="Times New Roman" w:ascii="Times New Roman"/>
          <w:sz w:val="22"/>
          <w:szCs w:val="22"/>
        </w:rPr>
        <w:t>, 21, MBS: 060295823, OIB: 64602464429.</w:t>
      </w:r>
    </w:p>
    <w:p w:rsidRDefault="00C74982" w:rsidP="00B42D99" w:rsidR="00C74982" w:rsidRPr="003A20D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ab/>
      </w:r>
      <w:r w:rsidR="00B2463B" w:rsidRPr="003A20D6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A20D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A20D6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A20D6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A20D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A20D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A20D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A20D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A20D6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A20D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A20D6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A20D6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A20D6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A20D6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>-a</w:t>
      </w:r>
      <w:r w:rsidRPr="003A20D6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A20D6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ab/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A20D6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A20D6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A20D6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A20D6">
        <w:rPr>
          <w:rFonts w:hAnsi="Times New Roman" w:ascii="Times New Roman"/>
          <w:sz w:val="22"/>
          <w:szCs w:val="22"/>
          <w:lang w:val="hr-HR"/>
        </w:rPr>
        <w:t xml:space="preserve">oglasnoj ploči suda 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2D99" w:rsidRPr="003A20D6">
        <w:rPr>
          <w:rFonts w:hAnsi="Times New Roman" w:ascii="Times New Roman"/>
          <w:sz w:val="22"/>
          <w:szCs w:val="22"/>
          <w:lang w:val="hr-HR"/>
        </w:rPr>
        <w:t>24</w:t>
      </w:r>
      <w:r w:rsidR="003B06EF" w:rsidRPr="003A20D6">
        <w:rPr>
          <w:rFonts w:hAnsi="Times New Roman" w:ascii="Times New Roman"/>
          <w:sz w:val="22"/>
          <w:szCs w:val="22"/>
          <w:lang w:val="hr-HR"/>
        </w:rPr>
        <w:t>. veljače 2016</w:t>
      </w:r>
      <w:r w:rsidR="007B143D" w:rsidRPr="003A20D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A20D6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A20D6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A20D6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A20D6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A20D6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A20D6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A20D6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A20D6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A20D6">
        <w:rPr>
          <w:rFonts w:hAnsi="Times New Roman" w:ascii="Times New Roman"/>
          <w:sz w:val="22"/>
          <w:szCs w:val="22"/>
          <w:lang w:val="hr-HR"/>
        </w:rPr>
        <w:t>n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A20D6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A20D6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A20D6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A20D6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A20D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A20D6">
        <w:rPr>
          <w:rFonts w:hAnsi="Times New Roman" w:ascii="Times New Roman"/>
          <w:sz w:val="22"/>
          <w:szCs w:val="22"/>
          <w:lang w:val="hr-HR"/>
        </w:rPr>
        <w:t>užnik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A20D6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A20D6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A20D6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A20D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405038" w:rsidRPr="003A20D6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3B06EF" w:rsidRPr="003A20D6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3A20D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3A20D6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3A20D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A20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A20D6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A20D6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2D1CC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20D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20D6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3A20D6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A20D6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A20D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A20D6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A20D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A20D6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A20D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A20D6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A20D6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A20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20D6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A20D6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3A20D6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3A20D6" w:rsidP="00D85FF7" w:rsidR="003A20D6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OTP banka Hrvatska d.d.,</w:t>
      </w:r>
    </w:p>
    <w:p w:rsidRDefault="00D85FF7" w:rsidP="00D85FF7" w:rsidR="00D85FF7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A20D6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A20D6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A20D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A20D6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20D6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A20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A20D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A20D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A20D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3A20D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3A20D6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3A20D6">
          <w:rPr>
            <w:rFonts w:hAnsi="Times New Roman" w:ascii="Times New Roman"/>
            <w:b/>
          </w:rPr>
          <w:t>431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C2B7C">
      <w:rPr>
        <w:rFonts w:hAnsi="Times New Roman" w:ascii="Times New Roman"/>
        <w:b/>
        <w:lang w:val="hr-HR"/>
      </w:rPr>
      <w:t>St-43</w:t>
    </w:r>
    <w:r w:rsidR="00C04A49">
      <w:rPr>
        <w:rFonts w:hAnsi="Times New Roman" w:ascii="Times New Roman"/>
        <w:b/>
        <w:lang w:val="hr-HR"/>
      </w:rPr>
      <w:t>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2D1CCE"/>
    <w:rsid w:val="00347560"/>
    <w:rsid w:val="0035624E"/>
    <w:rsid w:val="003579F7"/>
    <w:rsid w:val="003A20D6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A17"/>
    <w:rsid w:val="005940E9"/>
    <w:rsid w:val="005A24FE"/>
    <w:rsid w:val="005C2B7C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5D42"/>
    <w:rsid w:val="00BA65C3"/>
    <w:rsid w:val="00C04A49"/>
    <w:rsid w:val="00C14FA7"/>
    <w:rsid w:val="00C57CAF"/>
    <w:rsid w:val="00C74982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TVOJE KRPICE j.d.o.o. za trgovinu i usluge</izvorni_sadrzaj>
    <derivirana_varijabla naziv="DomainObject.Predmet.ProtustrankaFormated_1">  TVOJE KRPICE j.d.o.o. za trgovinu i usluge</derivirana_varijabla>
  </DomainObject.Predmet.ProtustrankaFormated>
  <DomainObject.Predmet.ProtustrankaFormatedOIB>
    <izvorni_sadrzaj>  TVOJE KRPICE j.d.o.o. za trgovinu i usluge, OIB 64602464429</izvorni_sadrzaj>
    <derivirana_varijabla naziv="DomainObject.Predmet.ProtustrankaFormatedOIB_1">  TVOJE KRPICE j.d.o.o. za trgovinu i usluge, OIB 64602464429</derivirana_varijabla>
  </DomainObject.Predmet.ProtustrankaFormatedOIB>
  <DomainObject.Predmet.ProtustrankaFormatedWithAdress>
    <izvorni_sadrzaj> TVOJE KRPICE j.d.o.o. za trgovinu i usluge, Palje Brdo 21, 20215 Palje Brdo</izvorni_sadrzaj>
    <derivirana_varijabla naziv="DomainObject.Predmet.ProtustrankaFormatedWithAdress_1"> TVOJE KRPICE j.d.o.o. za trgovinu i usluge, Palje Brdo 21, 20215 Palje Brdo</derivirana_varijabla>
  </DomainObject.Predmet.ProtustrankaFormatedWithAdress>
  <DomainObject.Predmet.ProtustrankaFormatedWithAdressOIB>
    <izvorni_sadrzaj> TVOJE KRPICE j.d.o.o. za trgovinu i usluge, OIB 64602464429, Palje Brdo 21, 20215 Palje Brdo</izvorni_sadrzaj>
    <derivirana_varijabla naziv="DomainObject.Predmet.ProtustrankaFormatedWithAdressOIB_1"> TVOJE KRPICE j.d.o.o. za trgovinu i usluge, OIB 64602464429, Palje Brdo 21, 20215 Palje Brdo</derivirana_varijabla>
  </DomainObject.Predmet.ProtustrankaFormatedWithAdressOIB>
  <DomainObject.Predmet.ProtustrankaWithAdress>
    <izvorni_sadrzaj>TVOJE KRPICE j.d.o.o. za trgovinu i usluge Palje Brdo 21, 20215 Palje Brdo</izvorni_sadrzaj>
    <derivirana_varijabla naziv="DomainObject.Predmet.ProtustrankaWithAdress_1">TVOJE KRPICE j.d.o.o. za trgovinu i usluge Palje Brdo 21, 20215 Palje Brdo</derivirana_varijabla>
  </DomainObject.Predmet.ProtustrankaWithAdress>
  <DomainObject.Predmet.ProtustrankaWithAdressOIB>
    <izvorni_sadrzaj>TVOJE KRPICE j.d.o.o. za trgovinu i usluge, OIB 64602464429, Palje Brdo 21, 20215 Palje Brdo</izvorni_sadrzaj>
    <derivirana_varijabla naziv="DomainObject.Predmet.ProtustrankaWithAdressOIB_1">TVOJE KRPICE j.d.o.o. za trgovinu i usluge, OIB 64602464429, Palje Brdo 21, 20215 Palje Brdo</derivirana_varijabla>
  </DomainObject.Predmet.ProtustrankaWithAdressOIB>
  <DomainObject.Predmet.ProtustrankaNazivFormated>
    <izvorni_sadrzaj>TVOJE KRPICE j.d.o.o. za trgovinu i usluge</izvorni_sadrzaj>
    <derivirana_varijabla naziv="DomainObject.Predmet.ProtustrankaNazivFormated_1">TVOJE KRPICE j.d.o.o. za trgovinu i usluge</derivirana_varijabla>
  </DomainObject.Predmet.ProtustrankaNazivFormated>
  <DomainObject.Predmet.ProtustrankaNazivFormatedOIB>
    <izvorni_sadrzaj>TVOJE KRPICE j.d.o.o. za trgovinu i usluge, OIB 64602464429</izvorni_sadrzaj>
    <derivirana_varijabla naziv="DomainObject.Predmet.ProtustrankaNazivFormatedOIB_1">TVOJE KRPICE j.d.o.o. za trgovinu i usluge, OIB 64602464429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TVOJE KRPICE j.d.o.o. za trgovinu i usluge</item>
    </izvorni_sadrzaj>
    <derivirana_varijabla naziv="DomainObject.Predmet.ProtuStrankaListFormated_1">
      <item>TVOJE KRPICE j.d.o.o. za trgovinu i usluge</item>
    </derivirana_varijabla>
  </DomainObject.Predmet.ProtuStrankaListFormated>
  <DomainObject.Predmet.ProtuStrankaListFormatedOIB>
    <izvorni_sadrzaj>
      <item>TVOJE KRPICE j.d.o.o. za trgovinu i usluge, OIB 64602464429</item>
    </izvorni_sadrzaj>
    <derivirana_varijabla naziv="DomainObject.Predmet.ProtuStrankaListFormatedOIB_1">
      <item>TVOJE KRPICE j.d.o.o. za trgovinu i usluge, OIB 64602464429</item>
    </derivirana_varijabla>
  </DomainObject.Predmet.ProtuStrankaListFormatedOIB>
  <DomainObject.Predmet.ProtuStrankaListFormatedWithAdress>
    <izvorni_sadrzaj>
      <item>TVOJE KRPICE j.d.o.o. za trgovinu i usluge, Palje Brdo 21, 20215 Palje Brdo</item>
    </izvorni_sadrzaj>
    <derivirana_varijabla naziv="DomainObject.Predmet.ProtuStrankaListFormatedWithAdress_1">
      <item>TVOJE KRPICE j.d.o.o. za trgovinu i usluge, Palje Brdo 21, 20215 Palje Brdo</item>
    </derivirana_varijabla>
  </DomainObject.Predmet.ProtuStrankaListFormatedWithAdress>
  <DomainObject.Predmet.ProtuStrankaListFormatedWithAdressOIB>
    <izvorni_sadrzaj>
      <item>TVOJE KRPICE j.d.o.o. za trgovinu i usluge, OIB 64602464429, Palje Brdo 21, 20215 Palje Brdo</item>
    </izvorni_sadrzaj>
    <derivirana_varijabla naziv="DomainObject.Predmet.ProtuStrankaListFormatedWithAdressOIB_1">
      <item>TVOJE KRPICE j.d.o.o. za trgovinu i usluge, OIB 64602464429, Palje Brdo 21, 20215 Palje Brdo</item>
    </derivirana_varijabla>
  </DomainObject.Predmet.ProtuStrankaListFormatedWithAdressOIB>
  <DomainObject.Predmet.ProtuStrankaListNazivFormated>
    <izvorni_sadrzaj>
      <item>TVOJE KRPICE j.d.o.o. za trgovinu i usluge</item>
    </izvorni_sadrzaj>
    <derivirana_varijabla naziv="DomainObject.Predmet.ProtuStrankaListNazivFormated_1">
      <item>TVOJE KRPICE j.d.o.o. za trgovinu i usluge</item>
    </derivirana_varijabla>
  </DomainObject.Predmet.ProtuStrankaListNazivFormated>
  <DomainObject.Predmet.ProtuStrankaListNazivFormatedOIB>
    <izvorni_sadrzaj>
      <item>TVOJE KRPICE j.d.o.o. za trgovinu i usluge, OIB 64602464429</item>
    </izvorni_sadrzaj>
    <derivirana_varijabla naziv="DomainObject.Predmet.ProtuStrankaListNazivFormatedOIB_1">
      <item>TVOJE KRPICE j.d.o.o. za trgovinu i usluge, OIB 64602464429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TVOJE KRPICE j.d.o.o. za trgovinu i usluge</izvorni_sadrzaj>
    <derivirana_varijabla naziv="DomainObject.Predmet.ProtustrankaIDrugi_1">TVOJE KRPICE j.d.o.o. za trgovinu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TVOJE KRPICE j.d.o.o. za trgovinu i usluge, OIB 64602464429, Palje Brdo 21, 20215 Palje Brdo</izvorni_sadrzaj>
    <derivirana_varijabla naziv="DomainObject.Predmet.ProtustrankaIDrugiAdressOIB_1">TVOJE KRPICE j.d.o.o. za trgovinu i usluge, OIB 64602464429, Palje Brdo 21, 20215 Palje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TVOJE KRPICE j.d.o.o. za trgovinu i usluge</item>
    </izvorni_sadrzaj>
    <derivirana_varijabla naziv="DomainObject.Predmet.SudioniciListNaziv_1">
      <item>FINA,RC Split,Podružnica Dubrovnik</item>
      <item>TVOJE KRPICE j.d.o.o. za trgovinu i usluge</item>
    </derivirana_varijabla>
  </DomainObject.Predmet.SudioniciListNaziv>
  <DomainObject.Predmet.SudioniciListAdressOIB>
    <izvorni_sadrzaj>
      <item>FINA,RC Split,Podružnica Dubrovnik, OIB 85821130368</item>
      <item>TVOJE KRPICE j.d.o.o. za trgovinu i usluge, OIB 64602464429, Palje Brdo 21,20215 Palje Brdo</item>
    </izvorni_sadrzaj>
    <derivirana_varijabla naziv="DomainObject.Predmet.SudioniciListAdressOIB_1">
      <item>FINA,RC Split,Podružnica Dubrovnik, OIB 85821130368</item>
      <item>TVOJE KRPICE j.d.o.o. za trgovinu i usluge, OIB 64602464429, Palje Brdo 21,20215 Palje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64602464429</item>
    </izvorni_sadrzaj>
    <derivirana_varijabla naziv="DomainObject.Predmet.SudioniciListNazivOIB_1">
      <item>, OIB 85821130368</item>
      <item>, OIB 64602464429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7007C-9462-4E86-857B-7929DF82F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530</properties:Words>
  <properties:Characters>2833</properties:Characters>
  <properties:Lines>98</properties:Lines>
  <properties:Paragraphs>32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2016-07-13T12:08:00Z</cp:lastPrinted>
  <dcterms:modified xmlns:xsi="http://www.w3.org/2001/XMLSchema-instance" xsi:type="dcterms:W3CDTF">2016-07-13T12:08:00Z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