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398fea" w14:paraId="d398fe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71AC4">
        <w:rPr>
          <w:rFonts w:hAnsi="Times New Roman" w:ascii="Times New Roman"/>
          <w:b/>
          <w:sz w:val="24"/>
          <w:szCs w:val="24"/>
        </w:rPr>
        <w:t>3462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71AC4">
        <w:rPr>
          <w:rFonts w:hAnsi="Times New Roman" w:ascii="Times New Roman"/>
          <w:sz w:val="24"/>
          <w:szCs w:val="24"/>
        </w:rPr>
        <w:t>3462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FB56EE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71AC4" w:rsidRPr="00271AC4">
        <w:rPr>
          <w:rFonts w:hAnsi="Times New Roman" w:ascii="Times New Roman"/>
          <w:sz w:val="24"/>
          <w:szCs w:val="24"/>
        </w:rPr>
        <w:t>GUMA PROMET poduzeće za proizvodnju gumenih proizvoda, unutarnju i vanjsku trgovinu s p.o.</w:t>
      </w:r>
      <w:r w:rsidR="0037037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71AC4" w:rsidRPr="00271AC4">
        <w:rPr>
          <w:rFonts w:hAnsi="Times New Roman" w:ascii="Times New Roman"/>
          <w:sz w:val="24"/>
          <w:szCs w:val="24"/>
        </w:rPr>
        <w:t>45226370548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26D0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26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2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2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26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2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2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3462</izvorni_sadrzaj>
    <derivirana_varijabla naziv="DomainObject.Predmet.Broj_1">3462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St-3462/2015</izvorni_sadrzaj>
    <derivirana_varijabla naziv="DomainObject.Predmet.OznakaBroj_1">St-3462/2015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 PROMET poduzeće za proizvodnju gumenih proizvoda, unutarnju i vanjsku trgovinu s p.o.</izvorni_sadrzaj>
    <derivirana_varijabla naziv="DomainObject.Predmet.ProtustrankaFormated_1">  GUMA PROMET poduzeće za proizvodnju gumenih proizvoda, unutarnju i vanjsku trgovinu s p.o.</derivirana_varijabla>
  </DomainObject.Predmet.ProtustrankaFormated>
  <DomainObject.Predmet.ProtustrankaFormatedOIB>
    <izvorni_sadrzaj>  GUMA PROMET poduzeće za proizvodnju gumenih proizvoda, unutarnju i vanjsku trgovinu s p.o., OIB 45226370548</izvorni_sadrzaj>
    <derivirana_varijabla naziv="DomainObject.Predmet.ProtustrankaFormatedOIB_1">  GUMA PROMET poduzeće za proizvodnju gumenih proizvoda, unutarnju i vanjsku trgovinu s p.o., OIB 45226370548</derivirana_varijabla>
  </DomainObject.Predmet.ProtustrankaFormatedOIB>
  <DomainObject.Predmet.ProtustrankaFormatedWithAdress>
    <izvorni_sadrzaj> GUMA PROMET poduzeće za proizvodnju gumenih proizvoda, unutarnju i vanjsku trgovinu s p.o., Jasenik 16, 10000 Zagreb</izvorni_sadrzaj>
    <derivirana_varijabla naziv="DomainObject.Predmet.ProtustrankaFormatedWithAdress_1"> GUMA PROMET poduzeće za proizvodnju gumenih proizvoda, unutarnju i vanjsku trgovinu s p.o., Jasenik 16, 10000 Zagreb</derivirana_varijabla>
  </DomainObject.Predmet.ProtustrankaFormatedWithAdress>
  <DomainObject.Predmet.ProtustrankaFormatedWithAdressOIB>
    <izvorni_sadrzaj> GUMA PROMET poduzeće za proizvodnju gumenih proizvoda, unutarnju i vanjsku trgovinu s p.o., OIB 45226370548, Jasenik 16, 10000 Zagreb</izvorni_sadrzaj>
    <derivirana_varijabla naziv="DomainObject.Predmet.ProtustrankaFormatedWithAdressOIB_1"> GUMA PROMET poduzeće za proizvodnju gumenih proizvoda, unutarnju i vanjsku trgovinu s p.o., OIB 45226370548, Jasenik 16, 10000 Zagreb</derivirana_varijabla>
  </DomainObject.Predmet.ProtustrankaFormatedWithAdressOIB>
  <DomainObject.Predmet.ProtustrankaWithAdress>
    <izvorni_sadrzaj>GUMA PROMET poduzeće za proizvodnju gumenih proizvoda, unutarnju i vanjsku trgovinu s p.o. Jasenik 16, 10000 Zagreb</izvorni_sadrzaj>
    <derivirana_varijabla naziv="DomainObject.Predmet.ProtustrankaWithAdress_1">GUMA PROMET poduzeće za proizvodnju gumenih proizvoda, unutarnju i vanjsku trgovinu s p.o. Jasenik 16, 10000 Zagreb</derivirana_varijabla>
  </DomainObject.Predmet.ProtustrankaWithAdress>
  <DomainObject.Predmet.ProtustrankaWithAdressOIB>
    <izvorni_sadrzaj>GUMA PROMET poduzeće za proizvodnju gumenih proizvoda, unutarnju i vanjsku trgovinu s p.o., OIB 45226370548, Jasenik 16, 10000 Zagreb</izvorni_sadrzaj>
    <derivirana_varijabla naziv="DomainObject.Predmet.ProtustrankaWithAdressOIB_1">GUMA PROMET poduzeće za proizvodnju gumenih proizvoda, unutarnju i vanjsku trgovinu s p.o., OIB 45226370548, Jasenik 16, 10000 Zagreb</derivirana_varijabla>
  </DomainObject.Predmet.ProtustrankaWithAdressOIB>
  <DomainObject.Predmet.ProtustrankaNazivFormated>
    <izvorni_sadrzaj>GUMA PROMET poduzeće za proizvodnju gumenih proizvoda, unutarnju i vanjsku trgovinu s p.o.</izvorni_sadrzaj>
    <derivirana_varijabla naziv="DomainObject.Predmet.ProtustrankaNazivFormated_1">GUMA PROMET poduzeće za proizvodnju gumenih proizvoda, unutarnju i vanjsku trgovinu s p.o.</derivirana_varijabla>
  </DomainObject.Predmet.ProtustrankaNazivFormated>
  <DomainObject.Predmet.ProtustrankaNazivFormatedOIB>
    <izvorni_sadrzaj>GUMA PROMET poduzeće za proizvodnju gumenih proizvoda, unutarnju i vanjsku trgovinu s p.o., OIB 45226370548</izvorni_sadrzaj>
    <derivirana_varijabla naziv="DomainObject.Predmet.ProtustrankaNazivFormatedOIB_1">GUMA PROMET poduzeće za proizvodnju gumenih proizvoda, unutarnju i vanjsku trgovinu s p.o., OIB 45226370548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GUMA PROMET poduzeće za proizvodnju gumenih proizvoda, unutarnju i vanjsku trgovinu s p.o.</item>
    </izvorni_sadrzaj>
    <derivirana_varijabla naziv="DomainObject.Predmet.ProtuStrankaListFormated_1">
      <item>GUMA PROMET poduzeće za proizvodnju gumenih proizvoda, unutarnju i vanjsku trgovinu s p.o.</item>
    </derivirana_varijabla>
  </DomainObject.Predmet.ProtuStrankaListFormated>
  <DomainObject.Predmet.ProtuStrankaListFormatedOIB>
    <izvorni_sadrzaj>
      <item>GUMA PROMET poduzeće za proizvodnju gumenih proizvoda, unutarnju i vanjsku trgovinu s p.o., OIB 45226370548</item>
    </izvorni_sadrzaj>
    <derivirana_varijabla naziv="DomainObject.Predmet.ProtuStrankaListFormatedOIB_1">
      <item>GUMA PROMET poduzeće za proizvodnju gumenih proizvoda, unutarnju i vanjsku trgovinu s p.o., OIB 45226370548</item>
    </derivirana_varijabla>
  </DomainObject.Predmet.ProtuStrankaListFormatedOIB>
  <DomainObject.Predmet.ProtuStrankaListFormatedWithAdress>
    <izvorni_sadrzaj>
      <item>GUMA PROMET poduzeće za proizvodnju gumenih proizvoda, unutarnju i vanjsku trgovinu s p.o., Jasenik 16, 10000 Zagreb</item>
    </izvorni_sadrzaj>
    <derivirana_varijabla naziv="DomainObject.Predmet.ProtuStrankaListFormatedWithAdress_1">
      <item>GUMA PROMET poduzeće za proizvodnju gumenih proizvoda, unutarnju i vanjsku trgovinu s p.o., Jasenik 16, 10000 Zagreb</item>
    </derivirana_varijabla>
  </DomainObject.Predmet.ProtuStrankaListFormatedWithAdress>
  <DomainObject.Predmet.ProtuStrankaListFormatedWithAdressOIB>
    <izvorni_sadrzaj>
      <item>GUMA PROMET poduzeće za proizvodnju gumenih proizvoda, unutarnju i vanjsku trgovinu s p.o., OIB 45226370548, Jasenik 16, 10000 Zagreb</item>
    </izvorni_sadrzaj>
    <derivirana_varijabla naziv="DomainObject.Predmet.ProtuStrankaListFormatedWithAdressOIB_1">
      <item>GUMA PROMET poduzeće za proizvodnju gumenih proizvoda, unutarnju i vanjsku trgovinu s p.o., OIB 45226370548, Jasenik 16, 10000 Zagreb</item>
    </derivirana_varijabla>
  </DomainObject.Predmet.ProtuStrankaListFormatedWithAdressOIB>
  <DomainObject.Predmet.ProtuStrankaListNazivFormated>
    <izvorni_sadrzaj>
      <item>GUMA PROMET poduzeće za proizvodnju gumenih proizvoda, unutarnju i vanjsku trgovinu s p.o.</item>
    </izvorni_sadrzaj>
    <derivirana_varijabla naziv="DomainObject.Predmet.ProtuStrankaListNazivFormated_1">
      <item>GUMA PROMET poduzeće za proizvodnju gumenih proizvoda, unutarnju i vanjsku trgovinu s p.o.</item>
    </derivirana_varijabla>
  </DomainObject.Predmet.ProtuStrankaListNazivFormated>
  <DomainObject.Predmet.ProtuStrankaListNazivFormatedOIB>
    <izvorni_sadrzaj>
      <item>GUMA PROMET poduzeće za proizvodnju gumenih proizvoda, unutarnju i vanjsku trgovinu s p.o., OIB 45226370548</item>
    </izvorni_sadrzaj>
    <derivirana_varijabla naziv="DomainObject.Predmet.ProtuStrankaListNazivFormatedOIB_1">
      <item>GUMA PROMET poduzeće za proizvodnju gumenih proizvoda, unutarnju i vanjsku trgovinu s p.o., OIB 45226370548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GUMA PROMET poduzeće za proizvodnju gumenih proizvoda, unutarnju i vanjsku trgovinu s p.o.</izvorni_sadrzaj>
    <derivirana_varijabla naziv="DomainObject.Predmet.ProtustrankaIDrugi_1">GUMA PROMET poduzeće za proizvodnju gumenih proizvoda, unutarnju i vanjsku trgovinu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GUMA PROMET poduzeće za proizvodnju gumenih proizvoda, unutarnju i vanjsku trgovinu s p.o., OIB 45226370548, Jasenik 16, 10000 Zagreb</izvorni_sadrzaj>
    <derivirana_varijabla naziv="DomainObject.Predmet.ProtustrankaIDrugiAdressOIB_1">GUMA PROMET poduzeće za proizvodnju gumenih proizvoda, unutarnju i vanjsku trgovinu s p.o., OIB 45226370548, Jasenik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GUMA PROMET poduzeće za proizvodnju gumenih proizvoda, unutarnju i vanjsku trgovinu s p.o.</item>
    </izvorni_sadrzaj>
    <derivirana_varijabla naziv="DomainObject.Predmet.SudioniciListNaziv_1">
      <item>FINA Regionalni centar Zagreb</item>
      <item>GUMA PROMET poduzeće za proizvodnju gumenih proizvoda, unutarnju i vanjsku trgovinu s p.o.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GUMA PROMET poduzeće za proizvodnju gumenih proizvoda, unutarnju i vanjsku trgovinu s p.o., OIB 45226370548, Jasenik 16,10000 Zagreb</item>
    </izvorni_sadrzaj>
    <derivirana_varijabla naziv="DomainObject.Predmet.SudioniciListAdressOIB_1">
      <item>FINA Regionalni centar Zagreb, OIB 85821130368, Trg svibanjskih žrtava 1995. 1,10000 Zagreb</item>
      <item>GUMA PROMET poduzeće za proizvodnju gumenih proizvoda, unutarnju i vanjsku trgovinu s p.o., OIB 45226370548, Jasenik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45226370548</item>
    </izvorni_sadrzaj>
    <derivirana_varijabla naziv="DomainObject.Predmet.SudioniciListNazivOIB_1">
      <item>, OIB 85821130368</item>
      <item>, OIB 45226370548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842</properties:Characters>
  <properties:Lines>45</properties:Lines>
  <properties:Paragraphs>21</properties:Paragraphs>
  <properties:TotalTime>720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2016-04-19T06:52:00Z</cp:lastPrinted>
  <dcterms:modified xmlns:xsi="http://www.w3.org/2001/XMLSchema-instance" xsi:type="dcterms:W3CDTF">2016-04-19T06:53:00Z</dcterms:modified>
  <cp:revision>314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