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2e25" w14:paraId="3a42e25" w:rsidRDefault="00E16EBE" w:rsidP="00E16EBE" w:rsidR="00E16EBE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 xml:space="preserve">  9 St-59/15</w:t>
      </w:r>
    </w:p>
    <w:p w:rsidRDefault="00E16EBE" w:rsidP="00E16EBE" w:rsidR="00E16EBE">
      <w:pPr>
        <w:spacing w:after="0"/>
        <w:rPr>
          <w:rFonts w:cs="Times New Roman" w:eastAsia="Times New Roman"/>
          <w:lang w:eastAsia="hr-HR"/>
        </w:rPr>
      </w:pPr>
    </w:p>
    <w:p w:rsidRDefault="00E16EBE" w:rsidP="00E16EBE" w:rsidR="00E16EBE">
      <w:pPr>
        <w:spacing w:after="0"/>
        <w:rPr>
          <w:rFonts w:cs="Times New Roman" w:eastAsia="Times New Roman"/>
          <w:lang w:eastAsia="hr-HR"/>
        </w:rPr>
      </w:pPr>
    </w:p>
    <w:p w:rsidRDefault="00E16EBE" w:rsidP="00E16EBE" w:rsidR="00E16EBE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E16EBE" w:rsidP="00E16EBE" w:rsidR="00E16EBE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>
          <w:rPr>
            <w:rFonts w:cs="Times New Roman" w:eastAsia="Times New Roman"/>
            <w:lang w:eastAsia="hr-HR"/>
          </w:rPr>
          <w:t>SUD U</w:t>
        </w:r>
      </w:smartTag>
      <w:r>
        <w:rPr>
          <w:rFonts w:cs="Times New Roman" w:eastAsia="Times New Roman"/>
          <w:lang w:eastAsia="hr-HR"/>
        </w:rPr>
        <w:t xml:space="preserve"> ZADRU</w:t>
      </w:r>
    </w:p>
    <w:p w:rsidRDefault="00E16EBE" w:rsidP="00E16EBE" w:rsidR="00E16EBE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ŠIBENIKU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</w:t>
      </w:r>
    </w:p>
    <w:p w:rsidRDefault="00E16EBE" w:rsidP="00E16EBE" w:rsidR="00E16EB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16EBE" w:rsidP="00E16EBE" w:rsidR="00E16EBE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KA   H R V A T S K A</w:t>
      </w:r>
    </w:p>
    <w:p w:rsidRDefault="00E16EBE" w:rsidP="00E16EBE" w:rsidR="00E16EB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16EBE" w:rsidP="00E16EBE" w:rsidR="00E16EBE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A K</w:t>
      </w:r>
    </w:p>
    <w:p w:rsidRDefault="00E16EBE" w:rsidP="00E16EBE" w:rsidR="00E16EBE">
      <w:pPr>
        <w:spacing w:after="0"/>
        <w:rPr>
          <w:rFonts w:cs="Times New Roman" w:eastAsia="Times New Roman"/>
          <w:lang w:eastAsia="hr-HR"/>
        </w:rPr>
      </w:pPr>
    </w:p>
    <w:p w:rsidRDefault="00E16EBE" w:rsidP="00E16EBE" w:rsidR="00E16E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Stalna služba u Šibeniku, OIB:39670464653, po stečajnom sucu Terezija Goreta, u stečajnom postupku nad imovinom stečajnog dužnika </w:t>
      </w:r>
      <w:r w:rsidRPr="00E16EBE">
        <w:rPr>
          <w:rFonts w:cs="Times New Roman" w:eastAsia="Times New Roman"/>
          <w:lang w:eastAsia="hr-HR"/>
        </w:rPr>
        <w:t>MATELL DENTAL CENTAR d.o.o.</w:t>
      </w:r>
      <w:r>
        <w:rPr>
          <w:rFonts w:cs="Times New Roman" w:eastAsia="Times New Roman"/>
          <w:lang w:eastAsia="hr-HR"/>
        </w:rPr>
        <w:t xml:space="preserve">, Vodice, </w:t>
      </w:r>
      <w:proofErr w:type="spellStart"/>
      <w:r>
        <w:rPr>
          <w:rFonts w:cs="Times New Roman" w:eastAsia="Times New Roman"/>
          <w:lang w:eastAsia="hr-HR"/>
        </w:rPr>
        <w:t>Ćirila</w:t>
      </w:r>
      <w:proofErr w:type="spellEnd"/>
      <w:r>
        <w:rPr>
          <w:rFonts w:cs="Times New Roman" w:eastAsia="Times New Roman"/>
          <w:lang w:eastAsia="hr-HR"/>
        </w:rPr>
        <w:t xml:space="preserve"> i Metoda 2, OIB: </w:t>
      </w:r>
      <w:r w:rsidRPr="00E16EBE">
        <w:rPr>
          <w:rFonts w:cs="Times New Roman" w:eastAsia="Times New Roman"/>
          <w:lang w:eastAsia="hr-HR"/>
        </w:rPr>
        <w:t>98719574826</w:t>
      </w:r>
      <w:r>
        <w:rPr>
          <w:rFonts w:cs="Times New Roman" w:eastAsia="Times New Roman"/>
          <w:lang w:eastAsia="hr-HR"/>
        </w:rPr>
        <w:t>, dana 02. veljače 2017. godine,</w:t>
      </w:r>
    </w:p>
    <w:p w:rsidRDefault="00E16EBE" w:rsidP="00E16EBE" w:rsidR="00E16EBE">
      <w:pPr>
        <w:spacing w:after="0"/>
        <w:rPr>
          <w:rFonts w:cs="Times New Roman" w:eastAsia="Times New Roman"/>
          <w:b/>
          <w:lang w:eastAsia="hr-HR"/>
        </w:rPr>
      </w:pPr>
    </w:p>
    <w:p w:rsidRDefault="00E16EBE" w:rsidP="00E16EBE" w:rsidR="00E16EBE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i o   j e</w:t>
      </w:r>
    </w:p>
    <w:p w:rsidRDefault="00E16EBE" w:rsidP="00E16EBE" w:rsidR="00E16EBE">
      <w:pPr>
        <w:spacing w:after="0"/>
        <w:rPr>
          <w:rFonts w:cs="Times New Roman" w:eastAsia="Times New Roman"/>
          <w:b/>
          <w:lang w:eastAsia="hr-HR"/>
        </w:rPr>
      </w:pPr>
    </w:p>
    <w:p w:rsidRDefault="00E16EBE" w:rsidP="00E16EBE" w:rsidR="00E16EBE">
      <w:pPr>
        <w:spacing w:after="0"/>
        <w:rPr>
          <w:rFonts w:cs="Times New Roman" w:eastAsia="Times New Roman"/>
          <w:b/>
          <w:lang w:eastAsia="hr-HR"/>
        </w:rPr>
      </w:pPr>
    </w:p>
    <w:p w:rsidRDefault="00E16EBE" w:rsidP="00E16EBE" w:rsidR="00E16EBE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>Odgađa se ispitno i izvještajno ročište zakazano za 02. ožujka</w:t>
      </w:r>
      <w:r>
        <w:rPr>
          <w:rFonts w:cs="Times New Roman" w:eastAsia="Times New Roman"/>
          <w:b/>
          <w:lang w:eastAsia="hr-HR"/>
        </w:rPr>
        <w:t xml:space="preserve"> 2017. godine u 10,00  kod ovog suda, do odluke Visokog trgovačkog suda Republike Hrvatske o žalbi na rješenje o otvaranju stečajnog postupka.</w:t>
      </w:r>
    </w:p>
    <w:p w:rsidRDefault="00E16EBE" w:rsidP="00E16EBE" w:rsidR="00E16EB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16EBE" w:rsidP="00E16EBE" w:rsidR="00E16EBE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O b r a z l o ž e n j e</w:t>
      </w:r>
    </w:p>
    <w:p w:rsidRDefault="00E16EBE" w:rsidP="00E16EBE" w:rsidR="00E16EBE">
      <w:pPr>
        <w:spacing w:after="0"/>
        <w:rPr>
          <w:rFonts w:cs="Times New Roman" w:eastAsia="Times New Roman"/>
          <w:lang w:eastAsia="hr-HR"/>
        </w:rPr>
      </w:pPr>
    </w:p>
    <w:p w:rsidRDefault="00E16EBE" w:rsidP="00E16EBE" w:rsidR="00E16E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Dana 25. studenog 2016 godine ovaj sud je donio rješenje o otvaranju stečajnog postupka nad dužnikom te imenovao stečajnog upravitelja Draško Lambaša iz Šibenika</w:t>
      </w:r>
    </w:p>
    <w:p w:rsidRDefault="00E16EBE" w:rsidP="00E16EBE" w:rsidR="00E16E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EBE" w:rsidP="00E16EBE" w:rsidR="00E16E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Navedenim rješenjem određeno je ispitno i izvještajno ročište za 02. Ožujka 2017. godine u 10,00 sati kod ovog suda, sudnica broj 26/I. </w:t>
      </w:r>
    </w:p>
    <w:p w:rsidRDefault="00E16EBE" w:rsidP="00E16EBE" w:rsidR="00E16E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6EBE" w:rsidP="00E16EBE" w:rsidR="00E16E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Međutim, dana 05. Prosinca 2016. Godine na navedeno rješenje o otvaranju stečaja izjavljena je žalba od strane dužnika, stoga, je sud zaključio kao u izreci.  </w:t>
      </w:r>
    </w:p>
    <w:p w:rsidRDefault="00E16EBE" w:rsidP="00E16EBE" w:rsidR="00E16EB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16EBE" w:rsidP="00E16EBE" w:rsidR="00E16EB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02. veljače 2017. godine.</w:t>
      </w:r>
    </w:p>
    <w:p w:rsidRDefault="00E16EBE" w:rsidP="00E16EBE" w:rsidR="00E16E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6EBE" w:rsidP="00E16EBE" w:rsidR="00E16EBE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STEČAJNI SUDAC</w:t>
      </w:r>
    </w:p>
    <w:p w:rsidRDefault="00E16EBE" w:rsidP="00E16EBE" w:rsidR="00E16EBE">
      <w:pPr>
        <w:spacing w:after="0"/>
        <w:rPr>
          <w:rFonts w:cs="Times New Roman" w:eastAsia="Times New Roman"/>
          <w:lang w:eastAsia="hr-HR"/>
        </w:rPr>
      </w:pPr>
    </w:p>
    <w:p w:rsidRDefault="00E16EBE" w:rsidP="00E16EBE" w:rsidR="00E16EBE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D17D6E">
        <w:rPr>
          <w:rFonts w:cs="Times New Roman" w:eastAsia="Times New Roman"/>
          <w:lang w:eastAsia="hr-HR"/>
        </w:rPr>
        <w:t>Terezija Goreta</w:t>
      </w:r>
    </w:p>
    <w:p w:rsidRDefault="00E16EBE" w:rsidP="00E16EBE" w:rsidR="00E16EBE">
      <w:pPr>
        <w:spacing w:after="0"/>
        <w:ind w:firstLine="708" w:left="4956"/>
        <w:jc w:val="both"/>
        <w:rPr>
          <w:rFonts w:cs="Times New Roman" w:eastAsia="Times New Roman"/>
          <w:b/>
          <w:lang w:eastAsia="hr-HR"/>
        </w:rPr>
      </w:pPr>
    </w:p>
    <w:p w:rsidRDefault="00E16EBE" w:rsidP="00E16EBE" w:rsidR="00E16EBE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E16EBE" w:rsidP="00E16EBE" w:rsidR="00E16EB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zaključka nije dopuštena žalba. </w:t>
      </w:r>
    </w:p>
    <w:p w:rsidRDefault="00E16EBE" w:rsidP="00E16EBE" w:rsidR="00E16EB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E16EBE" w:rsidP="00E16EBE" w:rsidR="00E16EBE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DNA:</w:t>
      </w:r>
    </w:p>
    <w:p w:rsidRDefault="00E16EBE" w:rsidP="00E16EBE" w:rsidR="00E16EBE">
      <w:pPr>
        <w:numPr>
          <w:ilvl w:val="0"/>
          <w:numId w:val="1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Stečajnom dužniku</w:t>
      </w:r>
    </w:p>
    <w:p w:rsidRDefault="00E16EBE" w:rsidP="00E16EBE" w:rsidR="00E16EBE">
      <w:pPr>
        <w:numPr>
          <w:ilvl w:val="0"/>
          <w:numId w:val="1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Stečajnom upravitelju </w:t>
      </w:r>
    </w:p>
    <w:p w:rsidRDefault="00E16EBE" w:rsidP="00E16EBE" w:rsidR="00E16EBE">
      <w:pPr>
        <w:numPr>
          <w:ilvl w:val="0"/>
          <w:numId w:val="1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e-oglasna ploča</w:t>
      </w:r>
    </w:p>
    <w:p w:rsidRDefault="00E16EBE" w:rsidP="00E16EBE" w:rsidR="00E16EBE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E16EBE" w:rsidP="00E16EBE" w:rsidR="00E16EBE">
      <w:pPr>
        <w:spacing w:after="0"/>
        <w:rPr>
          <w:rFonts w:cs="Times New Roman" w:eastAsia="Times New Roman"/>
          <w:lang w:eastAsia="hr-HR"/>
        </w:rPr>
      </w:pPr>
    </w:p>
    <w:p w:rsidRDefault="00056E5B" w:rsidR="00056E5B"/>
    <w:sectPr w:rsidR="00056E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846E1B"/>
    <w:multiLevelType w:val="hybridMultilevel"/>
    <w:tmpl w:val="114CE622"/>
    <w:lvl w:tplc="0BA2972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2189"/>
    <w:rsid w:val="00056E5B"/>
    <w:rsid w:val="001D1909"/>
    <w:rsid w:val="00502189"/>
    <w:rsid w:val="00D17D6E"/>
    <w:rsid w:val="00E1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6E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D1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90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D1909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D190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D190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6E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D19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90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D1909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D190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D190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2078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pripojen spis 1 St-837/16</izvorni_sadrzaj>
    <derivirana_varijabla naziv="DomainObject.Predmet.Opis_1">Spisu pripojen spis 1 St-837/16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oč. ŽALBE
- 02.2.17. - košuljica spisa kod suca</izvorni_sadrzaj>
    <derivirana_varijabla naziv="DomainObject.Predmet.PrimjedbaSuca_1">oč. ŽALBE
- 02.2.17. - košuljica spisa kod suca</derivirana_varijabla>
  </DomainObject.Predmet.PrimjedbaSuca>
  <DomainObject.Predmet.ProtustrankaFormated>
    <izvorni_sadrzaj>  MATELL DENTAL CENTAR d.o.o. za obavljanje zdravstvene djelatnosti opće stomatologije, stomatološke protetike, ortodoncije, den zastupanog po punomoćniku Goran Nedoklan; Josip Čiček</izvorni_sadrzaj>
    <derivirana_varijabla naziv="DomainObject.Predmet.ProtustrankaFormated_1">  MATELL DENTAL CENTAR d.o.o. za obavljanje zdravstvene djelatnosti opće stomatologije, stomatološke protetike, ortodoncije, den zastupanog po punomoćniku Goran Nedoklan; Josip Čiček</derivirana_varijabla>
  </DomainObject.Predmet.ProtustrankaFormated>
  <DomainObject.Predmet.ProtustrankaFormatedOIB>
    <izvorni_sadrzaj>  MATELL DENTAL CENTAR d.o.o. za obavljanje zdravstvene djelatnosti opće stomatologije, stomatološke protetike, ortodoncije, den, OIB 98719574826 zastupanog po punomoćniku Goran Nedoklan; Josip Čiček</izvorni_sadrzaj>
    <derivirana_varijabla naziv="DomainObject.Predmet.ProtustrankaFormatedOIB_1">  MATELL DENTAL CENTAR d.o.o. za obavljanje zdravstvene djelatnosti opće stomatologije, stomatološke protetike, ortodoncije, den, OIB 98719574826 zastupanog po punomoćniku Goran Nedoklan; Josip Čiček</derivirana_varijabla>
  </DomainObject.Predmet.ProtustrankaFormatedOIB>
  <DomainObject.Predmet.ProtustrankaFormatedWithAdress>
    <izvorni_sadrzaj> MATELL DENTAL CENTAR d.o.o. za obavljanje zdravstvene djelatnosti opće stomatologije, stomatološke protetike, ortodoncije, den, Ćirila i Metoda 2, 22211 Vodice zastupanog po punomoćniku Goran Nedoklan; Josip Čiček</izvorni_sadrzaj>
    <derivirana_varijabla naziv="DomainObject.Predmet.ProtustrankaFormatedWithAdress_1"> MATELL DENTAL CENTAR d.o.o. za obavljanje zdravstvene djelatnosti opće stomatologije, stomatološke protetike, ortodoncije, den, Ćirila i Metoda 2, 22211 Vodice zastupanog po punomoćniku Goran Nedoklan; Josip Čiček</derivirana_varijabla>
  </DomainObject.Predmet.ProtustrankaFormatedWithAdress>
  <DomainObject.Predmet.ProtustrankaFormatedWithAdressOIB>
    <izvorni_sadrzaj> MATELL DENTAL CENTAR d.o.o. za obavljanje zdravstvene djelatnosti opće stomatologije, stomatološke protetike, ortodoncije, den, OIB 98719574826, Ćirila i Metoda 2, 22211 Vodice zastupanog po punomoćniku Goran Nedoklan; Josip Čiček</izvorni_sadrzaj>
    <derivirana_varijabla naziv="DomainObject.Predmet.ProtustrankaFormatedWithAdressOIB_1"> MATELL DENTAL CENTAR d.o.o. za obavljanje zdravstvene djelatnosti opće stomatologije, stomatološke protetike, ortodoncije, den, OIB 98719574826, Ćirila i Metoda 2, 22211 Vodice zastupanog po punomoćniku Goran Nedoklan; Josip Čiček</derivirana_varijabla>
  </DomainObject.Predmet.ProtustrankaFormatedWithAdressOIB>
  <DomainObject.Predmet.ProtustrankaWithAdress>
    <izvorni_sadrzaj>MATELL DENTAL CENTAR d.o.o. za obavljanje zdravstvene djelatnosti opće stomatologije, stomatološke protetike, ortodoncije, den Ćirila i Metoda 2, 22211 Vodice</izvorni_sadrzaj>
    <derivirana_varijabla naziv="DomainObject.Predmet.ProtustrankaWithAdress_1">MATELL DENTAL CENTAR d.o.o. za obavljanje zdravstvene djelatnosti opće stomatologije, stomatološke protetike, ortodoncije, den Ćirila i Metoda 2, 22211 Vodice</derivirana_varijabla>
  </DomainObject.Predmet.ProtustrankaWithAdress>
  <DomainObject.Predmet.ProtustrankaWithAdressOIB>
    <izvorni_sadrzaj>MATELL DENTAL CENTAR d.o.o. za obavljanje zdravstvene djelatnosti opće stomatologije, stomatološke protetike, ortodoncije, den, OIB 98719574826, Ćirila i Metoda 2, 22211 Vodice</izvorni_sadrzaj>
    <derivirana_varijabla naziv="DomainObject.Predmet.ProtustrankaWithAdressOIB_1">MATELL DENTAL CENTAR d.o.o. za obavljanje zdravstvene djelatnosti opće stomatologije, stomatološke protetike, ortodoncije, den, OIB 98719574826, Ćirila i Metoda 2, 22211 Vodice</derivirana_varijabla>
  </DomainObject.Predmet.ProtustrankaWithAdressOIB>
  <DomainObject.Predmet.ProtustrankaNazivFormated>
    <izvorni_sadrzaj>MATELL DENTAL CENTAR d.o.o. za obavljanje zdravstvene djelatnosti opće stomatologije, stomatološke protetike, ortodoncije, den</izvorni_sadrzaj>
    <derivirana_varijabla naziv="DomainObject.Predmet.ProtustrankaNazivFormated_1">MATELL DENTAL CENTAR d.o.o. za obavljanje zdravstvene djelatnosti opće stomatologije, stomatološke protetike, ortodoncije, den</derivirana_varijabla>
  </DomainObject.Predmet.ProtustrankaNazivFormated>
  <DomainObject.Predmet.ProtustrankaNazivFormatedOIB>
    <izvorni_sadrzaj>MATELL DENTAL CENTAR d.o.o. za obavljanje zdravstvene djelatnosti opće stomatologije, stomatološke protetike, ortodoncije, den, OIB 98719574826</izvorni_sadrzaj>
    <derivirana_varijabla naziv="DomainObject.Predmet.ProtustrankaNazivFormatedOIB_1">MATELL DENTAL CENTAR d.o.o. za obavljanje zdravstvene djelatnosti opće stomatologije, stomatološke protetike, ortodoncije, den, OIB 98719574826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prosinca 2016.</izvorni_sadrzaj>
    <derivirana_varijabla naziv="DomainObject.Predmet.SpisIzvanSuda.DatumIzlazaSpisa_1">6. prosinca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odjel; FINA - Podružnica Šibenik</izvorni_sadrzaj>
    <derivirana_varijabla naziv="DomainObject.Predmet.StrankaFormated_1">  RHMF POREZNA UPRAVA - Područni ured Dalmacija zastupanog po punomoćniku ŽDO U ŠIBENIKU - Građansko-upravni odjel; FINA - Podružnica Šibenik</derivirana_varijabla>
  </DomainObject.Predmet.StrankaFormated>
  <DomainObject.Predmet.StrankaFormatedOIB>
    <izvorni_sadrzaj>  RHMF POREZNA UPRAVA - Područni ured Dalmacija, OIB 18683136487 zastupanog po punomoćniku ŽDO U ŠIBENIKU - Građansko-upravni odjel; FINA - Podružnica Šibenik, OIB 85821130368</izvorni_sadrzaj>
    <derivirana_varijabla naziv="DomainObject.Predmet.StrankaFormatedOIB_1">  RHMF POREZNA UPRAVA - Područni ured Dalmacija, OIB 18683136487 zastupanog po punomoćniku ŽDO U ŠIBENIKU - Građansko-upravni odjel; FINA - Podružnica Šibenik, OIB 85821130368</derivirana_varijabla>
  </DomainObject.Predmet.StrankaFormatedOIB>
  <DomainObject.Predmet.StrankaFormatedWithAdress>
    <izvorni_sadrzaj> RHMF POREZNA UPRAVA - Područni ured Dalmacija zastupanog po punomoćniku ŽDO U ŠIBENIKU - Građansko-upravni odjel; FINA - Podružnica Šibenik, Perivoj L. Marune 1, 22000 Šibenik</izvorni_sadrzaj>
    <derivirana_varijabla naziv="DomainObject.Predmet.StrankaFormatedWithAdress_1"> RHMF POREZNA UPRAVA - Područni ured Dalmacija zastupanog po punomoćniku ŽDO U ŠIBENIKU - Građansko-upravni odjel; FINA - Podružnica Šibenik, Perivoj L. Marune 1, 22000 Šibenik</derivirana_varijabla>
  </DomainObject.Predmet.StrankaFormatedWithAdress>
  <DomainObject.Predmet.StrankaFormatedWithAdressOIB>
    <izvorni_sadrzaj> RHMF POREZNA UPRAVA - Područni ured Dalmacija, OIB 18683136487 zastupanog po punomoćniku ŽDO U ŠIBENIKU - Građansko-upravni odjel; FINA - Podružnica Šibenik, OIB 85821130368, Perivoj L. Marune 1, 22000 Šibenik</izvorni_sadrzaj>
    <derivirana_varijabla naziv="DomainObject.Predmet.StrankaFormatedWithAdressOIB_1"> RHMF POREZNA UPRAVA - Područni ured Dalmacija, OIB 18683136487 zastupanog po punomoćniku ŽDO U ŠIBENIKU - Građansko-upravni odjel; FINA - Podružnica Šibenik, OIB 85821130368, Perivoj L. Marune 1, 22000 Šibenik</derivirana_varijabla>
  </DomainObject.Predmet.StrankaFormatedWithAdressOIB>
  <DomainObject.Predmet.StrankaWithAdress>
    <izvorni_sadrzaj>RHMF POREZNA UPRAVA - Područni ured Dalmacija ,FINA - Podružnica Šibenik Perivoj L. Marune 1,22000 Šibenik</izvorni_sadrzaj>
    <derivirana_varijabla naziv="DomainObject.Predmet.StrankaWithAdress_1">RHMF POREZNA UPRAVA - Područni ured Dalmacija ,FINA - Podružnica Šibenik Perivoj L. Marune 1,22000 Šibenik</derivirana_varijabla>
  </DomainObject.Predmet.StrankaWithAdress>
  <DomainObject.Predmet.StrankaWithAdressOIB>
    <izvorni_sadrzaj>RHMF POREZNA UPRAVA - Područni ured Dalmacija, OIB 18683136487,FINA - Podružnica Šibenik, OIB 85821130368, Perivoj L. Marune 1,22000 Šibenik</izvorni_sadrzaj>
    <derivirana_varijabla naziv="DomainObject.Predmet.StrankaWithAdressOIB_1">RHMF POREZNA UPRAVA - Područni ured Dalmacija, OIB 18683136487,FINA - Podružnica Šibenik, OIB 85821130368, Perivoj L. Marune 1,22000 Šibenik</derivirana_varijabla>
  </DomainObject.Predmet.StrankaWithAdressOIB>
  <DomainObject.Predmet.StrankaNazivFormated>
    <izvorni_sadrzaj>RHMF POREZNA UPRAVA - Područni ured Dalmacija,FINA - Podružnica Šibenik</izvorni_sadrzaj>
    <derivirana_varijabla naziv="DomainObject.Predmet.StrankaNazivFormated_1">RHMF POREZNA UPRAVA - Područni ured Dalmacija,FINA - Podružnica Šibenik</derivirana_varijabla>
  </DomainObject.Predmet.StrankaNazivFormated>
  <DomainObject.Predmet.StrankaNazivFormatedOIB>
    <izvorni_sadrzaj>RHMF POREZNA UPRAVA - Područni ured Dalmacija, OIB 18683136487,FINA - Podružnica Šibenik, OIB 85821130368</izvorni_sadrzaj>
    <derivirana_varijabla naziv="DomainObject.Predmet.StrankaNazivFormatedOIB_1">RHMF POREZNA UPRAVA - Područni ured Dalmacija, OIB 18683136487,FINA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odjel</item>
      <item>FINA - Podružnica Šibenik</item>
    </izvorni_sadrzaj>
    <derivirana_varijabla naziv="DomainObject.Predmet.StrankaListFormated_1">
      <item>RHMF POREZNA UPRAVA - Područni ured Dalmacija zastupanog po punomoćniku ŽDO U ŠIBENIKU - Građansko-upravni odjel</item>
      <item>FINA - Podružnica Šibenik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  <item>FINA - Podružnica Šibenik, OIB 85821130368</item>
    </izvorni_sadrzaj>
    <derivirana_varijabla naziv="DomainObject.Predmet.StrankaListFormatedOIB_1">
      <item>RHMF POREZNA UPRAVA - Područni ured Dalmacija, OIB 18683136487 zastupanog po punomoćniku ŽDO U ŠIBENIKU - Građansko-upravni odjel</item>
      <item>FINA - Podružnica Šibenik, OIB 85821130368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odjel</item>
      <item>FINA - Podružnica Šibenik, Perivoj L. Marune 1, 22000 Šibenik</item>
    </izvorni_sadrzaj>
    <derivirana_varijabla naziv="DomainObject.Predmet.StrankaListFormatedWithAdress_1">
      <item>RHMF POREZNA UPRAVA - Područni ured Dalmacija zastupanog po punomoćniku ŽDO U ŠIBENIKU - Građansko-upravni odjel</item>
      <item>FINA - Podružnica Šibenik, Perivoj L. Marune 1, 22000 Šibenik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Građansko-upravni odjel</item>
      <item>FINA - Podružnica Šibenik, OIB 85821130368, Perivoj L. Marune 1, 22000 Šibenik</item>
    </izvorni_sadrzaj>
    <derivirana_varijabla naziv="DomainObject.Predmet.StrankaListFormatedWithAdressOIB_1">
      <item>RHMF POREZNA UPRAVA - Područni ured Dalmacija, OIB 18683136487 zastupanog po punomoćniku ŽDO U ŠIBENIKU - Građansko-upravni odjel</item>
      <item>FINA - Podružnica Šibenik, OIB 85821130368, Perivoj L. Marune 1, 22000 Šibenik</item>
    </derivirana_varijabla>
  </DomainObject.Predmet.StrankaListFormatedWithAdressOIB>
  <DomainObject.Predmet.StrankaListNazivFormated>
    <izvorni_sadrzaj>
      <item>RHMF POREZNA UPRAVA - Područni ured Dalmacija</item>
      <item>FINA - Podružnica Šibenik</item>
    </izvorni_sadrzaj>
    <derivirana_varijabla naziv="DomainObject.Predmet.StrankaListNazivFormated_1">
      <item>RHMF POREZNA UPRAVA - Područni ured Dalmacija</item>
      <item>FINA - Podružnica Šibenik</item>
    </derivirana_varijabla>
  </DomainObject.Predmet.StrankaListNazivFormated>
  <DomainObject.Predmet.StrankaListNazivFormatedOIB>
    <izvorni_sadrzaj>
      <item>RHMF POREZNA UPRAVA - Područni ured Dalmacija, OIB 18683136487</item>
      <item>FINA - Podružnica Šibenik, OIB 85821130368</item>
    </izvorni_sadrzaj>
    <derivirana_varijabla naziv="DomainObject.Predmet.StrankaListNazivFormatedOIB_1">
      <item>RHMF POREZNA UPRAVA - Područni ured Dalmacija, OIB 18683136487</item>
      <item>FINA - Podružnica Šibenik, OIB 85821130368</item>
    </derivirana_varijabla>
  </DomainObject.Predmet.StrankaListNazivFormatedOIB>
  <DomainObject.Predmet.ProtuStrankaListFormated>
    <izvorni_sadrzaj>
      <item>MATELL DENTAL CENTAR d.o.o. za obavljanje zdravstvene djelatnosti opće stomatologije, stomatološke protetike, ortodoncije, den zastupanog po punomoćniku Goran Nedoklan; Josip Čiček</item>
    </izvorni_sadrzaj>
    <derivirana_varijabla naziv="DomainObject.Predmet.ProtuStrankaListFormated_1">
      <item>MATELL DENTAL CENTAR d.o.o. za obavljanje zdravstvene djelatnosti opće stomatologije, stomatološke protetike, ortodoncije, den zastupanog po punomoćniku Goran Nedoklan; Josip Čiček</item>
    </derivirana_varijabla>
  </DomainObject.Predmet.ProtuStrankaListFormated>
  <DomainObject.Predmet.ProtuStrankaListFormatedOIB>
    <izvorni_sadrzaj>
      <item>MATELL DENTAL CENTAR d.o.o. za obavljanje zdravstvene djelatnosti opće stomatologije, stomatološke protetike, ortodoncije, den, OIB 98719574826 zastupanog po punomoćniku Goran Nedoklan; Josip Čiček</item>
    </izvorni_sadrzaj>
    <derivirana_varijabla naziv="DomainObject.Predmet.ProtuStrankaListFormatedOIB_1">
      <item>MATELL DENTAL CENTAR d.o.o. za obavljanje zdravstvene djelatnosti opće stomatologije, stomatološke protetike, ortodoncije, den, OIB 98719574826 zastupanog po punomoćniku Goran Nedoklan; Josip Čiček</item>
    </derivirana_varijabla>
  </DomainObject.Predmet.ProtuStrankaListFormatedOIB>
  <DomainObject.Predmet.ProtuStrankaListFormatedWithAdress>
    <izvorni_sadrzaj>
      <item>MATELL DENTAL CENTAR d.o.o. za obavljanje zdravstvene djelatnosti opće stomatologije, stomatološke protetike, ortodoncije, den, Ćirila i Metoda 2, 22211 Vodice zastupanog po punomoćniku Goran Nedoklan; Josip Čiček</item>
    </izvorni_sadrzaj>
    <derivirana_varijabla naziv="DomainObject.Predmet.ProtuStrankaListFormatedWithAdress_1">
      <item>MATELL DENTAL CENTAR d.o.o. za obavljanje zdravstvene djelatnosti opće stomatologije, stomatološke protetike, ortodoncije, den, Ćirila i Metoda 2, 22211 Vodice zastupanog po punomoćniku Goran Nedoklan; Josip Čiček</item>
    </derivirana_varijabla>
  </DomainObject.Predmet.ProtuStrankaListFormatedWithAdress>
  <DomainObject.Predmet.ProtuStrankaListFormatedWithAdressOIB>
    <izvorni_sadrzaj>
      <item>MATELL DENTAL CENTAR d.o.o. za obavljanje zdravstvene djelatnosti opće stomatologije, stomatološke protetike, ortodoncije, den, OIB 98719574826, Ćirila i Metoda 2, 22211 Vodice zastupanog po punomoćniku Goran Nedoklan; Josip Čiček</item>
    </izvorni_sadrzaj>
    <derivirana_varijabla naziv="DomainObject.Predmet.ProtuStrankaListFormatedWithAdressOIB_1">
      <item>MATELL DENTAL CENTAR d.o.o. za obavljanje zdravstvene djelatnosti opće stomatologije, stomatološke protetike, ortodoncije, den, OIB 98719574826, Ćirila i Metoda 2, 22211 Vodice zastupanog po punomoćniku Goran Nedoklan; Josip Čiček</item>
    </derivirana_varijabla>
  </DomainObject.Predmet.ProtuStrankaListFormatedWithAdressOIB>
  <DomainObject.Predmet.ProtuStrankaListNazivFormated>
    <izvorni_sadrzaj>
      <item>MATELL DENTAL CENTAR d.o.o. za obavljanje zdravstvene djelatnosti opće stomatologije, stomatološke protetike, ortodoncije, den</item>
    </izvorni_sadrzaj>
    <derivirana_varijabla naziv="DomainObject.Predmet.ProtuStrankaListNazivFormated_1">
      <item>MATELL DENTAL CENTAR d.o.o. za obavljanje zdravstvene djelatnosti opće stomatologije, stomatološke protetike, ortodoncije, den</item>
    </derivirana_varijabla>
  </DomainObject.Predmet.ProtuStrankaListNazivFormated>
  <DomainObject.Predmet.ProtuStrankaListNazivFormatedOIB>
    <izvorni_sadrzaj>
      <item>MATELL DENTAL CENTAR d.o.o. za obavljanje zdravstvene djelatnosti opće stomatologije, stomatološke protetike, ortodoncije, den, OIB 98719574826</item>
    </izvorni_sadrzaj>
    <derivirana_varijabla naziv="DomainObject.Predmet.ProtuStrankaListNazivFormatedOIB_1">
      <item>MATELL DENTAL CENTAR d.o.o. za obavljanje zdravstvene djelatnosti opće stomatologije, stomatološke protetike, ortodoncije, den, OIB 98719574826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  <item>Draško Lambaša</item>
      <item>Goran Nedoklan punomoćnik sudionika u postupku MATELL DENTAL CENTAR d.o.o. za obavljanje zdravstvene djelatnosti opće stomatologije, stomatološke protetike, ortodoncije, den</item>
      <item>Josip Čiček punomoćnik sudionika u postupku MATELL DENTAL CENTAR d.o.o. za obavljanje zdravstvene djelatnosti opće stomatologije, stomatološke protetike, ortodoncije, den</item>
    </izvorni_sadrzaj>
    <derivirana_varijabla naziv="DomainObject.Predmet.OstaliListFormated_1">
      <item>ŽDO U ŠIBENIKU - Građansko-upravni odjel punomoćnik sudionika u postupku RHMF POREZNA UPRAVA - Područni ured Dalmacija</item>
      <item>Draško Lambaša</item>
      <item>Goran Nedoklan punomoćnik sudionika u postupku MATELL DENTAL CENTAR d.o.o. za obavljanje zdravstvene djelatnosti opće stomatologije, stomatološke protetike, ortodoncije, den</item>
      <item>Josip Čiček punomoćnik sudionika u postupku MATELL DENTAL CENTAR d.o.o. za obavljanje zdravstvene djelatnosti opće stomatologije, stomatološke protetike, ortodoncije, den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  <item>Draško Lambaša, OIB 48593997552</item>
      <item>Goran Nedoklan, OIB 90236623617 punomoćnik sudionika u postupku MATELL DENTAL CENTAR d.o.o. za obavljanje zdravstvene djelatnosti opće stomatologije, stomatološke protetike, ortodoncije, den</item>
      <item>Josip Čiček, OIB 49974762698 punomoćnik sudionika u postupku MATELL DENTAL CENTAR d.o.o. za obavljanje zdravstvene djelatnosti opće stomatologije, stomatološke protetike, ortodoncije, den</item>
    </izvorni_sadrzaj>
    <derivirana_varijabla naziv="DomainObject.Predmet.OstaliListFormatedOIB_1">
      <item>ŽDO U ŠIBENIKU - Građansko-upravni odjel punomoćnik sudionika u postupku RHMF POREZNA UPRAVA - Područni ured Dalmacija</item>
      <item>Draško Lambaša, OIB 48593997552</item>
      <item>Goran Nedoklan, OIB 90236623617 punomoćnik sudionika u postupku MATELL DENTAL CENTAR d.o.o. za obavljanje zdravstvene djelatnosti opće stomatologije, stomatološke protetike, ortodoncije, den</item>
      <item>Josip Čiček, OIB 49974762698 punomoćnik sudionika u postupku MATELL DENTAL CENTAR d.o.o. za obavljanje zdravstvene djelatnosti opće stomatologije, stomatološke protetike, ortodoncije, den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  <item>Draško Lambaša, Drniških Žrtava 10, 22000 Šibenik</item>
      <item>Goran Nedoklan, Ul. B. Ćirila I Metoda 2, 22211 Vodice punomoćnik sudionika u postupku MATELL DENTAL CENTAR d.o.o. za obavljanje zdravstvene djelatnosti opće stomatologije, stomatološke protetike, ortodoncije, den</item>
      <item>Josip Čiček, Huzjanova 22, 10000 Zagreb punomoćnik sudionika u postupku MATELL DENTAL CENTAR d.o.o. za obavljanje zdravstvene djelatnosti opće stomatologije, stomatološke protetike, ortodoncije, den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  <item>Draško Lambaša, Drniških Žrtava 10, 22000 Šibenik</item>
      <item>Goran Nedoklan, Ul. B. Ćirila I Metoda 2, 22211 Vodice punomoćnik sudionika u postupku MATELL DENTAL CENTAR d.o.o. za obavljanje zdravstvene djelatnosti opće stomatologije, stomatološke protetike, ortodoncije, den</item>
      <item>Josip Čiček, Huzjanova 22, 10000 Zagreb punomoćnik sudionika u postupku MATELL DENTAL CENTAR d.o.o. za obavljanje zdravstvene djelatnosti opće stomatologije, stomatološke protetike, ortodoncije, den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Goran Nedoklan, OIB 90236623617, Ul. B. Ćirila I Metoda 2, 22211 Vodice punomoćnik sudionika u postupku MATELL DENTAL CENTAR d.o.o. za obavljanje zdravstvene djelatnosti opće stomatologije, stomatološke protetike, ortodoncije, den</item>
      <item>Josip Čiček, OIB 49974762698, Huzjanova 22, 10000 Zagreb punomoćnik sudionika u postupku MATELL DENTAL CENTAR d.o.o. za obavljanje zdravstvene djelatnosti opće stomatologije, stomatološke protetike, ortodoncije, den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Goran Nedoklan, OIB 90236623617, Ul. B. Ćirila I Metoda 2, 22211 Vodice punomoćnik sudionika u postupku MATELL DENTAL CENTAR d.o.o. za obavljanje zdravstvene djelatnosti opće stomatologije, stomatološke protetike, ortodoncije, den</item>
      <item>Josip Čiček, OIB 49974762698, Huzjanova 22, 10000 Zagreb punomoćnik sudionika u postupku MATELL DENTAL CENTAR d.o.o. za obavljanje zdravstvene djelatnosti opće stomatologije, stomatološke protetike, ortodoncije, den</item>
    </derivirana_varijabla>
  </DomainObject.Predmet.OstaliListFormatedWithAdressOIB>
  <DomainObject.Predmet.OstaliListNazivFormated>
    <izvorni_sadrzaj>
      <item>ŽDO U ŠIBENIKU - Građansko-upravni odjel</item>
      <item>Draško Lambaša</item>
      <item>Goran Nedoklan</item>
      <item>Josip Čiček</item>
    </izvorni_sadrzaj>
    <derivirana_varijabla naziv="DomainObject.Predmet.OstaliListNazivFormated_1">
      <item>ŽDO U ŠIBENIKU - Građansko-upravni odjel</item>
      <item>Draško Lambaša</item>
      <item>Goran Nedoklan</item>
      <item>Josip Čiček</item>
    </derivirana_varijabla>
  </DomainObject.Predmet.OstaliListNazivFormated>
  <DomainObject.Predmet.OstaliListNazivFormatedOIB>
    <izvorni_sadrzaj>
      <item>ŽDO U ŠIBENIKU - Građansko-upravni odjel</item>
      <item>Draško Lambaša, OIB 48593997552</item>
      <item>Goran Nedoklan, OIB 90236623617</item>
      <item>Josip Čiček, OIB 49974762698</item>
    </izvorni_sadrzaj>
    <derivirana_varijabla naziv="DomainObject.Predmet.OstaliListNazivFormatedOIB_1">
      <item>ŽDO U ŠIBENIKU - Građansko-upravni odjel</item>
      <item>Draško Lambaša, OIB 48593997552</item>
      <item>Goran Nedoklan, OIB 90236623617</item>
      <item>Josip Čiček, OIB 49974762698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 i dr.</izvorni_sadrzaj>
    <derivirana_varijabla naziv="DomainObject.Predmet.StrankaIDrugi_1">RHMF POREZNA UPRAVA - Područni ured Dalmacija i dr.</derivirana_varijabla>
  </DomainObject.Predmet.StrankaIDrugi>
  <DomainObject.Predmet.ProtustrankaIDrugi>
    <izvorni_sadrzaj>MATELL DENTAL CENTAR d.o.o. za obavljanje zdravstvene djelatnosti opće stomatologije, stomatološke protetike, ortodoncije, den</izvorni_sadrzaj>
    <derivirana_varijabla naziv="DomainObject.Predmet.ProtustrankaIDrugi_1">MATELL DENTAL CENTAR d.o.o. za obavljanje zdravstvene djelatnosti opće stomatologije, stomatološke protetike, ortodoncije, den</derivirana_varijabla>
  </DomainObject.Predmet.ProtustrankaIDrugi>
  <DomainObject.Predmet.StrankaIDrugiAdressOIB>
    <izvorni_sadrzaj>RHMF POREZNA UPRAVA - Područni ured Dalmacija, OIB 18683136487 i dr.</izvorni_sadrzaj>
    <derivirana_varijabla naziv="DomainObject.Predmet.StrankaIDrugiAdressOIB_1">RHMF POREZNA UPRAVA - Područni ured Dalmacija, OIB 18683136487 i dr.</derivirana_varijabla>
  </DomainObject.Predmet.StrankaIDrugiAdressOIB>
  <DomainObject.Predmet.ProtustrankaIDrugiAdressOIB>
    <izvorni_sadrzaj>MATELL DENTAL CENTAR d.o.o. za obavljanje zdravstvene djelatnosti opće stomatologije, stomatološke protetike, ortodoncije, den, OIB 98719574826, Ćirila i Metoda 2, 22211 Vodice</izvorni_sadrzaj>
    <derivirana_varijabla naziv="DomainObject.Predmet.ProtustrankaIDrugiAdressOIB_1">MATELL DENTAL CENTAR d.o.o. za obavljanje zdravstvene djelatnosti opće stomatologije, stomatološke protetike, ortodoncije, den, OIB 98719574826, Ćirila i Metoda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MATELL DENTAL CENTAR d.o.o. za obavljanje zdravstvene djelatnosti opće stomatologije, stomatološke protetike, ortodoncije, den</item>
      <item>ŽDO U ŠIBENIKU - Građansko-upravni odjel</item>
      <item>Draško Lambaša</item>
      <item>FINA - Podružnica Šibenik</item>
      <item>Goran Nedoklan</item>
      <item>Josip Čiček</item>
    </izvorni_sadrzaj>
    <derivirana_varijabla naziv="DomainObject.Predmet.SudioniciListNaziv_1">
      <item>RHMF POREZNA UPRAVA - Područni ured Dalmacija</item>
      <item>MATELL DENTAL CENTAR d.o.o. za obavljanje zdravstvene djelatnosti opće stomatologije, stomatološke protetike, ortodoncije, den</item>
      <item>ŽDO U ŠIBENIKU - Građansko-upravni odjel</item>
      <item>Draško Lambaša</item>
      <item>FINA - Podružnica Šibenik</item>
      <item>Goran Nedoklan</item>
      <item>Josip Čiček</item>
    </derivirana_varijabla>
  </DomainObject.Predmet.SudioniciListNaziv>
  <DomainObject.Predmet.SudioniciListAdressOIB>
    <izvorni_sadrzaj>
      <item>RHMF POREZNA UPRAVA - Područni ured Dalmacija, OIB 18683136487</item>
      <item>MATELL DENTAL CENTAR d.o.o. za obavljanje zdravstvene djelatnosti opće stomatologije, stomatološke protetike, ortodoncije, den, OIB 98719574826, Ćirila i Metoda 2,22211 Vodice</item>
      <item>ŽDO U ŠIBENIKU - Građansko-upravni odjel, P. Grubišića 3,22000 Šibenik</item>
      <item>Draško Lambaša, OIB 48593997552, Drniških Žrtava 10,22000 Šibenik</item>
      <item>FINA - Podružnica Šibenik, OIB 85821130368, Perivoj L. Marune 1,22000 Šibenik</item>
      <item>Goran Nedoklan, OIB 90236623617, Ul. B. Ćirila I Metoda 2,22211 Vodice</item>
      <item>Josip Čiček, OIB 49974762698, Huzjanova 22,10000 Zagreb</item>
    </izvorni_sadrzaj>
    <derivirana_varijabla naziv="DomainObject.Predmet.SudioniciListAdressOIB_1">
      <item>RHMF POREZNA UPRAVA - Područni ured Dalmacija, OIB 18683136487</item>
      <item>MATELL DENTAL CENTAR d.o.o. za obavljanje zdravstvene djelatnosti opće stomatologije, stomatološke protetike, ortodoncije, den, OIB 98719574826, Ćirila i Metoda 2,22211 Vodice</item>
      <item>ŽDO U ŠIBENIKU - Građansko-upravni odjel, P. Grubišića 3,22000 Šibenik</item>
      <item>Draško Lambaša, OIB 48593997552, Drniških Žrtava 10,22000 Šibenik</item>
      <item>FINA - Podružnica Šibenik, OIB 85821130368, Perivoj L. Marune 1,22000 Šibenik</item>
      <item>Goran Nedoklan, OIB 90236623617, Ul. B. Ćirila I Metoda 2,22211 Vodice</item>
      <item>Josip Čiček, OIB 49974762698, Huzjanova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98719574826</item>
      <item>, OIB null</item>
      <item>, OIB 48593997552</item>
      <item>, OIB 85821130368</item>
      <item>, OIB 90236623617</item>
      <item>, OIB 49974762698</item>
    </izvorni_sadrzaj>
    <derivirana_varijabla naziv="DomainObject.Predmet.SudioniciListNazivOIB_1">
      <item>, OIB 18683136487</item>
      <item>, OIB 98719574826</item>
      <item>, OIB null</item>
      <item>, OIB 48593997552</item>
      <item>, OIB 85821130368</item>
      <item>, OIB 90236623617</item>
      <item>, OIB 49974762698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1066</properties:Characters>
  <properties:Lines>49</properties:Lines>
  <properties:Paragraphs>22</properties:Paragraphs>
  <properties:TotalTime>0</properties:TotalTime>
  <properties:ScaleCrop>false</properties:ScaleCrop>
  <properties:LinksUpToDate>false</properties:LinksUpToDate>
  <properties:CharactersWithSpaces>1349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2017-02-02T12:47:00Z</dcterms:created>
  <dc:creator>Marina Gulin</dc:creator>
  <dc:description/>
  <cp:keywords/>
  <cp:lastModifiedBy>Marina Gulin</cp:lastModifiedBy>
  <cp:lastPrinted>2017-02-02T12:53:00Z</cp:lastPrinted>
  <dcterms:modified xmlns:xsi="http://www.w3.org/2001/XMLSchema-instance" xsi:type="dcterms:W3CDTF">2017-02-02T12:54:00Z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