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2e6b" w14:paraId="30c2e6b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9B6C94" w:rsidR="003418E6" w:rsidRPr="009B6C94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9F3796" w:rsidP="009F3796" w:rsidR="00605929" w:rsidRPr="009F3796">
      <w:pPr>
        <w:ind w:firstLine="708" w:left="2832"/>
        <w:rPr>
          <w:b/>
        </w:rPr>
      </w:pPr>
      <w:r w:rsidRPr="009F3796">
        <w:rPr>
          <w:b/>
        </w:rPr>
        <w:t>Z</w:t>
      </w:r>
      <w:r>
        <w:rPr>
          <w:b/>
        </w:rPr>
        <w:t xml:space="preserve"> </w:t>
      </w:r>
      <w:r w:rsidRPr="009F3796">
        <w:rPr>
          <w:b/>
        </w:rPr>
        <w:t>A</w:t>
      </w:r>
      <w:r>
        <w:rPr>
          <w:b/>
        </w:rPr>
        <w:t xml:space="preserve"> </w:t>
      </w:r>
      <w:r w:rsidRPr="009F3796">
        <w:rPr>
          <w:b/>
        </w:rPr>
        <w:t>K</w:t>
      </w:r>
      <w:r>
        <w:rPr>
          <w:b/>
        </w:rPr>
        <w:t xml:space="preserve"> </w:t>
      </w:r>
      <w:r w:rsidRPr="009F3796">
        <w:rPr>
          <w:b/>
        </w:rPr>
        <w:t>LJ</w:t>
      </w:r>
      <w:r>
        <w:rPr>
          <w:b/>
        </w:rPr>
        <w:t xml:space="preserve"> </w:t>
      </w:r>
      <w:r w:rsidRPr="009F3796">
        <w:rPr>
          <w:b/>
        </w:rPr>
        <w:t>U</w:t>
      </w:r>
      <w:r>
        <w:rPr>
          <w:b/>
        </w:rPr>
        <w:t xml:space="preserve"> </w:t>
      </w:r>
      <w:r w:rsidRPr="009F3796">
        <w:rPr>
          <w:b/>
        </w:rPr>
        <w:t>Č</w:t>
      </w:r>
      <w:r>
        <w:rPr>
          <w:b/>
        </w:rPr>
        <w:t xml:space="preserve"> </w:t>
      </w:r>
      <w:r w:rsidRPr="009F3796">
        <w:rPr>
          <w:b/>
        </w:rPr>
        <w:t>A</w:t>
      </w:r>
      <w:r>
        <w:rPr>
          <w:b/>
        </w:rPr>
        <w:t xml:space="preserve"> </w:t>
      </w:r>
      <w:r w:rsidRPr="009F3796">
        <w:rPr>
          <w:b/>
        </w:rPr>
        <w:t>K</w:t>
      </w:r>
      <w:r>
        <w:rPr>
          <w:b/>
        </w:rPr>
        <w:t xml:space="preserve"> </w:t>
      </w:r>
    </w:p>
    <w:p w:rsidRDefault="009F3796" w:rsidP="00605929" w:rsidR="009F3796" w:rsidRPr="00315AB6">
      <w:pPr>
        <w:ind w:firstLine="708"/>
        <w:jc w:val="both"/>
      </w:pPr>
    </w:p>
    <w:p w:rsidRDefault="00E66109" w:rsidP="009B6C94" w:rsidR="00072CAA" w:rsidRPr="00315AB6">
      <w:pPr>
        <w:ind w:firstLine="708"/>
        <w:jc w:val="both"/>
      </w:pPr>
      <w:r w:rsidRPr="00315AB6">
        <w:t xml:space="preserve">Trgovački sud u Zadru po sutkinji Ani Markač u stečajnom postupku nad stečajnim dužnikom </w:t>
      </w:r>
      <w:r w:rsidR="00F14B0F">
        <w:t xml:space="preserve">TRIBUNJ, Poljoprivredna zadruga u stečaju, </w:t>
      </w:r>
      <w:proofErr w:type="spellStart"/>
      <w:r w:rsidR="00F14B0F">
        <w:t>Tribunj</w:t>
      </w:r>
      <w:proofErr w:type="spellEnd"/>
      <w:r w:rsidR="00F14B0F">
        <w:t xml:space="preserve">, </w:t>
      </w:r>
      <w:proofErr w:type="spellStart"/>
      <w:r w:rsidR="00F14B0F">
        <w:t>Zamalin</w:t>
      </w:r>
      <w:proofErr w:type="spellEnd"/>
      <w:r w:rsidR="00F14B0F">
        <w:t xml:space="preserve"> 96, OIB:14395554723, </w:t>
      </w:r>
      <w:r w:rsidR="00C81F12">
        <w:t xml:space="preserve">kojeg zastupa stečajni upravitelj </w:t>
      </w:r>
      <w:r w:rsidR="00204AF6">
        <w:t>Damir Šebetić iz Zagreba</w:t>
      </w:r>
      <w:r w:rsidR="00F14B0F">
        <w:t xml:space="preserve">, dana </w:t>
      </w:r>
      <w:r w:rsidR="009F3796">
        <w:t>4</w:t>
      </w:r>
      <w:r w:rsidR="00F14B0F">
        <w:t xml:space="preserve">. </w:t>
      </w:r>
      <w:r w:rsidR="009F3796">
        <w:t xml:space="preserve">kolovoza </w:t>
      </w:r>
      <w:r w:rsidR="00204AF6">
        <w:t>2017</w:t>
      </w:r>
      <w:r w:rsidR="00F14B0F">
        <w:t xml:space="preserve">., </w:t>
      </w:r>
    </w:p>
    <w:p w:rsidRDefault="00C81F12" w:rsidP="00072CAA" w:rsidR="00AF58C9" w:rsidRPr="00315AB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AF58C9" w:rsidRPr="00315AB6">
        <w:t>j e</w:t>
      </w:r>
    </w:p>
    <w:p w:rsidRDefault="00072CAA" w:rsidP="00072CAA" w:rsidR="00072CAA" w:rsidRPr="00315AB6">
      <w:pPr>
        <w:ind w:firstLine="708"/>
        <w:jc w:val="both"/>
      </w:pPr>
    </w:p>
    <w:p w:rsidRDefault="00C81F12" w:rsidP="00C81F12" w:rsidR="00056145" w:rsidRPr="00204AF6">
      <w:pPr>
        <w:jc w:val="both"/>
      </w:pPr>
      <w:r>
        <w:t>I.</w:t>
      </w:r>
      <w:r>
        <w:tab/>
      </w:r>
      <w:r w:rsidR="00072CAA" w:rsidRPr="00315AB6">
        <w:t>Saziva se Sku</w:t>
      </w:r>
      <w:r w:rsidR="008D50DC" w:rsidRPr="00315AB6">
        <w:t xml:space="preserve">pština vjerovnika za </w:t>
      </w:r>
      <w:r w:rsidR="008D50DC" w:rsidRPr="00056145">
        <w:rPr>
          <w:b/>
        </w:rPr>
        <w:t>d</w:t>
      </w:r>
      <w:r w:rsidR="00744B98" w:rsidRPr="00056145">
        <w:rPr>
          <w:b/>
        </w:rPr>
        <w:t xml:space="preserve">an </w:t>
      </w:r>
      <w:r>
        <w:rPr>
          <w:b/>
        </w:rPr>
        <w:t>18. kolovoza 2017.</w:t>
      </w:r>
      <w:r w:rsidR="00CC0C77" w:rsidRPr="00056145">
        <w:rPr>
          <w:b/>
        </w:rPr>
        <w:t xml:space="preserve"> u </w:t>
      </w:r>
      <w:r w:rsidR="00204AF6">
        <w:rPr>
          <w:b/>
        </w:rPr>
        <w:t>10</w:t>
      </w:r>
      <w:r w:rsidR="00F14B0F">
        <w:rPr>
          <w:b/>
        </w:rPr>
        <w:t>,</w:t>
      </w:r>
      <w:r>
        <w:rPr>
          <w:b/>
        </w:rPr>
        <w:t>30</w:t>
      </w:r>
      <w:r w:rsidR="008D50DC" w:rsidRPr="00056145">
        <w:rPr>
          <w:b/>
        </w:rPr>
        <w:t xml:space="preserve"> sati</w:t>
      </w:r>
      <w:r w:rsidR="009B6C94">
        <w:t xml:space="preserve">, </w:t>
      </w:r>
      <w:r w:rsidR="00072CAA" w:rsidRPr="009B6C94">
        <w:t xml:space="preserve">koja će se održati </w:t>
      </w:r>
      <w:r w:rsidR="008D50DC" w:rsidRPr="009B6C94">
        <w:t xml:space="preserve">kod </w:t>
      </w:r>
      <w:r w:rsidR="008D50DC" w:rsidRPr="009B6C94">
        <w:rPr>
          <w:bCs/>
        </w:rPr>
        <w:t>Trgovačkog suda</w:t>
      </w:r>
      <w:r w:rsidR="008D50DC" w:rsidRPr="009B6C94">
        <w:t xml:space="preserve"> u Zadru, </w:t>
      </w:r>
      <w:r>
        <w:t xml:space="preserve">Dr. Franje Tuđmana 35, sudnica 14/I, </w:t>
      </w:r>
      <w:r w:rsidR="00204AF6">
        <w:t>sa sljedećim dnevnim redom:</w:t>
      </w:r>
    </w:p>
    <w:p w:rsidRDefault="005223E6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C81F12" w:rsidP="00C81F12" w:rsidR="00C81F12">
      <w:pPr>
        <w:jc w:val="both"/>
      </w:pPr>
      <w:r>
        <w:t>1.</w:t>
      </w:r>
      <w:r>
        <w:tab/>
        <w:t xml:space="preserve">Donošenje odluke o ciljevima i osnovnim elementima stečajnog plana </w:t>
      </w:r>
    </w:p>
    <w:p w:rsidRDefault="00C81F12" w:rsidP="00C81F12" w:rsidR="00C81F12">
      <w:pPr>
        <w:jc w:val="both"/>
      </w:pPr>
    </w:p>
    <w:p w:rsidRDefault="00C81F12" w:rsidP="00C81F12" w:rsidR="00C81F12">
      <w:pPr>
        <w:jc w:val="both"/>
      </w:pPr>
      <w:r>
        <w:t>2.</w:t>
      </w:r>
      <w:r>
        <w:tab/>
        <w:t xml:space="preserve">Donošenje odluke da li će dužnika PZ </w:t>
      </w:r>
      <w:proofErr w:type="spellStart"/>
      <w:r>
        <w:t>Tribunj</w:t>
      </w:r>
      <w:proofErr w:type="spellEnd"/>
      <w:r>
        <w:t xml:space="preserve"> ostati kao društvo ili se osniva novo društvo</w:t>
      </w:r>
    </w:p>
    <w:p w:rsidRDefault="00C81F12" w:rsidP="00C81F12" w:rsidR="00C81F12">
      <w:pPr>
        <w:jc w:val="both"/>
      </w:pPr>
    </w:p>
    <w:p w:rsidRDefault="00C81F12" w:rsidP="00C81F12" w:rsidR="00C81F12">
      <w:pPr>
        <w:jc w:val="both"/>
      </w:pPr>
      <w:r>
        <w:t>3.</w:t>
      </w:r>
      <w:r>
        <w:tab/>
        <w:t>Donošenje odluke o sanaciji ilegalne jame sa biološkim otpadom</w:t>
      </w:r>
    </w:p>
    <w:p w:rsidRDefault="00C81F12" w:rsidP="00C81F12" w:rsidR="00C81F12">
      <w:pPr>
        <w:jc w:val="both"/>
      </w:pPr>
    </w:p>
    <w:p w:rsidRDefault="00C81F12" w:rsidP="00C81F12" w:rsidR="00C81F12">
      <w:pPr>
        <w:jc w:val="both"/>
      </w:pPr>
      <w:r>
        <w:t>4.</w:t>
      </w:r>
      <w:r>
        <w:tab/>
        <w:t xml:space="preserve">Donošenje odluke o pokretanju postupka radi nezakonitog korištenja prostora i nekretnina stečajnog dužnika </w:t>
      </w:r>
    </w:p>
    <w:p w:rsidRDefault="00C81F12" w:rsidP="00C81F12" w:rsidR="00C81F12">
      <w:pPr>
        <w:jc w:val="both"/>
      </w:pPr>
    </w:p>
    <w:p w:rsidRDefault="00C81F12" w:rsidP="00C81F12" w:rsidR="00C81F12">
      <w:pPr>
        <w:jc w:val="both"/>
      </w:pPr>
      <w:r>
        <w:t>5.</w:t>
      </w:r>
      <w:r>
        <w:tab/>
        <w:t xml:space="preserve">Davanje suglasnost stečajnom upravitelju da sklopi honorarni ugovor sa osobom od povjerenja koja će periodično pregledavati status nekretnine 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BD13F7" w:rsidR="00F14B0F">
      <w:pPr>
        <w:jc w:val="center"/>
      </w:pPr>
      <w:r w:rsidRPr="00315AB6">
        <w:t xml:space="preserve">U Zadru </w:t>
      </w:r>
      <w:r w:rsidR="00C81F12">
        <w:t xml:space="preserve">4. kolovoza </w:t>
      </w:r>
      <w:r w:rsidR="005223E6">
        <w:t>2</w:t>
      </w:r>
      <w:r w:rsidRPr="00315AB6">
        <w:t>01</w:t>
      </w:r>
      <w:r w:rsidR="00204AF6">
        <w:t>7</w:t>
      </w:r>
      <w:r w:rsidRPr="00315AB6">
        <w:t>.</w:t>
      </w:r>
    </w:p>
    <w:p w:rsidRDefault="00F14B0F" w:rsidP="00BD13F7" w:rsidR="00107F44">
      <w:pPr>
        <w:jc w:val="right"/>
      </w:pPr>
      <w:r>
        <w:tab/>
      </w:r>
      <w:r>
        <w:tab/>
      </w:r>
      <w:r>
        <w:tab/>
      </w:r>
      <w:r>
        <w:tab/>
        <w:t xml:space="preserve">                  </w:t>
      </w:r>
    </w:p>
    <w:p w:rsidRDefault="00107F44" w:rsidP="00EF22E2" w:rsidR="00072CAA" w:rsidRPr="00315AB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72CAA" w:rsidRPr="00315AB6">
        <w:t xml:space="preserve">Sutkinja </w:t>
      </w:r>
    </w:p>
    <w:p w:rsidRDefault="00107F44" w:rsidP="00EF22E2" w:rsidR="00F14B0F" w:rsidRPr="00BD13F7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72CAA" w:rsidRPr="00315AB6">
        <w:t>Ana Markač</w:t>
      </w:r>
    </w:p>
    <w:p w:rsidRDefault="00C81F12" w:rsidP="00EF22E2" w:rsidR="00C81F12">
      <w:pPr>
        <w:jc w:val="right"/>
      </w:pPr>
    </w:p>
    <w:p w:rsidRDefault="00C81F12" w:rsidP="00072CAA" w:rsidR="00C81F12"/>
    <w:p w:rsidRDefault="00107F44" w:rsidP="00072CAA" w:rsidR="00107F44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 xml:space="preserve">Damiru </w:t>
      </w:r>
      <w:proofErr w:type="spellStart"/>
      <w:r w:rsidR="00204AF6">
        <w:t>Šebetiću</w:t>
      </w:r>
      <w:proofErr w:type="spellEnd"/>
      <w:r w:rsidR="00204AF6">
        <w:t xml:space="preserve"> iz Zagreba</w:t>
      </w:r>
      <w:r w:rsidR="009B6C94">
        <w:t xml:space="preserve"> i putem e-mail</w:t>
      </w:r>
    </w:p>
    <w:p w:rsidRDefault="00E1160D" w:rsidP="00383517" w:rsidR="00204AF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  <w:r w:rsidR="00A90FC3">
        <w:t>uz podnesak stečajnog upravitelja od 20. lipnja 2017.</w:t>
      </w:r>
      <w:r w:rsidR="00107F44">
        <w:t xml:space="preserve"> (list spisa 656 do 663)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0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9F3796">
      <w:t xml:space="preserve"> broj: 2 St-211/11-193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C733D"/>
    <w:rsid w:val="00107F44"/>
    <w:rsid w:val="00140EC3"/>
    <w:rsid w:val="00170EAB"/>
    <w:rsid w:val="001A4AF2"/>
    <w:rsid w:val="001A75DF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E4AAA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778A1"/>
    <w:rsid w:val="00C81F12"/>
    <w:rsid w:val="00C92262"/>
    <w:rsid w:val="00CB6472"/>
    <w:rsid w:val="00CC0C77"/>
    <w:rsid w:val="00CC29B6"/>
    <w:rsid w:val="00DD6A5B"/>
    <w:rsid w:val="00E05F00"/>
    <w:rsid w:val="00E1160D"/>
    <w:rsid w:val="00E66109"/>
    <w:rsid w:val="00E94D30"/>
    <w:rsid w:val="00ED1E23"/>
    <w:rsid w:val="00EF22E2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2B327-F612-4B3E-BBEB-913CA9193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1259</properties:Characters>
  <properties:Lines>53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2017-08-07T10:48:00Z</dcterms:created>
  <dc:creator>Ardena Bajlo</dc:creator>
  <cp:lastModifiedBy>Marijana Žuža</cp:lastModifiedBy>
  <cp:lastPrinted>2017-08-07T11:04:00Z</cp:lastPrinted>
  <dcterms:modified xmlns:xsi="http://www.w3.org/2001/XMLSchema-instance" xsi:type="dcterms:W3CDTF">2017-08-07T11:33:00Z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