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598a" w14:paraId="809598a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EA0464">
        <w:rPr>
          <w:rFonts w:cs="Times New Roman" w:eastAsia="MS Mincho" w:hAnsi="Times New Roman" w:ascii="Times New Roman"/>
          <w:sz w:val="24"/>
        </w:rPr>
        <w:t>3.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C0132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6B2D65">
        <w:t>LIPICA društvo s ograničenom odgovornošću za ugostiteljstvo Kraljevica, Vladimira Nazora 16 ( MBS 040328472 – OIB 60088316010 )</w:t>
      </w:r>
      <w:r w:rsidR="002C45C6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7615C0">
        <w:rPr>
          <w:rFonts w:cs="Times New Roman" w:eastAsia="MS Mincho" w:hAnsi="Times New Roman" w:ascii="Times New Roman"/>
          <w:sz w:val="24"/>
        </w:rPr>
        <w:t>Tatjana Fidel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615C0" w:rsidP="006C3A87" w:rsidR="007615C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6B2D65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C01327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615C0" w:rsidP="006C3A87" w:rsidR="007615C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7615C0">
        <w:rPr>
          <w:rFonts w:cs="Times New Roman" w:eastAsia="MS Mincho" w:hAnsi="Times New Roman" w:ascii="Times New Roman"/>
          <w:sz w:val="24"/>
        </w:rPr>
        <w:t xml:space="preserve">nitko, dostava poziva uredno iskazana putem e-oglasne ploče 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A2748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7483" w:rsidR="006C3A87" w:rsidRPr="00A27483">
      <w:pPr>
        <w:ind w:firstLine="360"/>
        <w:jc w:val="both"/>
      </w:pPr>
      <w:r>
        <w:t>Čita se prijedlog za otvaranje stečajnog postupka.</w:t>
      </w:r>
    </w:p>
    <w:p w:rsidRDefault="002339B4" w:rsidP="002339B4" w:rsidR="002339B4" w:rsidRPr="002339B4">
      <w:pPr>
        <w:ind w:firstLine="360"/>
        <w:jc w:val="both"/>
      </w:pPr>
      <w:r w:rsidRPr="002339B4">
        <w:t xml:space="preserve">Utvrđuje se da je dužniku i zastupniku </w:t>
      </w:r>
      <w:r w:rsidR="006B2D65" w:rsidRPr="002339B4">
        <w:t xml:space="preserve">dužnika </w:t>
      </w:r>
      <w:r w:rsidRPr="002339B4">
        <w:t>po zakonu rješenje o pokretanju 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AC27BA">
        <w:t>9. ožujka 2017</w:t>
      </w:r>
      <w:r>
        <w:t xml:space="preserve">. godine dostavio podnesak u kojem je naveo da </w:t>
      </w:r>
      <w:r w:rsidR="00C01327">
        <w:t xml:space="preserve">je </w:t>
      </w:r>
      <w:r>
        <w:t xml:space="preserve">dužnik na dan </w:t>
      </w:r>
      <w:r w:rsidR="00077D49">
        <w:t>1. rujna 2015</w:t>
      </w:r>
      <w:r w:rsidR="00A27483" w:rsidRPr="00A27483">
        <w:t>.</w:t>
      </w:r>
      <w:r w:rsidR="00417B57">
        <w:t xml:space="preserve"> godine u O</w:t>
      </w:r>
      <w:r>
        <w:t>čevidniku redoslijeda osnova za plaćanje ima</w:t>
      </w:r>
      <w:r w:rsidR="00C01327">
        <w:t>o</w:t>
      </w:r>
      <w:r>
        <w:t xml:space="preserve"> neizvršene osnove za plaćanje u neprekinutom razdoblju od </w:t>
      </w:r>
      <w:r w:rsidR="00077D49">
        <w:t>156</w:t>
      </w:r>
      <w:r>
        <w:t xml:space="preserve"> dana u ukupnom iznosu od </w:t>
      </w:r>
      <w:r w:rsidR="00077D49">
        <w:t>10.786,39</w:t>
      </w:r>
      <w:r w:rsidRPr="00A27483">
        <w:t xml:space="preserve"> </w:t>
      </w:r>
      <w:r>
        <w:t>kn.</w:t>
      </w:r>
    </w:p>
    <w:p w:rsidRDefault="000D73D9" w:rsidP="00A27483" w:rsidR="00A27483">
      <w:pPr>
        <w:ind w:firstLine="360"/>
        <w:jc w:val="both"/>
      </w:pPr>
      <w:r>
        <w:t>Utvrđuje se da dužnik n</w:t>
      </w:r>
      <w:r w:rsidR="00AC27BA">
        <w:t>ije postupio po nalogu suda, te</w:t>
      </w:r>
      <w:r>
        <w:t xml:space="preserve"> da nije podnio sudu pisano očitovanje o prijedlogu.</w:t>
      </w:r>
      <w:r w:rsidR="00A27483" w:rsidRPr="00A27483">
        <w:t xml:space="preserve"> </w:t>
      </w:r>
    </w:p>
    <w:p w:rsidRDefault="00A27483" w:rsidP="00A27483" w:rsidR="000D73D9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C01327" w:rsidP="00C01327" w:rsidR="00C01327">
      <w:pPr>
        <w:ind w:firstLine="360"/>
        <w:jc w:val="both"/>
      </w:pPr>
      <w:r>
        <w:t xml:space="preserve">Sudac donosi </w:t>
      </w:r>
    </w:p>
    <w:p w:rsidRDefault="007615C0" w:rsidP="00C01327" w:rsidR="007615C0">
      <w:pPr>
        <w:ind w:firstLine="360"/>
        <w:jc w:val="both"/>
      </w:pPr>
    </w:p>
    <w:p w:rsidRDefault="00C01327" w:rsidP="00C01327" w:rsidR="00C01327">
      <w:pPr>
        <w:jc w:val="center"/>
      </w:pPr>
      <w:r>
        <w:t>r j e š e n j e</w:t>
      </w:r>
    </w:p>
    <w:p w:rsidRDefault="007615C0" w:rsidP="00C01327" w:rsidR="007615C0">
      <w:pPr>
        <w:jc w:val="center"/>
      </w:pPr>
    </w:p>
    <w:p w:rsidRDefault="00C01327" w:rsidP="00C01327" w:rsidR="00C01327"/>
    <w:p w:rsidRDefault="00C01327" w:rsidP="00C01327" w:rsidR="00C01327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7615C0" w:rsidP="00C01327" w:rsidR="00C01327" w:rsidRPr="00C175AC">
      <w:pPr>
        <w:jc w:val="center"/>
      </w:pPr>
      <w:r>
        <w:t xml:space="preserve">27. </w:t>
      </w:r>
      <w:r w:rsidR="00137741">
        <w:t xml:space="preserve"> </w:t>
      </w:r>
      <w:r w:rsidR="00C01327">
        <w:t xml:space="preserve">rujna </w:t>
      </w:r>
      <w:r w:rsidR="00C01327" w:rsidRPr="00C175AC">
        <w:t>201</w:t>
      </w:r>
      <w:r w:rsidR="006B2D65">
        <w:t>7.  u  11</w:t>
      </w:r>
      <w:r w:rsidR="00137741">
        <w:t>.3</w:t>
      </w:r>
      <w:r w:rsidR="00C01327">
        <w:t>0</w:t>
      </w:r>
      <w:r w:rsidR="00C01327" w:rsidRPr="00C175AC">
        <w:t xml:space="preserve"> sati</w:t>
      </w:r>
    </w:p>
    <w:p w:rsidRDefault="00C01327" w:rsidP="00C01327" w:rsidR="00C01327">
      <w:pPr>
        <w:jc w:val="both"/>
      </w:pPr>
      <w:r w:rsidRPr="00C175AC">
        <w:lastRenderedPageBreak/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C01327" w:rsidP="00C01327" w:rsidR="00C01327">
      <w:pPr>
        <w:jc w:val="both"/>
      </w:pPr>
    </w:p>
    <w:p w:rsidRDefault="00C01327" w:rsidP="00C01327" w:rsidR="00C01327" w:rsidRPr="003408AE">
      <w:pPr>
        <w:jc w:val="both"/>
      </w:pPr>
      <w:r>
        <w:t>II</w:t>
      </w:r>
      <w:r>
        <w:tab/>
        <w:t>Ponovno se nalaže osobama koje vode poslove dužnika da u roku od 15 dana od dana dostave ovog rješenja, pozivom na posl. br. 7 St-</w:t>
      </w:r>
      <w:r w:rsidR="00137741">
        <w:t>1</w:t>
      </w:r>
      <w:r w:rsidR="006B2D65">
        <w:t>164</w:t>
      </w:r>
      <w:r>
        <w:t>/2016 predaju sudu pisano izvješće o financijsko-gospodarskom stanju dužnika te popis imovine.</w:t>
      </w:r>
    </w:p>
    <w:p w:rsidRDefault="00C01327" w:rsidP="006C3A87" w:rsidR="00C01327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6B2D65">
        <w:t>10</w:t>
      </w:r>
      <w:r w:rsidR="00C01327">
        <w:t>,3</w:t>
      </w:r>
      <w:r w:rsidR="00A27483">
        <w:t>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Pr="00AC27BA">
        <w:rPr>
          <w:b/>
        </w:rPr>
        <w:t xml:space="preserve">   </w:t>
      </w:r>
      <w:r w:rsidR="00AC27BA">
        <w:t xml:space="preserve">  </w:t>
      </w:r>
    </w:p>
    <w:p w:rsidRDefault="006C3A87" w:rsidP="006C3A87" w:rsidR="006C3A87"/>
    <w:p w:rsidRDefault="006C3A87" w:rsidP="006C3A87" w:rsidR="006C3A87"/>
    <w:p w:rsidRDefault="00A27483" w:rsidP="00417B57" w:rsidR="00E67F75" w:rsidRPr="00417B5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 xml:space="preserve">Zapisničar                  </w:t>
      </w:r>
      <w:r>
        <w:t xml:space="preserve">               </w:t>
      </w:r>
      <w:r w:rsidR="006C3A87">
        <w:t xml:space="preserve">    </w:t>
      </w:r>
      <w:r w:rsidR="006C3A87">
        <w:tab/>
      </w:r>
      <w:r w:rsidR="006C3A87">
        <w:tab/>
      </w:r>
    </w:p>
    <w:sectPr w:rsidR="00E67F75" w:rsidRPr="00417B5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D95" w:rsidP="00704453" w:rsidR="003D2D95">
      <w:r>
        <w:separator/>
      </w:r>
    </w:p>
  </w:endnote>
  <w:endnote w:id="0" w:type="continuationSeparator">
    <w:p w:rsidRDefault="003D2D95" w:rsidP="00704453" w:rsidR="003D2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2BC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D95" w:rsidP="00704453" w:rsidR="003D2D95">
      <w:r>
        <w:separator/>
      </w:r>
    </w:p>
  </w:footnote>
  <w:footnote w:id="0" w:type="continuationSeparator">
    <w:p w:rsidRDefault="003D2D95" w:rsidP="00704453" w:rsidR="003D2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C27BA">
      <w:t>1</w:t>
    </w:r>
    <w:r w:rsidR="006B2D65">
      <w:t>164</w:t>
    </w:r>
    <w:r w:rsidR="00BF1E76">
      <w:t>/</w:t>
    </w:r>
    <w:r w:rsidR="002C45C6">
      <w:t>20</w:t>
    </w:r>
    <w:r w:rsidR="00BF1E76">
      <w:t>16</w:t>
    </w:r>
    <w:r w:rsidR="002F1FDE">
      <w:t>-</w:t>
    </w:r>
    <w:r w:rsidR="00EA046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77D49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37741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39B4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2D95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17B57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D72BC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2D65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15C0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003E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45E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483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27BA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1327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0464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559A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47E3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7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2B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2BC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2B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2B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7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2B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2BC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2B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2B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2017.</izvorni_sadrzaj>
    <derivirana_varijabla naziv="DomainObject.StvarniPocetakDatum_1">3. svibnja 2017.</derivirana_varijabla>
  </DomainObject.StvarniPocetakDatum>
  <DomainObject.StvarniZavrsetakDatum>
    <izvorni_sadrzaj>3. svibnja 2017.</izvorni_sadrzaj>
    <derivirana_varijabla naziv="DomainObject.StvarniZavrsetakDatum_1">3. svibnja 2017.</derivirana_varijabla>
  </DomainObject.StvarniZavrsetakDatum>
  <DomainObject.PlaniraniZavrsetakDatum>
    <izvorni_sadrzaj>3. svibnja 2017.</izvorni_sadrzaj>
    <derivirana_varijabla naziv="DomainObject.PlaniraniZavrsetakDatum_1">3. svibnja 2017.</derivirana_varijabla>
  </DomainObject.PlaniraniZavrsetakDatum>
  <DomainObject.PlaniraniPocetakDatum>
    <izvorni_sadrzaj>3. svibnja 2017.</izvorni_sadrzaj>
    <derivirana_varijabla naziv="DomainObject.PlaniraniPocetakDatum_1">3. svibnja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svibnja 2017.</izvorni_sadrzaj>
    <derivirana_varijabla naziv="DomainObject.Zapisnik.DatumKreiranja_1">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St-1164/2016-9</izvorni_sadrzaj>
    <derivirana_varijabla naziv="DomainObject.Zapisnik.Oznaka_1">St-1164/2016-9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LIPICA d.o.o. zastupanog po punomoćniku Andreas Matthes; Sabine Matthes</izvorni_sadrzaj>
    <derivirana_varijabla naziv="DomainObject.Predmet.ProtustrankaFormated_1">  LIPICA d.o.o. zastupanog po punomoćniku Andreas Matthes; Sabine Matthes</derivirana_varijabla>
  </DomainObject.Predmet.ProtustrankaFormated>
  <DomainObject.Predmet.ProtustrankaFormatedOIB>
    <izvorni_sadrzaj>  LIPICA d.o.o., OIB 60088316010 zastupanog po punomoćniku Andreas Matthes; Sabine Matthes</izvorni_sadrzaj>
    <derivirana_varijabla naziv="DomainObject.Predmet.ProtustrankaFormatedOIB_1">  LIPICA d.o.o., OIB 60088316010 zastupanog po punomoćniku Andreas Matthes; Sabine Matthes</derivirana_varijabla>
  </DomainObject.Predmet.ProtustrankaFormatedOIB>
  <DomainObject.Predmet.ProtustrankaFormatedWithAdress>
    <izvorni_sadrzaj> LIPICA d.o.o., Vladimira Nazora 16, 51262 Kraljevica zastupanog po punomoćniku Andreas Matthes; Sabine Matthes</izvorni_sadrzaj>
    <derivirana_varijabla naziv="DomainObject.Predmet.ProtustrankaFormatedWithAdress_1"> LIPICA d.o.o., Vladimira Nazora 16, 51262 Kraljevica zastupanog po punomoćniku Andreas Matthes; Sabine Matthes</derivirana_varijabla>
  </DomainObject.Predmet.ProtustrankaFormatedWithAdress>
  <DomainObject.Predmet.ProtustrankaFormatedWithAdressOIB>
    <izvorni_sadrzaj> LIPICA d.o.o., OIB 60088316010, Vladimira Nazora 16, 51262 Kraljevica zastupanog po punomoćniku Andreas Matthes; Sabine Matthes</izvorni_sadrzaj>
    <derivirana_varijabla naziv="DomainObject.Predmet.ProtustrankaFormatedWithAdressOIB_1"> LIPICA d.o.o., OIB 60088316010, Vladimira Nazora 16, 51262 Kraljevica zastupanog po punomoćniku Andreas Matthes; Sabine Matthes</derivirana_varijabla>
  </DomainObject.Predmet.ProtustrankaFormatedWithAdressOIB>
  <DomainObject.Predmet.ProtustrankaWithAdress>
    <izvorni_sadrzaj>LIPICA d.o.o. Vladimira Nazora 16, 51262 Kraljevica</izvorni_sadrzaj>
    <derivirana_varijabla naziv="DomainObject.Predmet.ProtustrankaWithAdress_1">LIPICA d.o.o. Vladimira Nazora 16, 51262 Kraljevica</derivirana_varijabla>
  </DomainObject.Predmet.ProtustrankaWithAdress>
  <DomainObject.Predmet.ProtustrankaWithAdressOIB>
    <izvorni_sadrzaj>LIPICA d.o.o., OIB 60088316010, Vladimira Nazora 16, 51262 Kraljevica</izvorni_sadrzaj>
    <derivirana_varijabla naziv="DomainObject.Predmet.ProtustrankaWithAdressOIB_1">LIPICA d.o.o., OIB 60088316010, Vladimira Nazora 16, 51262 Kraljevica</derivirana_varijabla>
  </DomainObject.Predmet.ProtustrankaWithAdressOIB>
  <DomainObject.Predmet.ProtustrankaNazivFormated>
    <izvorni_sadrzaj>LIPICA d.o.o.</izvorni_sadrzaj>
    <derivirana_varijabla naziv="DomainObject.Predmet.ProtustrankaNazivFormated_1">LIPICA d.o.o.</derivirana_varijabla>
  </DomainObject.Predmet.ProtustrankaNazivFormated>
  <DomainObject.Predmet.ProtustrankaNazivFormatedOIB>
    <izvorni_sadrzaj>LIPICA d.o.o., OIB 60088316010</izvorni_sadrzaj>
    <derivirana_varijabla naziv="DomainObject.Predmet.ProtustrankaNazivFormatedOIB_1">LIPICA d.o.o., OIB 60088316010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LIPICA d.o.o. zastupanog po punomoćniku Andreas Matthes; Sabine Matthes</item>
    </izvorni_sadrzaj>
    <derivirana_varijabla naziv="DomainObject.Predmet.ProtuStrankaListFormated_1">
      <item>LIPICA d.o.o. zastupanog po punomoćniku Andreas Matthes; Sabine Matthes</item>
    </derivirana_varijabla>
  </DomainObject.Predmet.ProtuStrankaListFormated>
  <DomainObject.Predmet.ProtuStrankaListFormatedOIB>
    <izvorni_sadrzaj>
      <item>LIPICA d.o.o., OIB 60088316010 zastupanog po punomoćniku Andreas Matthes; Sabine Matthes</item>
    </izvorni_sadrzaj>
    <derivirana_varijabla naziv="DomainObject.Predmet.ProtuStrankaListFormatedOIB_1">
      <item>LIPICA d.o.o., OIB 60088316010 zastupanog po punomoćniku Andreas Matthes; Sabine Matthes</item>
    </derivirana_varijabla>
  </DomainObject.Predmet.ProtuStrankaListFormatedOIB>
  <DomainObject.Predmet.ProtuStrankaListFormatedWithAdress>
    <izvorni_sadrzaj>
      <item>LIPICA d.o.o., Vladimira Nazora 16, 51262 Kraljevica zastupanog po punomoćniku Andreas Matthes; Sabine Matthes</item>
    </izvorni_sadrzaj>
    <derivirana_varijabla naziv="DomainObject.Predmet.ProtuStrankaListFormatedWithAdress_1">
      <item>LIPICA d.o.o., Vladimira Nazora 16, 51262 Kraljevica zastupanog po punomoćniku Andreas Matthes; Sabine Matthes</item>
    </derivirana_varijabla>
  </DomainObject.Predmet.ProtuStrankaListFormatedWithAdress>
  <DomainObject.Predmet.ProtuStrankaListFormatedWithAdressOIB>
    <izvorni_sadrzaj>
      <item>LIPICA d.o.o., OIB 60088316010, Vladimira Nazora 16, 51262 Kraljevica zastupanog po punomoćniku Andreas Matthes; Sabine Matthes</item>
    </izvorni_sadrzaj>
    <derivirana_varijabla naziv="DomainObject.Predmet.ProtuStrankaListFormatedWithAdressOIB_1">
      <item>LIPICA d.o.o., OIB 60088316010, Vladimira Nazora 16, 51262 Kraljevica zastupanog po punomoćniku Andreas Matthes; Sabine Matthes</item>
    </derivirana_varijabla>
  </DomainObject.Predmet.ProtuStrankaListFormatedWithAdressOIB>
  <DomainObject.Predmet.ProtuStrankaListNazivFormated>
    <izvorni_sadrzaj>
      <item>LIPICA d.o.o.</item>
    </izvorni_sadrzaj>
    <derivirana_varijabla naziv="DomainObject.Predmet.ProtuStrankaListNazivFormated_1">
      <item>LIPICA d.o.o.</item>
    </derivirana_varijabla>
  </DomainObject.Predmet.ProtuStrankaListNazivFormated>
  <DomainObject.Predmet.ProtuStrankaListNazivFormatedOIB>
    <izvorni_sadrzaj>
      <item>LIPICA d.o.o., OIB 60088316010</item>
    </izvorni_sadrzaj>
    <derivirana_varijabla naziv="DomainObject.Predmet.ProtuStrankaListNazivFormatedOIB_1">
      <item>LIPICA d.o.o., OIB 60088316010</item>
    </derivirana_varijabla>
  </DomainObject.Predmet.ProtuStrankaListNazivFormatedOIB>
  <DomainObject.Predmet.OstaliListFormated>
    <izvorni_sadrzaj>
      <item>Andreas Matthes punomoćnik sudionika u postupku LIPICA d.o.o.</item>
      <item>Sabine Matthes punomoćnik sudionika u postupku LIPICA d.o.o.</item>
    </izvorni_sadrzaj>
    <derivirana_varijabla naziv="DomainObject.Predmet.OstaliListFormated_1">
      <item>Andreas Matthes punomoćnik sudionika u postupku LIPICA d.o.o.</item>
      <item>Sabine Matthes punomoćnik sudionika u postupku LIPICA d.o.o.</item>
    </derivirana_varijabla>
  </DomainObject.Predmet.OstaliListFormated>
  <DomainObject.Predmet.OstaliListFormatedOIB>
    <izvorni_sadrzaj>
      <item>Andreas Matthes, OIB 19405126828 punomoćnik sudionika u postupku LIPICA d.o.o.</item>
      <item>Sabine Matthes, OIB 57057500377 punomoćnik sudionika u postupku LIPICA d.o.o.</item>
    </izvorni_sadrzaj>
    <derivirana_varijabla naziv="DomainObject.Predmet.OstaliListFormatedOIB_1">
      <item>Andreas Matthes, OIB 19405126828 punomoćnik sudionika u postupku LIPICA d.o.o.</item>
      <item>Sabine Matthes, OIB 57057500377 punomoćnik sudionika u postupku LIPICA d.o.o.</item>
    </derivirana_varijabla>
  </DomainObject.Predmet.OstaliListFormatedOIB>
  <DomainObject.Predmet.OstaliListFormatedWithAdress>
    <izvorni_sadrzaj>
      <item>Andreas Matthes, Oprič 55/B, 51415 Oprič punomoćnik sudionika u postupku LIPICA d.o.o.</item>
      <item>Sabine Matthes, Oprič 55/B, 51415 Oprič punomoćnik sudionika u postupku LIPICA d.o.o.</item>
    </izvorni_sadrzaj>
    <derivirana_varijabla naziv="DomainObject.Predmet.OstaliListFormatedWithAdress_1">
      <item>Andreas Matthes, Oprič 55/B, 51415 Oprič punomoćnik sudionika u postupku LIPICA d.o.o.</item>
      <item>Sabine Matthes, Oprič 55/B, 51415 Oprič punomoćnik sudionika u postupku LIPICA d.o.o.</item>
    </derivirana_varijabla>
  </DomainObject.Predmet.OstaliListFormatedWithAdress>
  <DomainObject.Predmet.OstaliListFormatedWithAdressOIB>
    <izvorni_sadrzaj>
      <item>Andreas Matthes, OIB 19405126828, Oprič 55/B, 51415 Oprič punomoćnik sudionika u postupku LIPICA d.o.o.</item>
      <item>Sabine Matthes, OIB 57057500377, Oprič 55/B, 51415 Oprič punomoćnik sudionika u postupku LIPICA d.o.o.</item>
    </izvorni_sadrzaj>
    <derivirana_varijabla naziv="DomainObject.Predmet.OstaliListFormatedWithAdressOIB_1">
      <item>Andreas Matthes, OIB 19405126828, Oprič 55/B, 51415 Oprič punomoćnik sudionika u postupku LIPICA d.o.o.</item>
      <item>Sabine Matthes, OIB 57057500377, Oprič 55/B, 51415 Oprič punomoćnik sudionika u postupku LIPICA d.o.o.</item>
    </derivirana_varijabla>
  </DomainObject.Predmet.OstaliListFormatedWithAdressOIB>
  <DomainObject.Predmet.OstaliListNazivFormated>
    <izvorni_sadrzaj>
      <item>Andreas Matthes</item>
      <item>Sabine Matthes</item>
    </izvorni_sadrzaj>
    <derivirana_varijabla naziv="DomainObject.Predmet.OstaliListNazivFormated_1">
      <item>Andreas Matthes</item>
      <item>Sabine Matthes</item>
    </derivirana_varijabla>
  </DomainObject.Predmet.OstaliListNazivFormated>
  <DomainObject.Predmet.OstaliListNazivFormatedOIB>
    <izvorni_sadrzaj>
      <item>Andreas Matthes, OIB 19405126828</item>
      <item>Sabine Matthes, OIB 57057500377</item>
    </izvorni_sadrzaj>
    <derivirana_varijabla naziv="DomainObject.Predmet.OstaliListNazivFormatedOIB_1">
      <item>Andreas Matthes, OIB 19405126828</item>
      <item>Sabine Matthes, OIB 57057500377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St-1164/2016-9</izvorni_sadrzaj>
    <derivirana_varijabla naziv="DomainObject.PoslovniBrojDokumenta_1">St-1164/2016-9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LIPICA d.o.o.</izvorni_sadrzaj>
    <derivirana_varijabla naziv="DomainObject.Predmet.ProtustrankaIDrugi_1">LIPICA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LIPICA d.o.o., OIB 60088316010, Vladimira Nazora 16, 51262 Kraljevica</izvorni_sadrzaj>
    <derivirana_varijabla naziv="DomainObject.Predmet.ProtustrankaIDrugiAdressOIB_1">LIPICA d.o.o., OIB 60088316010, Vladimira Nazora 16,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LIPICA d.o.o.</item>
      <item>Andreas Matthes</item>
      <item>Sabine Matthes</item>
    </izvorni_sadrzaj>
    <derivirana_varijabla naziv="DomainObject.Predmet.SudioniciListNaziv_1">
      <item>FINA Rijeka</item>
      <item>LIPICA d.o.o.</item>
      <item>Andreas Matthes</item>
      <item>Sabine Matthes</item>
    </derivirana_varijabla>
  </DomainObject.Predmet.SudioniciListNaziv>
  <DomainObject.Predmet.SudioniciListAdressOIB>
    <izvorni_sadrzaj>
      <item>FINA Rijeka, OIB 85821130368, Frana Kurelca 8,51000 Rijeka</item>
      <item>LIPICA d.o.o., OIB 60088316010, Vladimira Nazora 16,51262 Kraljevica</item>
      <item>Andreas Matthes, OIB 19405126828, Oprič 55/B,51415 Oprič</item>
      <item>Sabine Matthes, OIB 57057500377, Oprič 55/B,51415 Oprič</item>
    </izvorni_sadrzaj>
    <derivirana_varijabla naziv="DomainObject.Predmet.SudioniciListAdressOIB_1">
      <item>FINA Rijeka, OIB 85821130368, Frana Kurelca 8,51000 Rijeka</item>
      <item>LIPICA d.o.o., OIB 60088316010, Vladimira Nazora 16,51262 Kraljevica</item>
      <item>Andreas Matthes, OIB 19405126828, Oprič 55/B,51415 Oprič</item>
      <item>Sabine Matthes, OIB 57057500377, Oprič 55/B,51415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60088316010</item>
      <item>, OIB 19405126828</item>
      <item>, OIB 57057500377</item>
    </izvorni_sadrzaj>
    <derivirana_varijabla naziv="DomainObject.Predmet.SudioniciListNazivOIB_1">
      <item>, OIB 85821130368</item>
      <item>, OIB 60088316010</item>
      <item>, OIB 19405126828</item>
      <item>, OIB 57057500377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0F31C-0B55-45EF-BC43-C7D2953EF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311</properties:Words>
  <properties:Characters>1664</properties:Characters>
  <properties:Lines>63</properties:Lines>
  <properties:Paragraphs>28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2017-01-05T09:36:00Z</dcterms:created>
  <dc:creator>Korisnik</dc:creator>
  <cp:lastModifiedBy>Tanja Fidel</cp:lastModifiedBy>
  <cp:lastPrinted>2016-06-16T08:50:00Z</cp:lastPrinted>
  <dcterms:modified xmlns:xsi="http://www.w3.org/2001/XMLSchema-instance" xsi:type="dcterms:W3CDTF">2017-05-03T08:37:00Z</dcterms:modified>
  <cp:revision>20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St-1164/2016-9 / Zapisnik - Ročište radi izjašnjenja o prijedlogu za otvaranje steč.post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