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d61a6fd" w14:textId="d61a6fd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E0157">
        <w:t>1178</w:t>
      </w:r>
      <w:r w:rsidR="00D57B7B">
        <w:t>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E2E99">
        <w:t xml:space="preserve"> i 104/17</w:t>
      </w:r>
      <w:r>
        <w:t>)</w:t>
      </w:r>
      <w:r w:rsidR="008155EE">
        <w:t>,</w:t>
      </w:r>
      <w:r>
        <w:t xml:space="preserve"> dana </w:t>
      </w:r>
      <w:r w:rsidR="00011611">
        <w:t xml:space="preserve"> 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proofErr w:type="spellStart"/>
      <w:r w:rsidR="004E0157">
        <w:t>Tincha</w:t>
      </w:r>
      <w:proofErr w:type="spellEnd"/>
      <w:r w:rsidR="004E0157">
        <w:t xml:space="preserve"> </w:t>
      </w:r>
      <w:proofErr w:type="spellStart"/>
      <w:r w:rsidR="004E0157">
        <w:t>and</w:t>
      </w:r>
      <w:proofErr w:type="spellEnd"/>
      <w:r w:rsidR="004E0157">
        <w:t xml:space="preserve"> Gogo j.d.o.o. za usluge, OIB: 37095811908, Zagreb, </w:t>
      </w:r>
      <w:proofErr w:type="spellStart"/>
      <w:r w:rsidR="004E0157">
        <w:t>Margalići</w:t>
      </w:r>
      <w:proofErr w:type="spellEnd"/>
      <w:r w:rsidR="004E0157">
        <w:t xml:space="preserve"> 26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E0157">
        <w:t>8</w:t>
      </w:r>
      <w:r w:rsidR="008E739B">
        <w:t>.</w:t>
      </w:r>
      <w:r w:rsidR="004E0157">
        <w:t>439</w:t>
      </w:r>
      <w:r w:rsidR="008E739B">
        <w:t>,</w:t>
      </w:r>
      <w:r w:rsidR="004E0157">
        <w:t>04</w:t>
      </w:r>
      <w:r w:rsidR="005B0782">
        <w:t xml:space="preserve">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11611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4E0157">
      <w:t>1178</w:t>
    </w:r>
    <w:r w:rsidR="00D57B7B">
      <w:t>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11"/>
    <w:rsid w:val="00026E86"/>
    <w:rsid w:val="0005211C"/>
    <w:rsid w:val="000950E4"/>
    <w:rsid w:val="000A79DA"/>
    <w:rsid w:val="000C239B"/>
    <w:rsid w:val="000E0AD9"/>
    <w:rsid w:val="00114EAD"/>
    <w:rsid w:val="0012468D"/>
    <w:rsid w:val="00185571"/>
    <w:rsid w:val="00186492"/>
    <w:rsid w:val="001D0C53"/>
    <w:rsid w:val="001D3860"/>
    <w:rsid w:val="001E50FB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A2197"/>
    <w:rsid w:val="004B337A"/>
    <w:rsid w:val="004E0157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437C9"/>
    <w:rsid w:val="00753680"/>
    <w:rsid w:val="00782503"/>
    <w:rsid w:val="00786AE3"/>
    <w:rsid w:val="007A6607"/>
    <w:rsid w:val="007B13A4"/>
    <w:rsid w:val="007B3F34"/>
    <w:rsid w:val="007B5AFD"/>
    <w:rsid w:val="007C7891"/>
    <w:rsid w:val="007C789D"/>
    <w:rsid w:val="007D5A5D"/>
    <w:rsid w:val="007E717E"/>
    <w:rsid w:val="008155EE"/>
    <w:rsid w:val="008561DF"/>
    <w:rsid w:val="00860308"/>
    <w:rsid w:val="008613BD"/>
    <w:rsid w:val="00863025"/>
    <w:rsid w:val="00871F01"/>
    <w:rsid w:val="008749D8"/>
    <w:rsid w:val="008818B3"/>
    <w:rsid w:val="008A376B"/>
    <w:rsid w:val="008D19B9"/>
    <w:rsid w:val="008E28F7"/>
    <w:rsid w:val="008E739B"/>
    <w:rsid w:val="00920CA0"/>
    <w:rsid w:val="009419D8"/>
    <w:rsid w:val="009471F2"/>
    <w:rsid w:val="00966EED"/>
    <w:rsid w:val="00987270"/>
    <w:rsid w:val="009E2E99"/>
    <w:rsid w:val="009F3FBC"/>
    <w:rsid w:val="00A00EAF"/>
    <w:rsid w:val="00A433F9"/>
    <w:rsid w:val="00A623D2"/>
    <w:rsid w:val="00A71431"/>
    <w:rsid w:val="00AC4528"/>
    <w:rsid w:val="00AD027A"/>
    <w:rsid w:val="00B418E5"/>
    <w:rsid w:val="00B53A01"/>
    <w:rsid w:val="00B77D67"/>
    <w:rsid w:val="00B82F18"/>
    <w:rsid w:val="00BC6476"/>
    <w:rsid w:val="00BD2F8B"/>
    <w:rsid w:val="00C50013"/>
    <w:rsid w:val="00C62AC1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57B7B"/>
    <w:rsid w:val="00D66226"/>
    <w:rsid w:val="00DA66D4"/>
    <w:rsid w:val="00DC126D"/>
    <w:rsid w:val="00E70CB5"/>
    <w:rsid w:val="00EC3302"/>
    <w:rsid w:val="00ED2B04"/>
    <w:rsid w:val="00ED6AA8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561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61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61D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61D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61D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6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St-1178/2019</izvorni_sadrzaj>
    <derivirana_varijabla naziv="DomainObject.Predmet.OznakaBroj_1">St-1178/2019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Tincha and Gogo j.d.o.o. za usluge</izvorni_sadrzaj>
    <derivirana_varijabla naziv="DomainObject.Predmet.ProtustrankaFormated_1">  Tincha and Gogo j.d.o.o. za usluge</derivirana_varijabla>
  </DomainObject.Predmet.ProtustrankaFormated>
  <DomainObject.Predmet.ProtustrankaFormatedOIB>
    <izvorni_sadrzaj>  Tincha and Gogo j.d.o.o. za usluge, OIB 37095811908</izvorni_sadrzaj>
    <derivirana_varijabla naziv="DomainObject.Predmet.ProtustrankaFormatedOIB_1">  Tincha and Gogo j.d.o.o. za usluge, OIB 37095811908</derivirana_varijabla>
  </DomainObject.Predmet.ProtustrankaFormatedOIB>
  <DomainObject.Predmet.ProtustrankaFormatedWithAdress>
    <izvorni_sadrzaj> Tincha and Gogo j.d.o.o. za usluge, Margalići 26, 10000 Zagreb</izvorni_sadrzaj>
    <derivirana_varijabla naziv="DomainObject.Predmet.ProtustrankaFormatedWithAdress_1"> Tincha and Gogo j.d.o.o. za usluge, Margalići 26, 10000 Zagreb</derivirana_varijabla>
  </DomainObject.Predmet.ProtustrankaFormatedWithAdress>
  <DomainObject.Predmet.ProtustrankaFormatedWithAdressOIB>
    <izvorni_sadrzaj> Tincha and Gogo j.d.o.o. za usluge, OIB 37095811908, Margalići 26, 10000 Zagreb</izvorni_sadrzaj>
    <derivirana_varijabla naziv="DomainObject.Predmet.ProtustrankaFormatedWithAdressOIB_1"> Tincha and Gogo j.d.o.o. za usluge, OIB 37095811908, Margalići 26, 10000 Zagreb</derivirana_varijabla>
  </DomainObject.Predmet.ProtustrankaFormatedWithAdressOIB>
  <DomainObject.Predmet.ProtustrankaWithAdress>
    <izvorni_sadrzaj>Tincha and Gogo j.d.o.o. za usluge Margalići 26, 10000 Zagreb</izvorni_sadrzaj>
    <derivirana_varijabla naziv="DomainObject.Predmet.ProtustrankaWithAdress_1">Tincha and Gogo j.d.o.o. za usluge Margalići 26, 10000 Zagreb</derivirana_varijabla>
  </DomainObject.Predmet.ProtustrankaWithAdress>
  <DomainObject.Predmet.ProtustrankaWithAdressOIB>
    <izvorni_sadrzaj>Tincha and Gogo j.d.o.o. za usluge, OIB 37095811908, Margalići 26, 10000 Zagreb</izvorni_sadrzaj>
    <derivirana_varijabla naziv="DomainObject.Predmet.ProtustrankaWithAdressOIB_1">Tincha and Gogo j.d.o.o. za usluge, OIB 37095811908, Margalići 26, 10000 Zagreb</derivirana_varijabla>
  </DomainObject.Predmet.ProtustrankaWithAdressOIB>
  <DomainObject.Predmet.ProtustrankaNazivFormated>
    <izvorni_sadrzaj>Tincha and Gogo j.d.o.o. za usluge</izvorni_sadrzaj>
    <derivirana_varijabla naziv="DomainObject.Predmet.ProtustrankaNazivFormated_1">Tincha and Gogo j.d.o.o. za usluge</derivirana_varijabla>
  </DomainObject.Predmet.ProtustrankaNazivFormated>
  <DomainObject.Predmet.ProtustrankaNazivFormatedOIB>
    <izvorni_sadrzaj>Tincha and Gogo j.d.o.o. za usluge, OIB 37095811908</izvorni_sadrzaj>
    <derivirana_varijabla naziv="DomainObject.Predmet.ProtustrankaNazivFormatedOIB_1">Tincha and Gogo j.d.o.o. za usluge, OIB 37095811908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Tincha and Gogo j.d.o.o. za usluge</item>
    </izvorni_sadrzaj>
    <derivirana_varijabla naziv="DomainObject.Predmet.ProtuStrankaListFormated_1">
      <item>Tincha and Gogo j.d.o.o. za usluge</item>
    </derivirana_varijabla>
  </DomainObject.Predmet.ProtuStrankaListFormated>
  <DomainObject.Predmet.ProtuStrankaListFormatedOIB>
    <izvorni_sadrzaj>
      <item>Tincha and Gogo j.d.o.o. za usluge, OIB 37095811908</item>
    </izvorni_sadrzaj>
    <derivirana_varijabla naziv="DomainObject.Predmet.ProtuStrankaListFormatedOIB_1">
      <item>Tincha and Gogo j.d.o.o. za usluge, OIB 37095811908</item>
    </derivirana_varijabla>
  </DomainObject.Predmet.ProtuStrankaListFormatedOIB>
  <DomainObject.Predmet.ProtuStrankaListFormatedWithAdress>
    <izvorni_sadrzaj>
      <item>Tincha and Gogo j.d.o.o. za usluge, Margalići 26, 10000 Zagreb</item>
    </izvorni_sadrzaj>
    <derivirana_varijabla naziv="DomainObject.Predmet.ProtuStrankaListFormatedWithAdress_1">
      <item>Tincha and Gogo j.d.o.o. za usluge, Margalići 26, 10000 Zagreb</item>
    </derivirana_varijabla>
  </DomainObject.Predmet.ProtuStrankaListFormatedWithAdress>
  <DomainObject.Predmet.ProtuStrankaListFormatedWithAdressOIB>
    <izvorni_sadrzaj>
      <item>Tincha and Gogo j.d.o.o. za usluge, OIB 37095811908, Margalići 26, 10000 Zagreb</item>
    </izvorni_sadrzaj>
    <derivirana_varijabla naziv="DomainObject.Predmet.ProtuStrankaListFormatedWithAdressOIB_1">
      <item>Tincha and Gogo j.d.o.o. za usluge, OIB 37095811908, Margalići 26, 10000 Zagreb</item>
    </derivirana_varijabla>
  </DomainObject.Predmet.ProtuStrankaListFormatedWithAdressOIB>
  <DomainObject.Predmet.ProtuStrankaListNazivFormated>
    <izvorni_sadrzaj>
      <item>Tincha and Gogo j.d.o.o. za usluge</item>
    </izvorni_sadrzaj>
    <derivirana_varijabla naziv="DomainObject.Predmet.ProtuStrankaListNazivFormated_1">
      <item>Tincha and Gogo j.d.o.o. za usluge</item>
    </derivirana_varijabla>
  </DomainObject.Predmet.ProtuStrankaListNazivFormated>
  <DomainObject.Predmet.ProtuStrankaListNazivFormatedOIB>
    <izvorni_sadrzaj>
      <item>Tincha and Gogo j.d.o.o. za usluge, OIB 37095811908</item>
    </izvorni_sadrzaj>
    <derivirana_varijabla naziv="DomainObject.Predmet.ProtuStrankaListNazivFormatedOIB_1">
      <item>Tincha and Gogo j.d.o.o. za usluge, OIB 37095811908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Tincha and Gogo j.d.o.o. za usluge</izvorni_sadrzaj>
    <derivirana_varijabla naziv="DomainObject.Predmet.ProtustrankaIDrugi_1">Tincha and Gogo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Tincha and Gogo j.d.o.o. za usluge, OIB 37095811908, Margalići 26, 10000 Zagreb</izvorni_sadrzaj>
    <derivirana_varijabla naziv="DomainObject.Predmet.ProtustrankaIDrugiAdressOIB_1">Tincha and Gogo j.d.o.o. za usluge, OIB 37095811908, Margalići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Tincha and Gogo j.d.o.o. za usluge</item>
    </izvorni_sadrzaj>
    <derivirana_varijabla naziv="DomainObject.Predmet.SudioniciListNaziv_1">
      <item>FINA Regionalni centar Zagreb</item>
      <item>Tincha and Gogo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Tincha and Gogo j.d.o.o. za usluge, OIB 37095811908, Margalići 26,10000 Zagreb</item>
    </izvorni_sadrzaj>
    <derivirana_varijabla naziv="DomainObject.Predmet.SudioniciListAdressOIB_1">
      <item>FINA Regionalni centar Zagreb, OIB 85821130368, Trg svibanjskih žrtava 1995.1,10000 Zagreb</item>
      <item>Tincha and Gogo j.d.o.o. za usluge, OIB 37095811908, Margalići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37095811908</item>
    </izvorni_sadrzaj>
    <derivirana_varijabla naziv="DomainObject.Predmet.SudioniciListNazivOIB_1">
      <item>, OIB 85821130368</item>
      <item>, OIB 37095811908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261</properties:Words>
  <properties:Characters>1403</properties:Characters>
  <properties:Lines>43</properties:Lines>
  <properties:Paragraphs>19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2019-09-02T07:04:00Z</dcterms:created>
  <dc:creator>ilukac</dc:creator>
  <cp:lastModifiedBy>Lucija Radulović</cp:lastModifiedBy>
  <cp:lastPrinted>2019-09-05T06:12:00Z</cp:lastPrinted>
  <dcterms:modified xmlns:xsi="http://www.w3.org/2001/XMLSchema-instance" xsi:type="dcterms:W3CDTF">2019-09-05T11:14:00Z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1178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