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396a" w14:paraId="bcb396a" w:rsidRDefault="00DB3078" w:rsidP="00DB3078" w:rsidR="00DB30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078" w:rsidP="00DB3078" w:rsidR="00DB3078">
      <w:r>
        <w:rPr>
          <w:rFonts w:eastAsia="MS Mincho"/>
        </w:rPr>
        <w:t>REPUBLIKA HRVATSKA</w:t>
      </w:r>
    </w:p>
    <w:p w:rsidRDefault="00DB3078" w:rsidP="00DB3078" w:rsidR="00DB3078">
      <w:r>
        <w:rPr>
          <w:rFonts w:eastAsia="MS Mincho"/>
        </w:rPr>
        <w:t>TRGOVAČKI SUD U RIJECI</w:t>
      </w:r>
    </w:p>
    <w:p w:rsidRDefault="00DB3078" w:rsidP="00DB3078" w:rsidR="00DB3078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B3078" w:rsidP="00DB3078" w:rsidR="00DB3078">
      <w:pPr>
        <w:jc w:val="center"/>
        <w:rPr>
          <w:bCs/>
        </w:rPr>
      </w:pPr>
      <w:r>
        <w:tab/>
      </w:r>
      <w:r>
        <w:tab/>
      </w:r>
    </w:p>
    <w:p w:rsidRDefault="00DB3078" w:rsidP="00DB3078" w:rsidR="00DB307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DB3078" w:rsidP="00DB3078" w:rsidR="00DB3078">
      <w:pPr>
        <w:jc w:val="center"/>
        <w:rPr>
          <w:bCs/>
        </w:rPr>
      </w:pPr>
      <w:r>
        <w:rPr>
          <w:bCs/>
        </w:rPr>
        <w:t>R J E Š E N J E</w:t>
      </w:r>
    </w:p>
    <w:p w:rsidRDefault="00DB3078" w:rsidP="00DB3078" w:rsidR="00DB3078">
      <w:pPr>
        <w:jc w:val="both"/>
      </w:pPr>
    </w:p>
    <w:p w:rsidRDefault="00DB3078" w:rsidP="00DB3078" w:rsidR="00DB3078">
      <w:pPr>
        <w:autoSpaceDE w:val="false"/>
        <w:autoSpaceDN w:val="false"/>
        <w:adjustRightInd w:val="false"/>
        <w:jc w:val="both"/>
      </w:pPr>
      <w:r>
        <w:tab/>
        <w:t xml:space="preserve">Trgovački sud u Rijeci, po sucu Veri Jelenović, </w:t>
      </w:r>
      <w:r w:rsidR="00923BB4">
        <w:t xml:space="preserve">u stečajnom predmetu nad dužnikom </w:t>
      </w:r>
      <w:r w:rsidRPr="00923BB4">
        <w:t xml:space="preserve"> GAVRAN </w:t>
      </w:r>
      <w:r>
        <w:t xml:space="preserve">D. jednostavno društvo s ograničenom odgovornošću za usluge Podkilavac (Općina Jelenje), Podkilavac 46, OIB: 28531905455, MBS: 040306685, dana </w:t>
      </w:r>
      <w:r w:rsidR="00923BB4">
        <w:t>12. siječnja 2018.</w:t>
      </w:r>
      <w:r>
        <w:t xml:space="preserve">  </w:t>
      </w:r>
    </w:p>
    <w:p w:rsidRDefault="00DB3078" w:rsidP="00DB3078" w:rsidR="00DB3078">
      <w:pPr>
        <w:jc w:val="both"/>
      </w:pPr>
      <w:r>
        <w:t xml:space="preserve"> </w:t>
      </w:r>
    </w:p>
    <w:p w:rsidRDefault="00DB3078" w:rsidP="00DB3078" w:rsidR="00DB3078">
      <w:pPr>
        <w:jc w:val="center"/>
        <w:rPr>
          <w:bCs/>
        </w:rPr>
      </w:pPr>
      <w:r>
        <w:rPr>
          <w:bCs/>
        </w:rPr>
        <w:t>r i j e š i o  j e</w:t>
      </w:r>
    </w:p>
    <w:p w:rsidRDefault="00DB3078" w:rsidP="00DB3078" w:rsidR="00DB3078">
      <w:pPr>
        <w:jc w:val="center"/>
        <w:rPr>
          <w:bCs/>
        </w:rPr>
      </w:pPr>
    </w:p>
    <w:p w:rsidRDefault="00DB3078" w:rsidP="00DB3078" w:rsidR="00DB3078">
      <w:pPr>
        <w:ind w:firstLine="720"/>
        <w:jc w:val="both"/>
      </w:pPr>
      <w:r>
        <w:t xml:space="preserve">Privremenom stečajnom upravitelju Slavku Štambuku, OIB: 28699356177, Prvog maja 3, Rijeka </w:t>
      </w:r>
      <w:r w:rsidRPr="00BB5DCB">
        <w:t xml:space="preserve">određuje se naknada troškova učinjenih u prethodnom postupku u iznosu od </w:t>
      </w:r>
      <w:r>
        <w:t>45,00</w:t>
      </w:r>
      <w:r w:rsidRPr="00BB5DCB">
        <w:t xml:space="preserve"> kn neto</w:t>
      </w:r>
      <w:r>
        <w:t xml:space="preserve">. </w:t>
      </w:r>
    </w:p>
    <w:p w:rsidRDefault="00DB3078" w:rsidP="00DB3078" w:rsidR="00DB3078">
      <w:pPr>
        <w:jc w:val="both"/>
      </w:pPr>
    </w:p>
    <w:p w:rsidRDefault="00DB3078" w:rsidP="00DB3078" w:rsidR="00DB3078">
      <w:pPr>
        <w:jc w:val="center"/>
        <w:rPr>
          <w:bCs/>
        </w:rPr>
      </w:pPr>
      <w:r>
        <w:rPr>
          <w:bCs/>
        </w:rPr>
        <w:t>Obrazloženje</w:t>
      </w:r>
    </w:p>
    <w:p w:rsidRDefault="00DB3078" w:rsidP="00DB3078" w:rsidR="00DB3078">
      <w:pPr>
        <w:jc w:val="both"/>
      </w:pPr>
      <w:r>
        <w:rPr>
          <w:bCs/>
        </w:rPr>
        <w:tab/>
        <w:t xml:space="preserve">Rješenjem ovog suda </w:t>
      </w:r>
      <w:r>
        <w:t xml:space="preserve">posl. br. 14. St-1403/2016-3 </w:t>
      </w:r>
      <w:r>
        <w:rPr>
          <w:bCs/>
        </w:rPr>
        <w:t xml:space="preserve">od 20. veljače 2017. godine pokrenut je prethodni postupak radi utvrđivanja uvjeta za otvaranje stečajnog postupka nad dužnikom </w:t>
      </w:r>
      <w:r>
        <w:t>GAVRAN D. jednostavno društvo s ograničenom odgovornošću za usluge Podkilavac (Općina Jelenje), Podkilavac 46, OIB: 28531905455, MBS: 040306685, a rješenjem posl.br. 14 St-1403/2016-8 od 13. lipnja 2017. godine</w:t>
      </w:r>
      <w:r>
        <w:rPr>
          <w:bCs/>
        </w:rPr>
        <w:t xml:space="preserve"> je imenovan privremeni stečajni upravitelj </w:t>
      </w:r>
      <w:r>
        <w:t>Slavko Štambuk, OIB: 28699356177, Prvog maja 3, Rijeka</w:t>
      </w:r>
      <w:r>
        <w:rPr>
          <w:bCs/>
        </w:rPr>
        <w:t>.</w:t>
      </w:r>
    </w:p>
    <w:p w:rsidRDefault="00DB3078" w:rsidP="00DB3078" w:rsidR="00DB307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U prethodnom postupku privremeni stečajni upravitelj je po nalogu suda podnio dana </w:t>
      </w:r>
      <w:r>
        <w:t>6. srpnja 2017</w:t>
      </w:r>
      <w:r>
        <w:rPr>
          <w:bCs/>
        </w:rPr>
        <w:t>. godine izvješće o gospodarsko-financijskom stanju dužnika, a podneskom od 11. siječnja 2018. zatražio je naknadu stvarnih troškova prethodnog postupka i to 25,00 kn računa Fine za izdavanje potvrde, te 20,00 kn upravnih biljega.</w:t>
      </w:r>
    </w:p>
    <w:p w:rsidRDefault="00DB3078" w:rsidP="00DB3078" w:rsidR="00DB3078" w:rsidRPr="00BB5DCB">
      <w:pPr>
        <w:jc w:val="both"/>
      </w:pPr>
      <w:r w:rsidRPr="00BB5DCB">
        <w:tab/>
      </w:r>
      <w:r>
        <w:t>Sud je navedene troškove privremenog stečajnog upravitelja ocijenio opravdanim i uvidom u račun Fine s računom i-Novina na listu 46 spisa, te je</w:t>
      </w:r>
      <w:r w:rsidRPr="00BB5DCB">
        <w:t xml:space="preserve"> na temelju čl. 94. st. 1., 2. i 3. Stečajnog zakona </w:t>
      </w:r>
      <w:r w:rsidRPr="00BB5DCB">
        <w:rPr>
          <w:bCs/>
        </w:rPr>
        <w:t>(dalje: SZ, objavljen u NN 71/15</w:t>
      </w:r>
      <w:r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128. stavak 9. SZ-a </w:t>
      </w:r>
      <w:r>
        <w:t>valjalo odlučiti kao u izreci ovog rješenja</w:t>
      </w:r>
      <w:r w:rsidRPr="00BB5DCB">
        <w:t>.</w:t>
      </w:r>
    </w:p>
    <w:p w:rsidRDefault="00DB3078" w:rsidP="00DB3078" w:rsidR="00DB3078">
      <w:pPr>
        <w:jc w:val="center"/>
      </w:pPr>
    </w:p>
    <w:p w:rsidRDefault="00DB3078" w:rsidP="00DB3078" w:rsidR="00DB3078">
      <w:pPr>
        <w:jc w:val="center"/>
      </w:pPr>
      <w:r>
        <w:t xml:space="preserve">Rijeka, 12. siječnja 2018. </w:t>
      </w:r>
    </w:p>
    <w:p w:rsidRDefault="00DB3078" w:rsidP="00DB3078" w:rsidR="00DB3078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DB3078" w:rsidP="00DB3078" w:rsidR="00DB3078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DB3078" w:rsidP="00DB3078" w:rsidR="00DB3078"/>
    <w:p w:rsidRDefault="00DB3078" w:rsidP="00DB3078" w:rsidR="00DB3078"/>
    <w:p w:rsidRDefault="00DB3078" w:rsidP="00DB3078" w:rsidR="00DB3078">
      <w:r>
        <w:t>UPUTA O PRAVNOM LIJEKU:</w:t>
      </w:r>
    </w:p>
    <w:p w:rsidRDefault="00DB3078" w:rsidP="00DB3078" w:rsidR="00DB3078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23B" w:rsidP="00DB3078" w:rsidR="0009723B">
      <w:r>
        <w:separator/>
      </w:r>
    </w:p>
  </w:endnote>
  <w:endnote w:id="0" w:type="continuationSeparator">
    <w:p w:rsidRDefault="0009723B" w:rsidP="00DB3078" w:rsidR="00097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23B" w:rsidP="00DB3078" w:rsidR="0009723B">
      <w:r>
        <w:separator/>
      </w:r>
    </w:p>
  </w:footnote>
  <w:footnote w:id="0" w:type="continuationSeparator">
    <w:p w:rsidRDefault="0009723B" w:rsidP="00DB3078" w:rsidR="00097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078" w:rsidP="00DB3078" w:rsidR="00DB3078">
    <w:pPr>
      <w:pStyle w:val="Zaglavlje"/>
      <w:jc w:val="right"/>
    </w:pPr>
    <w:r>
      <w:t>Posl. br. 14 St-1403/2016</w:t>
    </w:r>
    <w:r w:rsidR="00FC5020">
      <w:t>-19</w:t>
    </w:r>
  </w:p>
  <w:p w:rsidRDefault="00DB3078" w:rsidP="00DB3078" w:rsidR="00DB307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3078"/>
    <w:rsid w:val="00084C43"/>
    <w:rsid w:val="0009723B"/>
    <w:rsid w:val="00267BBB"/>
    <w:rsid w:val="003541B1"/>
    <w:rsid w:val="004F6C16"/>
    <w:rsid w:val="00520689"/>
    <w:rsid w:val="0076139A"/>
    <w:rsid w:val="007B6D04"/>
    <w:rsid w:val="00836506"/>
    <w:rsid w:val="008A37F5"/>
    <w:rsid w:val="00923BB4"/>
    <w:rsid w:val="00942A0F"/>
    <w:rsid w:val="00AA43BC"/>
    <w:rsid w:val="00AF0A5D"/>
    <w:rsid w:val="00B93FF3"/>
    <w:rsid w:val="00BA3EB5"/>
    <w:rsid w:val="00BD0D9C"/>
    <w:rsid w:val="00C17835"/>
    <w:rsid w:val="00D67E91"/>
    <w:rsid w:val="00DB3078"/>
    <w:rsid w:val="00E518D1"/>
    <w:rsid w:val="00ED0D53"/>
    <w:rsid w:val="00FC502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07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0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07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0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307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0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07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07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0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07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0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307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0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07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317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2017.</izvorni_sadrzaj>
    <derivirana_varijabla naziv="DomainObject.Predmet.DatumRjesavanja_1">27.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GAVRAN D. j.d.o.o.</izvorni_sadrzaj>
    <derivirana_varijabla naziv="DomainObject.Predmet.ProtustrankaFormated_1">  GAVRAN D. j.d.o.o.</derivirana_varijabla>
  </DomainObject.Predmet.ProtustrankaFormated>
  <DomainObject.Predmet.ProtustrankaFormatedOIB>
    <izvorni_sadrzaj>  GAVRAN D. j.d.o.o., OIB 28531905455</izvorni_sadrzaj>
    <derivirana_varijabla naziv="DomainObject.Predmet.ProtustrankaFormatedOIB_1">  GAVRAN D. j.d.o.o., OIB 28531905455</derivirana_varijabla>
  </DomainObject.Predmet.ProtustrankaFormatedOIB>
  <DomainObject.Predmet.ProtustrankaFormatedWithAdress>
    <izvorni_sadrzaj> GAVRAN D. j.d.o.o., Podkilavac 46, 51218 Dražice</izvorni_sadrzaj>
    <derivirana_varijabla naziv="DomainObject.Predmet.ProtustrankaFormatedWithAdress_1"> GAVRAN D. j.d.o.o., Podkilavac 46, 51218 Dražice</derivirana_varijabla>
  </DomainObject.Predmet.ProtustrankaFormatedWithAdress>
  <DomainObject.Predmet.ProtustrankaFormatedWithAdressOIB>
    <izvorni_sadrzaj> GAVRAN D. j.d.o.o., OIB 28531905455, Podkilavac 46, 51218 Dražice</izvorni_sadrzaj>
    <derivirana_varijabla naziv="DomainObject.Predmet.ProtustrankaFormatedWithAdressOIB_1"> GAVRAN D. j.d.o.o., OIB 28531905455, Podkilavac 46, 51218 Dražice</derivirana_varijabla>
  </DomainObject.Predmet.ProtustrankaFormatedWithAdressOIB>
  <DomainObject.Predmet.ProtustrankaWithAdress>
    <izvorni_sadrzaj>GAVRAN D. j.d.o.o. Podkilavac 46, 51218 Dražice</izvorni_sadrzaj>
    <derivirana_varijabla naziv="DomainObject.Predmet.ProtustrankaWithAdress_1">GAVRAN D. j.d.o.o. Podkilavac 46, 51218 Dražice</derivirana_varijabla>
  </DomainObject.Predmet.ProtustrankaWithAdress>
  <DomainObject.Predmet.ProtustrankaWithAdressOIB>
    <izvorni_sadrzaj>GAVRAN D. j.d.o.o., OIB 28531905455, Podkilavac 46, 51218 Dražice</izvorni_sadrzaj>
    <derivirana_varijabla naziv="DomainObject.Predmet.ProtustrankaWithAdressOIB_1">GAVRAN D. j.d.o.o., OIB 28531905455, Podkilavac 46, 51218 Dražice</derivirana_varijabla>
  </DomainObject.Predmet.ProtustrankaWithAdressOIB>
  <DomainObject.Predmet.ProtustrankaNazivFormated>
    <izvorni_sadrzaj>GAVRAN D. j.d.o.o.</izvorni_sadrzaj>
    <derivirana_varijabla naziv="DomainObject.Predmet.ProtustrankaNazivFormated_1">GAVRAN D. j.d.o.o.</derivirana_varijabla>
  </DomainObject.Predmet.ProtustrankaNazivFormated>
  <DomainObject.Predmet.ProtustrankaNazivFormatedOIB>
    <izvorni_sadrzaj>GAVRAN D. j.d.o.o., OIB 28531905455</izvorni_sadrzaj>
    <derivirana_varijabla naziv="DomainObject.Predmet.ProtustrankaNazivFormatedOIB_1">GAVRAN D. j.d.o.o., OIB 28531905455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GAVRAN D. j.d.o.o.</item>
    </izvorni_sadrzaj>
    <derivirana_varijabla naziv="DomainObject.Predmet.ProtuStrankaListFormated_1">
      <item>GAVRAN D. j.d.o.o.</item>
    </derivirana_varijabla>
  </DomainObject.Predmet.ProtuStrankaListFormated>
  <DomainObject.Predmet.ProtuStrankaListFormatedOIB>
    <izvorni_sadrzaj>
      <item>GAVRAN D. j.d.o.o., OIB 28531905455</item>
    </izvorni_sadrzaj>
    <derivirana_varijabla naziv="DomainObject.Predmet.ProtuStrankaListFormatedOIB_1">
      <item>GAVRAN D. j.d.o.o., OIB 28531905455</item>
    </derivirana_varijabla>
  </DomainObject.Predmet.ProtuStrankaListFormatedOIB>
  <DomainObject.Predmet.ProtuStrankaListFormatedWithAdress>
    <izvorni_sadrzaj>
      <item>GAVRAN D. j.d.o.o., Podkilavac 46, 51218 Dražice</item>
    </izvorni_sadrzaj>
    <derivirana_varijabla naziv="DomainObject.Predmet.ProtuStrankaListFormatedWithAdress_1">
      <item>GAVRAN D. j.d.o.o., Podkilavac 46, 51218 Dražice</item>
    </derivirana_varijabla>
  </DomainObject.Predmet.ProtuStrankaListFormatedWithAdress>
  <DomainObject.Predmet.ProtuStrankaListFormatedWithAdressOIB>
    <izvorni_sadrzaj>
      <item>GAVRAN D. j.d.o.o., OIB 28531905455, Podkilavac 46, 51218 Dražice</item>
    </izvorni_sadrzaj>
    <derivirana_varijabla naziv="DomainObject.Predmet.ProtuStrankaListFormatedWithAdressOIB_1">
      <item>GAVRAN D. j.d.o.o., OIB 28531905455, Podkilavac 46, 51218 Dražice</item>
    </derivirana_varijabla>
  </DomainObject.Predmet.ProtuStrankaListFormatedWithAdressOIB>
  <DomainObject.Predmet.ProtuStrankaListNazivFormated>
    <izvorni_sadrzaj>
      <item>GAVRAN D. j.d.o.o.</item>
    </izvorni_sadrzaj>
    <derivirana_varijabla naziv="DomainObject.Predmet.ProtuStrankaListNazivFormated_1">
      <item>GAVRAN D. j.d.o.o.</item>
    </derivirana_varijabla>
  </DomainObject.Predmet.ProtuStrankaListNazivFormated>
  <DomainObject.Predmet.ProtuStrankaListNazivFormatedOIB>
    <izvorni_sadrzaj>
      <item>GAVRAN D. j.d.o.o., OIB 28531905455</item>
    </izvorni_sadrzaj>
    <derivirana_varijabla naziv="DomainObject.Predmet.ProtuStrankaListNazivFormatedOIB_1">
      <item>GAVRAN D. j.d.o.o., OIB 28531905455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GAVRAN D. j.d.o.o.</izvorni_sadrzaj>
    <derivirana_varijabla naziv="DomainObject.Predmet.ProtustrankaIDrugi_1">GAVRAN D.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GAVRAN D. j.d.o.o., OIB 28531905455, Podkilavac 46, 51218 Dražice</izvorni_sadrzaj>
    <derivirana_varijabla naziv="DomainObject.Predmet.ProtustrankaIDrugiAdressOIB_1">GAVRAN D. j.d.o.o., OIB 28531905455, Podkilavac 46,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2017.</izvorni_sadrzaj>
    <derivirana_varijabla naziv="DomainObject.Predmet.OdlukaRjesenje.DatumDonosenjaOdluke_1">27.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St-1403/2016-16</izvorni_sadrzaj>
    <derivirana_varijabla naziv="DomainObject.Predmet.OdlukaRjesenje.Oznaka_1">St-1403/2016-16</derivirana_varijabla>
  </DomainObject.Predmet.OdlukaRjesenje.Oznaka>
  <DomainObject.Predmet.SudioniciListNaziv>
    <izvorni_sadrzaj>
      <item>FINA  Rijeka</item>
      <item>GAVRAN D. j.d.o.o.</item>
    </izvorni_sadrzaj>
    <derivirana_varijabla naziv="DomainObject.Predmet.SudioniciListNaziv_1">
      <item>FINA  Rijeka</item>
      <item>GAVRAN D. j.d.o.o.</item>
    </derivirana_varijabla>
  </DomainObject.Predmet.SudioniciListNaziv>
  <DomainObject.Predmet.SudioniciListAdressOIB>
    <izvorni_sadrzaj>
      <item>FINA  Rijeka, OIB 85821130368, Frana Kurelca 8,51000 Rijeka</item>
      <item>GAVRAN D. j.d.o.o., OIB 28531905455, Podkilavac 46,51218 Dražice</item>
    </izvorni_sadrzaj>
    <derivirana_varijabla naziv="DomainObject.Predmet.SudioniciListAdressOIB_1">
      <item>FINA  Rijeka, OIB 85821130368, Frana Kurelca 8,51000 Rijeka</item>
      <item>GAVRAN D. j.d.o.o., OIB 28531905455, Podkilavac 46,51218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28531905455</item>
    </izvorni_sadrzaj>
    <derivirana_varijabla naziv="DomainObject.Predmet.SudioniciListNazivOIB_1">
      <item>, OIB 85821130368</item>
      <item>, OIB 28531905455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1786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2018-01-12T08:59:00Z</dcterms:created>
  <dc:creator>Vera Jelenović</dc:creator>
  <cp:lastModifiedBy>Danijela Fumić</cp:lastModifiedBy>
  <dcterms:modified xmlns:xsi="http://www.w3.org/2001/XMLSchema-instance" xsi:type="dcterms:W3CDTF">2018-01-12T09:00:00Z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