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1806" w14:paraId="1b31806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EF3DDB" w:rsidRPr="00A41D10">
        <w:rPr>
          <w:rFonts w:hAnsi="Times New Roman" w:ascii="Times New Roman"/>
          <w:szCs w:val="24"/>
          <w:lang w:val="hr-HR"/>
        </w:rPr>
        <w:t>5221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41D10" w:rsidRPr="00A41D10">
        <w:rPr>
          <w:rFonts w:hAnsi="Times New Roman" w:ascii="Times New Roman"/>
          <w:szCs w:val="24"/>
        </w:rPr>
        <w:t>HRVATSKI KNJIŽEVNI KLUB, Zagreb, Božidara Magovca 28, OIB: 02746939829,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A41D10">
        <w:rPr>
          <w:rFonts w:hAnsi="Times New Roman" w:ascii="Times New Roman"/>
          <w:szCs w:val="24"/>
        </w:rPr>
        <w:t>REGISTARSKI BROJ: 21005169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A41D10" w:rsidRPr="00A41D10">
        <w:rPr>
          <w:rFonts w:hAnsi="Times New Roman" w:ascii="Times New Roman"/>
          <w:szCs w:val="24"/>
        </w:rPr>
        <w:t xml:space="preserve">HRVATSKI KNJIŽEVNI KLUB, Zagreb, Božidara Magovca 28, OIB: 02746939829, </w:t>
      </w:r>
      <w:r w:rsidR="00A41D10">
        <w:rPr>
          <w:rFonts w:hAnsi="Times New Roman" w:ascii="Times New Roman"/>
          <w:szCs w:val="24"/>
        </w:rPr>
        <w:t>REGISTARSKI BROJ: 21005169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A41D10">
        <w:rPr>
          <w:rFonts w:hAnsi="Times New Roman" w:ascii="Times New Roman"/>
          <w:szCs w:val="24"/>
        </w:rPr>
        <w:t>Marko Marić, Zagreb, Petrinjska 59a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A41D10" w:rsidRPr="00A41D10">
        <w:rPr>
          <w:rFonts w:hAnsi="Times New Roman" w:ascii="Times New Roman"/>
          <w:szCs w:val="24"/>
        </w:rPr>
        <w:t xml:space="preserve">HRVATSKI KNJIŽEVNI KLUB, Zagreb, Božidara Magovca 28, OIB: 02746939829, </w:t>
      </w:r>
      <w:r w:rsidR="00A41D10">
        <w:rPr>
          <w:rFonts w:hAnsi="Times New Roman" w:ascii="Times New Roman"/>
          <w:szCs w:val="24"/>
        </w:rPr>
        <w:t>REGISTARSKI BROJ: 21005169.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0C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7977F3">
      <w:rPr>
        <w:rFonts w:hAnsi="Times New Roman" w:ascii="Times New Roman"/>
        <w:lang w:val="hr-HR"/>
      </w:rPr>
      <w:t>52</w:t>
    </w:r>
    <w:r w:rsidR="00EF3DDB">
      <w:rPr>
        <w:rFonts w:hAnsi="Times New Roman" w:ascii="Times New Roman"/>
        <w:lang w:val="hr-HR"/>
      </w:rPr>
      <w:t>21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1257C"/>
    <w:rsid w:val="0001673A"/>
    <w:rsid w:val="00032596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5451"/>
    <w:rsid w:val="003B229B"/>
    <w:rsid w:val="003C4581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C13B5"/>
    <w:rsid w:val="005D573E"/>
    <w:rsid w:val="006327C4"/>
    <w:rsid w:val="006356C5"/>
    <w:rsid w:val="00640469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977F3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884"/>
    <w:rsid w:val="00952B8E"/>
    <w:rsid w:val="0099646D"/>
    <w:rsid w:val="00997BA9"/>
    <w:rsid w:val="009E0C3D"/>
    <w:rsid w:val="009F5765"/>
    <w:rsid w:val="009F6827"/>
    <w:rsid w:val="00A41D10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7CAF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52FF8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0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C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C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C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C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0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C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C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C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C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5221</izvorni_sadrzaj>
    <derivirana_varijabla naziv="DomainObject.Predmet.Broj_1">5221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St-5221/2015</izvorni_sadrzaj>
    <derivirana_varijabla naziv="DomainObject.Predmet.OznakaBroj_1">St-5221/2015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KNJIŽEVNI KLUB zastupanog po punomoćniku MARKO BAJTO, Predsjednik udruge</izvorni_sadrzaj>
    <derivirana_varijabla naziv="DomainObject.Predmet.ProtustrankaFormated_1">  HRVATSKI KNJIŽEVNI KLUB zastupanog po punomoćniku MARKO BAJTO, Predsjednik udruge</derivirana_varijabla>
  </DomainObject.Predmet.ProtustrankaFormated>
  <DomainObject.Predmet.ProtustrankaFormatedOIB>
    <izvorni_sadrzaj>  HRVATSKI KNJIŽEVNI KLUB, OIB 02746939829 zastupanog po punomoćniku MARKO BAJTO, Predsjednik udruge</izvorni_sadrzaj>
    <derivirana_varijabla naziv="DomainObject.Predmet.ProtustrankaFormatedOIB_1">  HRVATSKI KNJIŽEVNI KLUB, OIB 02746939829 zastupanog po punomoćniku MARKO BAJTO, Predsjednik udruge</derivirana_varijabla>
  </DomainObject.Predmet.ProtustrankaFormatedOIB>
  <DomainObject.Predmet.ProtustrankaFormatedWithAdress>
    <izvorni_sadrzaj> HRVATSKI KNJIŽEVNI KLUB, BOŽIDARA MAGOVCA 28, 10000 Zagreb zastupanog po punomoćniku MARKO BAJTO, Predsjednik udruge</izvorni_sadrzaj>
    <derivirana_varijabla naziv="DomainObject.Predmet.ProtustrankaFormatedWithAdress_1"> HRVATSKI KNJIŽEVNI KLUB, BOŽIDARA MAGOVCA 28, 10000 Zagreb zastupanog po punomoćniku MARKO BAJTO, Predsjednik udruge</derivirana_varijabla>
  </DomainObject.Predmet.ProtustrankaFormatedWithAdress>
  <DomainObject.Predmet.ProtustrankaFormatedWithAdressOIB>
    <izvorni_sadrzaj> HRVATSKI KNJIŽEVNI KLUB, OIB 02746939829, BOŽIDARA MAGOVCA 28, 10000 Zagreb zastupanog po punomoćniku MARKO BAJTO, Predsjednik udruge</izvorni_sadrzaj>
    <derivirana_varijabla naziv="DomainObject.Predmet.ProtustrankaFormatedWithAdressOIB_1"> HRVATSKI KNJIŽEVNI KLUB, OIB 02746939829, BOŽIDARA MAGOVCA 28, 10000 Zagreb zastupanog po punomoćniku MARKO BAJTO, Predsjednik udruge</derivirana_varijabla>
  </DomainObject.Predmet.ProtustrankaFormatedWithAdressOIB>
  <DomainObject.Predmet.ProtustrankaWithAdress>
    <izvorni_sadrzaj>HRVATSKI KNJIŽEVNI KLUB BOŽIDARA MAGOVCA 28, 10000 Zagreb</izvorni_sadrzaj>
    <derivirana_varijabla naziv="DomainObject.Predmet.ProtustrankaWithAdress_1">HRVATSKI KNJIŽEVNI KLUB BOŽIDARA MAGOVCA 28, 10000 Zagreb</derivirana_varijabla>
  </DomainObject.Predmet.ProtustrankaWithAdress>
  <DomainObject.Predmet.ProtustrankaWithAdressOIB>
    <izvorni_sadrzaj>HRVATSKI KNJIŽEVNI KLUB, OIB 02746939829, BOŽIDARA MAGOVCA 28, 10000 Zagreb</izvorni_sadrzaj>
    <derivirana_varijabla naziv="DomainObject.Predmet.ProtustrankaWithAdressOIB_1">HRVATSKI KNJIŽEVNI KLUB, OIB 02746939829, BOŽIDARA MAGOVCA 28, 10000 Zagreb</derivirana_varijabla>
  </DomainObject.Predmet.ProtustrankaWithAdressOIB>
  <DomainObject.Predmet.ProtustrankaNazivFormated>
    <izvorni_sadrzaj>HRVATSKI KNJIŽEVNI KLUB</izvorni_sadrzaj>
    <derivirana_varijabla naziv="DomainObject.Predmet.ProtustrankaNazivFormated_1">HRVATSKI KNJIŽEVNI KLUB</derivirana_varijabla>
  </DomainObject.Predmet.ProtustrankaNazivFormated>
  <DomainObject.Predmet.ProtustrankaNazivFormatedOIB>
    <izvorni_sadrzaj>HRVATSKI KNJIŽEVNI KLUB, OIB 02746939829</izvorni_sadrzaj>
    <derivirana_varijabla naziv="DomainObject.Predmet.ProtustrankaNazivFormatedOIB_1">HRVATSKI KNJIŽEVNI KLUB, OIB 02746939829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KNJIŽEVNI KLUB zastupanog po punomoćniku MARKO BAJTO, Predsjednik udruge</item>
    </izvorni_sadrzaj>
    <derivirana_varijabla naziv="DomainObject.Predmet.ProtuStrankaListFormated_1">
      <item>HRVATSKI KNJIŽEVNI KLUB zastupanog po punomoćniku MARKO BAJTO, Predsjednik udruge</item>
    </derivirana_varijabla>
  </DomainObject.Predmet.ProtuStrankaListFormated>
  <DomainObject.Predmet.ProtuStrankaListFormatedOIB>
    <izvorni_sadrzaj>
      <item>HRVATSKI KNJIŽEVNI KLUB, OIB 02746939829 zastupanog po punomoćniku MARKO BAJTO, Predsjednik udruge</item>
    </izvorni_sadrzaj>
    <derivirana_varijabla naziv="DomainObject.Predmet.ProtuStrankaListFormatedOIB_1">
      <item>HRVATSKI KNJIŽEVNI KLUB, OIB 02746939829 zastupanog po punomoćniku MARKO BAJTO, Predsjednik udruge</item>
    </derivirana_varijabla>
  </DomainObject.Predmet.ProtuStrankaListFormatedOIB>
  <DomainObject.Predmet.ProtuStrankaListFormatedWithAdress>
    <izvorni_sadrzaj>
      <item>HRVATSKI KNJIŽEVNI KLUB, BOŽIDARA MAGOVCA 28, 10000 Zagreb zastupanog po punomoćniku MARKO BAJTO, Predsjednik udruge</item>
    </izvorni_sadrzaj>
    <derivirana_varijabla naziv="DomainObject.Predmet.ProtuStrankaListFormatedWithAdress_1">
      <item>HRVATSKI KNJIŽEVNI KLUB, BOŽIDARA MAGOVCA 28, 10000 Zagreb zastupanog po punomoćniku MARKO BAJTO, Predsjednik udruge</item>
    </derivirana_varijabla>
  </DomainObject.Predmet.ProtuStrankaListFormatedWithAdress>
  <DomainObject.Predmet.ProtuStrankaListFormatedWithAdressOIB>
    <izvorni_sadrzaj>
      <item>HRVATSKI KNJIŽEVNI KLUB, OIB 02746939829, BOŽIDARA MAGOVCA 28, 10000 Zagreb zastupanog po punomoćniku MARKO BAJTO, Predsjednik udruge</item>
    </izvorni_sadrzaj>
    <derivirana_varijabla naziv="DomainObject.Predmet.ProtuStrankaListFormatedWithAdressOIB_1">
      <item>HRVATSKI KNJIŽEVNI KLUB, OIB 02746939829, BOŽIDARA MAGOVCA 28, 10000 Zagreb zastupanog po punomoćniku MARKO BAJTO, Predsjednik udruge</item>
    </derivirana_varijabla>
  </DomainObject.Predmet.ProtuStrankaListFormatedWithAdressOIB>
  <DomainObject.Predmet.ProtuStrankaListNazivFormated>
    <izvorni_sadrzaj>
      <item>HRVATSKI KNJIŽEVNI KLUB</item>
    </izvorni_sadrzaj>
    <derivirana_varijabla naziv="DomainObject.Predmet.ProtuStrankaListNazivFormated_1">
      <item>HRVATSKI KNJIŽEVNI KLUB</item>
    </derivirana_varijabla>
  </DomainObject.Predmet.ProtuStrankaListNazivFormated>
  <DomainObject.Predmet.ProtuStrankaListNazivFormatedOIB>
    <izvorni_sadrzaj>
      <item>HRVATSKI KNJIŽEVNI KLUB, OIB 02746939829</item>
    </izvorni_sadrzaj>
    <derivirana_varijabla naziv="DomainObject.Predmet.ProtuStrankaListNazivFormatedOIB_1">
      <item>HRVATSKI KNJIŽEVNI KLUB, OIB 02746939829</item>
    </derivirana_varijabla>
  </DomainObject.Predmet.ProtuStrankaListNazivFormatedOIB>
  <DomainObject.Predmet.OstaliListFormated>
    <izvorni_sadrzaj>
      <item>MARKO BAJTO, Predsjednik udruge punomoćnik sudionika u postupku HRVATSKI KNJIŽEVNI KLUB</item>
    </izvorni_sadrzaj>
    <derivirana_varijabla naziv="DomainObject.Predmet.OstaliListFormated_1">
      <item>MARKO BAJTO, Predsjednik udruge punomoćnik sudionika u postupku HRVATSKI KNJIŽEVNI KLUB</item>
    </derivirana_varijabla>
  </DomainObject.Predmet.OstaliListFormated>
  <DomainObject.Predmet.OstaliListFormatedOIB>
    <izvorni_sadrzaj>
      <item>MARKO BAJTO, Predsjednik udruge punomoćnik sudionika u postupku HRVATSKI KNJIŽEVNI KLUB</item>
    </izvorni_sadrzaj>
    <derivirana_varijabla naziv="DomainObject.Predmet.OstaliListFormatedOIB_1">
      <item>MARKO BAJTO, Predsjednik udruge punomoćnik sudionika u postupku HRVATSKI KNJIŽEVNI KLUB</item>
    </derivirana_varijabla>
  </DomainObject.Predmet.OstaliListFormatedOIB>
  <DomainObject.Predmet.OstaliListFormatedWithAdress>
    <izvorni_sadrzaj>
      <item>MARKO BAJTO, Predsjednik udruge, Božidara Magovca 28, 10000 Zagreb punomoćnik sudionika u postupku HRVATSKI KNJIŽEVNI KLUB</item>
    </izvorni_sadrzaj>
    <derivirana_varijabla naziv="DomainObject.Predmet.OstaliListFormatedWithAdress_1">
      <item>MARKO BAJTO, Predsjednik udruge, Božidara Magovca 28, 10000 Zagreb punomoćnik sudionika u postupku HRVATSKI KNJIŽEVNI KLUB</item>
    </derivirana_varijabla>
  </DomainObject.Predmet.OstaliListFormatedWithAdress>
  <DomainObject.Predmet.OstaliListFormatedWithAdressOIB>
    <izvorni_sadrzaj>
      <item>MARKO BAJTO, Predsjednik udruge, Božidara Magovca 28, 10000 Zagreb punomoćnik sudionika u postupku HRVATSKI KNJIŽEVNI KLUB</item>
    </izvorni_sadrzaj>
    <derivirana_varijabla naziv="DomainObject.Predmet.OstaliListFormatedWithAdressOIB_1">
      <item>MARKO BAJTO, Predsjednik udruge, Božidara Magovca 28, 10000 Zagreb punomoćnik sudionika u postupku HRVATSKI KNJIŽEVNI KLUB</item>
    </derivirana_varijabla>
  </DomainObject.Predmet.OstaliListFormatedWithAdressOIB>
  <DomainObject.Predmet.OstaliListNazivFormated>
    <izvorni_sadrzaj>
      <item>MARKO BAJTO, Predsjednik udruge</item>
    </izvorni_sadrzaj>
    <derivirana_varijabla naziv="DomainObject.Predmet.OstaliListNazivFormated_1">
      <item>MARKO BAJTO, Predsjednik udruge</item>
    </derivirana_varijabla>
  </DomainObject.Predmet.OstaliListNazivFormated>
  <DomainObject.Predmet.OstaliListNazivFormatedOIB>
    <izvorni_sadrzaj>
      <item>MARKO BAJTO, Predsjednik udruge</item>
    </izvorni_sadrzaj>
    <derivirana_varijabla naziv="DomainObject.Predmet.OstaliListNazivFormatedOIB_1">
      <item>MARKO BAJTO, Predsjednik udruge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KNJIŽEVNI KLUB</izvorni_sadrzaj>
    <derivirana_varijabla naziv="DomainObject.Predmet.ProtustrankaIDrugi_1">HRVATSKI KNJIŽEVNI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KNJIŽEVNI KLUB, OIB 02746939829, BOŽIDARA MAGOVCA 28, 10000 Zagreb</izvorni_sadrzaj>
    <derivirana_varijabla naziv="DomainObject.Predmet.ProtustrankaIDrugiAdressOIB_1">HRVATSKI KNJIŽEVNI KLUB, OIB 02746939829, BOŽIDARA MAGOVCA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KNJIŽEVNI KLUB</item>
      <item>MARKO BAJTO, Predsjednik udruge</item>
    </izvorni_sadrzaj>
    <derivirana_varijabla naziv="DomainObject.Predmet.SudioniciListNaziv_1">
      <item>FINA Regionalni centar Zagreb</item>
      <item>HRVATSKI KNJIŽEVNI KLUB</item>
      <item>MARKO BAJTO, Predsjednik udruge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KNJIŽEVNI KLUB, OIB 02746939829, BOŽIDARA MAGOVCA 28,10000 Zagreb</item>
      <item>MARKO BAJTO, Predsjednik udruge, Božidara Magovca 28,10000 Zagreb</item>
    </izvorni_sadrzaj>
    <derivirana_varijabla naziv="DomainObject.Predmet.SudioniciListAdressOIB_1">
      <item>FINA Regionalni centar Zagreb, OIB 85821130368, Trg svibanjskih žrtava 1995. 1,10000 Zagreb</item>
      <item>HRVATSKI KNJIŽEVNI KLUB, OIB 02746939829, BOŽIDARA MAGOVCA 28,10000 Zagreb</item>
      <item>MARKO BAJTO, Predsjednik udruge, Božidara Magovca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02746939829</item>
      <item>, OIB null</item>
    </izvorni_sadrzaj>
    <derivirana_varijabla naziv="DomainObject.Predmet.SudioniciListNazivOIB_1">
      <item>, OIB 85821130368</item>
      <item>, OIB 02746939829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2431</properties:Characters>
  <properties:Lines>74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2016-04-06T08:02:00Z</dcterms:created>
  <dc:creator>Sudsko vijeæe</dc:creator>
  <cp:lastModifiedBy>Nevenka Furić</cp:lastModifiedBy>
  <cp:lastPrinted>2016-04-06T08:04:00Z</cp:lastPrinted>
  <dcterms:modified xmlns:xsi="http://www.w3.org/2001/XMLSchema-instance" xsi:type="dcterms:W3CDTF">2016-04-06T08:06:00Z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