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2df2" w14:paraId="5ac2df2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6D12ED">
        <w:t>5210/2016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72216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 </w:t>
      </w:r>
      <w:r w:rsidRPr="00887001">
        <w:rPr>
          <w:lang w:val="pt-BR"/>
        </w:rPr>
        <w:t>KIMI CARS j.d.o.o.</w:t>
      </w:r>
      <w:r>
        <w:rPr>
          <w:lang w:val="pt-BR"/>
        </w:rPr>
        <w:t xml:space="preserve">, OIB: </w:t>
      </w:r>
      <w:r w:rsidRPr="00887001">
        <w:rPr>
          <w:lang w:val="pt-BR"/>
        </w:rPr>
        <w:t>99818720053</w:t>
      </w:r>
      <w:r>
        <w:rPr>
          <w:lang w:val="pt-BR"/>
        </w:rPr>
        <w:t xml:space="preserve">, MBS: </w:t>
      </w:r>
      <w:r w:rsidRPr="00887001">
        <w:rPr>
          <w:lang w:val="pt-BR"/>
        </w:rPr>
        <w:t>080890871</w:t>
      </w:r>
      <w:r>
        <w:rPr>
          <w:lang w:val="pt-BR"/>
        </w:rPr>
        <w:t xml:space="preserve">, </w:t>
      </w:r>
      <w:r w:rsidRPr="00626DC4">
        <w:t>Zagreb</w:t>
      </w:r>
      <w:r>
        <w:rPr>
          <w:lang w:val="pt-BR"/>
        </w:rPr>
        <w:t>, Trnovčica 42</w:t>
      </w:r>
      <w:r w:rsidR="00384745">
        <w:rPr>
          <w:lang w:val="pt-BR"/>
        </w:rPr>
        <w:t xml:space="preserve">, </w:t>
      </w:r>
      <w:r w:rsidR="002840C1">
        <w:rPr>
          <w:lang w:val="pt-BR"/>
        </w:rPr>
        <w:t>2</w:t>
      </w:r>
      <w:r>
        <w:rPr>
          <w:lang w:val="pt-BR"/>
        </w:rPr>
        <w:t>4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9713FB" w:rsidRPr="00887001">
        <w:rPr>
          <w:lang w:val="pt-BR"/>
        </w:rPr>
        <w:t>KIMI CARS j.d.o.o.</w:t>
      </w:r>
      <w:r w:rsidR="009713FB">
        <w:rPr>
          <w:lang w:val="pt-BR"/>
        </w:rPr>
        <w:t xml:space="preserve">, OIB: </w:t>
      </w:r>
      <w:r w:rsidR="009713FB" w:rsidRPr="00887001">
        <w:rPr>
          <w:lang w:val="pt-BR"/>
        </w:rPr>
        <w:t>99818720053</w:t>
      </w:r>
      <w:r w:rsidR="009713FB">
        <w:rPr>
          <w:lang w:val="pt-BR"/>
        </w:rPr>
        <w:t xml:space="preserve">, MBS: </w:t>
      </w:r>
      <w:r w:rsidR="009713FB" w:rsidRPr="00887001">
        <w:rPr>
          <w:lang w:val="pt-BR"/>
        </w:rPr>
        <w:t>080890871</w:t>
      </w:r>
      <w:r w:rsidR="009713FB">
        <w:rPr>
          <w:lang w:val="pt-BR"/>
        </w:rPr>
        <w:t xml:space="preserve">, </w:t>
      </w:r>
      <w:r w:rsidR="009713FB" w:rsidRPr="00626DC4">
        <w:t>Zagreb</w:t>
      </w:r>
      <w:r w:rsidR="009713FB">
        <w:rPr>
          <w:lang w:val="pt-BR"/>
        </w:rPr>
        <w:t>, Trnovčica 42</w:t>
      </w:r>
      <w:r w:rsidR="003835F0">
        <w:rPr>
          <w:lang w:val="pt-BR"/>
        </w:rPr>
        <w:t xml:space="preserve"> </w:t>
      </w:r>
      <w:r w:rsidR="008E71FA">
        <w:rPr>
          <w:lang w:val="pt-BR"/>
        </w:rPr>
        <w:t xml:space="preserve">a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835F0">
        <w:t>5</w:t>
      </w:r>
      <w:r w:rsidR="009713FB">
        <w:t>210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713FB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9713FB" w:rsidRPr="00887001">
        <w:rPr>
          <w:lang w:val="pt-BR"/>
        </w:rPr>
        <w:t>KIMI CARS j.d.o.o.</w:t>
      </w:r>
      <w:r w:rsidR="009713FB">
        <w:rPr>
          <w:lang w:val="pt-BR"/>
        </w:rPr>
        <w:t xml:space="preserve">, OIB: </w:t>
      </w:r>
      <w:r w:rsidR="009713FB" w:rsidRPr="00887001">
        <w:rPr>
          <w:lang w:val="pt-BR"/>
        </w:rPr>
        <w:t>99818720053</w:t>
      </w:r>
      <w:r w:rsidR="009713FB">
        <w:rPr>
          <w:lang w:val="pt-BR"/>
        </w:rPr>
        <w:t xml:space="preserve">, MBS: </w:t>
      </w:r>
      <w:r w:rsidR="009713FB" w:rsidRPr="00887001">
        <w:rPr>
          <w:lang w:val="pt-BR"/>
        </w:rPr>
        <w:t>080890871</w:t>
      </w:r>
      <w:r w:rsidR="009713FB">
        <w:rPr>
          <w:lang w:val="pt-BR"/>
        </w:rPr>
        <w:t xml:space="preserve">, </w:t>
      </w:r>
      <w:r w:rsidR="009713FB" w:rsidRPr="00626DC4">
        <w:t>Zagreb</w:t>
      </w:r>
      <w:r w:rsidR="009713FB">
        <w:rPr>
          <w:lang w:val="pt-BR"/>
        </w:rPr>
        <w:t>, Trnovčica 42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A28B1">
        <w:t>264</w:t>
      </w:r>
      <w:r w:rsidRPr="00BC2D3A">
        <w:t xml:space="preserve"> dana, u ukupnom iznosu od </w:t>
      </w:r>
      <w:r w:rsidR="00AA28B1">
        <w:rPr>
          <w:lang w:val="pl-PL"/>
        </w:rPr>
        <w:t xml:space="preserve">74.613,52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AA28B1">
        <w:t>2</w:t>
      </w:r>
      <w:r w:rsidRPr="00BC2D3A">
        <w:t xml:space="preserve"> zaposlen</w:t>
      </w:r>
      <w:r w:rsidR="008E71FA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lastRenderedPageBreak/>
        <w:t xml:space="preserve">Sud je rješenjem od </w:t>
      </w:r>
      <w:r w:rsidR="000F6452">
        <w:t>1</w:t>
      </w:r>
      <w:r w:rsidR="00AA28B1">
        <w:t>3</w:t>
      </w:r>
      <w:r w:rsidR="000F6452">
        <w:t>. travnja</w:t>
      </w:r>
      <w:r w:rsidR="00CA5772">
        <w:t xml:space="preserve"> 2017</w:t>
      </w:r>
      <w:r w:rsidR="00901CFD">
        <w:t xml:space="preserve">. pokrenuo prethodni postupak nad dužnikom, a </w:t>
      </w:r>
      <w:r w:rsidR="00C90682">
        <w:br/>
      </w:r>
      <w:r w:rsidR="000F6452">
        <w:t>22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9F490F">
        <w:t xml:space="preserve">nije </w:t>
      </w:r>
      <w:r w:rsidR="00E66535" w:rsidRPr="00E66535">
        <w:t>pristupio je 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6452">
        <w:t>2</w:t>
      </w:r>
      <w:r w:rsidR="00044044">
        <w:t>4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74364F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74364F" w:rsidP="00445BA5" w:rsidR="0074364F">
      <w:pPr>
        <w:jc w:val="right"/>
      </w:pPr>
      <w:r>
        <w:t>Za točnost otpravka-</w:t>
      </w:r>
    </w:p>
    <w:p w:rsidRDefault="0074364F" w:rsidP="00445BA5" w:rsidR="0074364F">
      <w:pPr>
        <w:jc w:val="right"/>
      </w:pPr>
      <w:r>
        <w:t>ovlašteni službenik</w:t>
      </w:r>
    </w:p>
    <w:p w:rsidRDefault="0074364F" w:rsidP="00445BA5" w:rsidR="0074364F" w:rsidRPr="007B269F">
      <w:pPr>
        <w:jc w:val="right"/>
      </w:pPr>
      <w:r>
        <w:t xml:space="preserve">Mirjana Gašparić </w:t>
      </w:r>
    </w:p>
    <w:p w:rsidRDefault="00856259" w:rsidP="0074364F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4364F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0F6452">
          <w:rPr>
            <w:sz w:val="24"/>
          </w:rPr>
          <w:t>5</w:t>
        </w:r>
        <w:r w:rsidR="00AA28B1">
          <w:rPr>
            <w:sz w:val="24"/>
          </w:rPr>
          <w:t>210</w:t>
        </w:r>
        <w:r w:rsidR="000F645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5B42"/>
    <w:rsid w:val="000B22E7"/>
    <w:rsid w:val="000B5C4E"/>
    <w:rsid w:val="000C1F96"/>
    <w:rsid w:val="000E335E"/>
    <w:rsid w:val="000F6452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840C1"/>
    <w:rsid w:val="002C3072"/>
    <w:rsid w:val="002D5087"/>
    <w:rsid w:val="002D60CE"/>
    <w:rsid w:val="00341F35"/>
    <w:rsid w:val="003459CC"/>
    <w:rsid w:val="003835F0"/>
    <w:rsid w:val="00384745"/>
    <w:rsid w:val="003D0115"/>
    <w:rsid w:val="003D1F88"/>
    <w:rsid w:val="003F3702"/>
    <w:rsid w:val="00404B33"/>
    <w:rsid w:val="00412D47"/>
    <w:rsid w:val="0046518B"/>
    <w:rsid w:val="00472216"/>
    <w:rsid w:val="004C428C"/>
    <w:rsid w:val="004C6E2A"/>
    <w:rsid w:val="004E07BD"/>
    <w:rsid w:val="00501EBB"/>
    <w:rsid w:val="00502EB6"/>
    <w:rsid w:val="00505D53"/>
    <w:rsid w:val="005065CD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6A7F1A"/>
    <w:rsid w:val="006D12ED"/>
    <w:rsid w:val="006E04CA"/>
    <w:rsid w:val="00704DD0"/>
    <w:rsid w:val="007150E9"/>
    <w:rsid w:val="0074364F"/>
    <w:rsid w:val="00754CF2"/>
    <w:rsid w:val="007B068E"/>
    <w:rsid w:val="007E6A6F"/>
    <w:rsid w:val="007F5CFB"/>
    <w:rsid w:val="00856259"/>
    <w:rsid w:val="00866B31"/>
    <w:rsid w:val="008B669A"/>
    <w:rsid w:val="008B7789"/>
    <w:rsid w:val="008E71FA"/>
    <w:rsid w:val="008F474B"/>
    <w:rsid w:val="00901CFD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D057C"/>
    <w:rsid w:val="00AD6771"/>
    <w:rsid w:val="00B00572"/>
    <w:rsid w:val="00B0060B"/>
    <w:rsid w:val="00B242BA"/>
    <w:rsid w:val="00B36627"/>
    <w:rsid w:val="00B62E90"/>
    <w:rsid w:val="00B83D23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6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64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6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6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6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64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6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6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5210</izvorni_sadrzaj>
    <derivirana_varijabla naziv="DomainObject.Predmet.Broj_1">5210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St-5210/2016</izvorni_sadrzaj>
    <derivirana_varijabla naziv="DomainObject.Predmet.OznakaBroj_1">St-5210/2016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KIMI CARS j.d.o.o. zastupanog po punomoćniku Dijana Strbad</izvorni_sadrzaj>
    <derivirana_varijabla naziv="DomainObject.Predmet.ProtustrankaFormated_1">  KIMI CARS j.d.o.o. zastupanog po punomoćniku Dijana Strbad</derivirana_varijabla>
  </DomainObject.Predmet.ProtustrankaFormated>
  <DomainObject.Predmet.ProtustrankaFormatedOIB>
    <izvorni_sadrzaj>  KIMI CARS j.d.o.o., OIB 99818720053 zastupanog po punomoćniku Dijana Strbad</izvorni_sadrzaj>
    <derivirana_varijabla naziv="DomainObject.Predmet.ProtustrankaFormatedOIB_1">  KIMI CARS j.d.o.o., OIB 99818720053 zastupanog po punomoćniku Dijana Strbad</derivirana_varijabla>
  </DomainObject.Predmet.ProtustrankaFormatedOIB>
  <DomainObject.Predmet.ProtustrankaFormatedWithAdress>
    <izvorni_sadrzaj> KIMI CARS j.d.o.o., Trnovčica 42, 10000 Zagreb zastupanog po punomoćniku Dijana Strbad</izvorni_sadrzaj>
    <derivirana_varijabla naziv="DomainObject.Predmet.ProtustrankaFormatedWithAdress_1"> KIMI CARS j.d.o.o., Trnovčica 42, 10000 Zagreb zastupanog po punomoćniku Dijana Strbad</derivirana_varijabla>
  </DomainObject.Predmet.ProtustrankaFormatedWithAdress>
  <DomainObject.Predmet.ProtustrankaFormatedWithAdressOIB>
    <izvorni_sadrzaj> KIMI CARS j.d.o.o., OIB 99818720053, Trnovčica 42, 10000 Zagreb zastupanog po punomoćniku Dijana Strbad</izvorni_sadrzaj>
    <derivirana_varijabla naziv="DomainObject.Predmet.ProtustrankaFormatedWithAdressOIB_1"> KIMI CARS j.d.o.o., OIB 99818720053, Trnovčica 42, 10000 Zagreb zastupanog po punomoćniku Dijana Strbad</derivirana_varijabla>
  </DomainObject.Predmet.ProtustrankaFormatedWithAdressOIB>
  <DomainObject.Predmet.ProtustrankaWithAdress>
    <izvorni_sadrzaj>KIMI CARS j.d.o.o. Trnovčica 42, 10000 Zagreb</izvorni_sadrzaj>
    <derivirana_varijabla naziv="DomainObject.Predmet.ProtustrankaWithAdress_1">KIMI CARS j.d.o.o. Trnovčica 42, 10000 Zagreb</derivirana_varijabla>
  </DomainObject.Predmet.ProtustrankaWithAdress>
  <DomainObject.Predmet.ProtustrankaWithAdressOIB>
    <izvorni_sadrzaj>KIMI CARS j.d.o.o., OIB 99818720053, Trnovčica 42, 10000 Zagreb</izvorni_sadrzaj>
    <derivirana_varijabla naziv="DomainObject.Predmet.ProtustrankaWithAdressOIB_1">KIMI CARS j.d.o.o., OIB 99818720053, Trnovčica 42, 10000 Zagreb</derivirana_varijabla>
  </DomainObject.Predmet.ProtustrankaWithAdressOIB>
  <DomainObject.Predmet.ProtustrankaNazivFormated>
    <izvorni_sadrzaj>KIMI CARS j.d.o.o.</izvorni_sadrzaj>
    <derivirana_varijabla naziv="DomainObject.Predmet.ProtustrankaNazivFormated_1">KIMI CARS j.d.o.o.</derivirana_varijabla>
  </DomainObject.Predmet.ProtustrankaNazivFormated>
  <DomainObject.Predmet.ProtustrankaNazivFormatedOIB>
    <izvorni_sadrzaj>KIMI CARS j.d.o.o., OIB 99818720053</izvorni_sadrzaj>
    <derivirana_varijabla naziv="DomainObject.Predmet.ProtustrankaNazivFormatedOIB_1">KIMI CARS j.d.o.o., OIB 99818720053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KIMI CARS j.d.o.o. zastupanog po punomoćniku Dijana Strbad</item>
    </izvorni_sadrzaj>
    <derivirana_varijabla naziv="DomainObject.Predmet.ProtuStrankaListFormated_1">
      <item>KIMI CARS j.d.o.o. zastupanog po punomoćniku Dijana Strbad</item>
    </derivirana_varijabla>
  </DomainObject.Predmet.ProtuStrankaListFormated>
  <DomainObject.Predmet.ProtuStrankaListFormatedOIB>
    <izvorni_sadrzaj>
      <item>KIMI CARS j.d.o.o., OIB 99818720053 zastupanog po punomoćniku Dijana Strbad</item>
    </izvorni_sadrzaj>
    <derivirana_varijabla naziv="DomainObject.Predmet.ProtuStrankaListFormatedOIB_1">
      <item>KIMI CARS j.d.o.o., OIB 99818720053 zastupanog po punomoćniku Dijana Strbad</item>
    </derivirana_varijabla>
  </DomainObject.Predmet.ProtuStrankaListFormatedOIB>
  <DomainObject.Predmet.ProtuStrankaListFormatedWithAdress>
    <izvorni_sadrzaj>
      <item>KIMI CARS j.d.o.o., Trnovčica 42, 10000 Zagreb zastupanog po punomoćniku Dijana Strbad</item>
    </izvorni_sadrzaj>
    <derivirana_varijabla naziv="DomainObject.Predmet.ProtuStrankaListFormatedWithAdress_1">
      <item>KIMI CARS j.d.o.o., Trnovčica 42, 10000 Zagreb zastupanog po punomoćniku Dijana Strbad</item>
    </derivirana_varijabla>
  </DomainObject.Predmet.ProtuStrankaListFormatedWithAdress>
  <DomainObject.Predmet.ProtuStrankaListFormatedWithAdressOIB>
    <izvorni_sadrzaj>
      <item>KIMI CARS j.d.o.o., OIB 99818720053, Trnovčica 42, 10000 Zagreb zastupanog po punomoćniku Dijana Strbad</item>
    </izvorni_sadrzaj>
    <derivirana_varijabla naziv="DomainObject.Predmet.ProtuStrankaListFormatedWithAdressOIB_1">
      <item>KIMI CARS j.d.o.o., OIB 99818720053, Trnovčica 42, 10000 Zagreb zastupanog po punomoćniku Dijana Strbad</item>
    </derivirana_varijabla>
  </DomainObject.Predmet.ProtuStrankaListFormatedWithAdressOIB>
  <DomainObject.Predmet.ProtuStrankaListNazivFormated>
    <izvorni_sadrzaj>
      <item>KIMI CARS j.d.o.o.</item>
    </izvorni_sadrzaj>
    <derivirana_varijabla naziv="DomainObject.Predmet.ProtuStrankaListNazivFormated_1">
      <item>KIMI CARS j.d.o.o.</item>
    </derivirana_varijabla>
  </DomainObject.Predmet.ProtuStrankaListNazivFormated>
  <DomainObject.Predmet.ProtuStrankaListNazivFormatedOIB>
    <izvorni_sadrzaj>
      <item>KIMI CARS j.d.o.o., OIB 99818720053</item>
    </izvorni_sadrzaj>
    <derivirana_varijabla naziv="DomainObject.Predmet.ProtuStrankaListNazivFormatedOIB_1">
      <item>KIMI CARS j.d.o.o., OIB 99818720053</item>
    </derivirana_varijabla>
  </DomainObject.Predmet.ProtuStrankaListNazivFormatedOIB>
  <DomainObject.Predmet.OstaliListFormated>
    <izvorni_sadrzaj>
      <item>Dijana Strbad punomoćnik sudionika u postupku KIMI CARS j.d.o.o.</item>
    </izvorni_sadrzaj>
    <derivirana_varijabla naziv="DomainObject.Predmet.OstaliListFormated_1">
      <item>Dijana Strbad punomoćnik sudionika u postupku KIMI CARS j.d.o.o.</item>
    </derivirana_varijabla>
  </DomainObject.Predmet.OstaliListFormated>
  <DomainObject.Predmet.OstaliListFormatedOIB>
    <izvorni_sadrzaj>
      <item>Dijana Strbad, OIB 72422268234 punomoćnik sudionika u postupku KIMI CARS j.d.o.o.</item>
    </izvorni_sadrzaj>
    <derivirana_varijabla naziv="DomainObject.Predmet.OstaliListFormatedOIB_1">
      <item>Dijana Strbad, OIB 72422268234 punomoćnik sudionika u postupku KIMI CARS j.d.o.o.</item>
    </derivirana_varijabla>
  </DomainObject.Predmet.OstaliListFormatedOIB>
  <DomainObject.Predmet.OstaliListFormatedWithAdress>
    <izvorni_sadrzaj>
      <item>Dijana Strbad, Trnovčica 42, 10000 Zagreb punomoćnik sudionika u postupku KIMI CARS j.d.o.o.</item>
    </izvorni_sadrzaj>
    <derivirana_varijabla naziv="DomainObject.Predmet.OstaliListFormatedWithAdress_1">
      <item>Dijana Strbad, Trnovčica 42, 10000 Zagreb punomoćnik sudionika u postupku KIMI CARS j.d.o.o.</item>
    </derivirana_varijabla>
  </DomainObject.Predmet.OstaliListFormatedWithAdress>
  <DomainObject.Predmet.OstaliListFormatedWithAdressOIB>
    <izvorni_sadrzaj>
      <item>Dijana Strbad, OIB 72422268234, Trnovčica 42, 10000 Zagreb punomoćnik sudionika u postupku KIMI CARS j.d.o.o.</item>
    </izvorni_sadrzaj>
    <derivirana_varijabla naziv="DomainObject.Predmet.OstaliListFormatedWithAdressOIB_1">
      <item>Dijana Strbad, OIB 72422268234, Trnovčica 42, 10000 Zagreb punomoćnik sudionika u postupku KIMI CARS j.d.o.o.</item>
    </derivirana_varijabla>
  </DomainObject.Predmet.OstaliListFormatedWithAdressOIB>
  <DomainObject.Predmet.OstaliListNazivFormated>
    <izvorni_sadrzaj>
      <item>Dijana Strbad</item>
    </izvorni_sadrzaj>
    <derivirana_varijabla naziv="DomainObject.Predmet.OstaliListNazivFormated_1">
      <item>Dijana Strbad</item>
    </derivirana_varijabla>
  </DomainObject.Predmet.OstaliListNazivFormated>
  <DomainObject.Predmet.OstaliListNazivFormatedOIB>
    <izvorni_sadrzaj>
      <item>Dijana Strbad, OIB 72422268234</item>
    </izvorni_sadrzaj>
    <derivirana_varijabla naziv="DomainObject.Predmet.OstaliListNazivFormatedOIB_1">
      <item>Dijana Strbad, OIB 72422268234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KIMI CARS j.d.o.o.</izvorni_sadrzaj>
    <derivirana_varijabla naziv="DomainObject.Predmet.ProtustrankaIDrugi_1">KIMI CARS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KIMI CARS j.d.o.o., OIB 99818720053, Trnovčica 42, 10000 Zagreb</izvorni_sadrzaj>
    <derivirana_varijabla naziv="DomainObject.Predmet.ProtustrankaIDrugiAdressOIB_1">KIMI CARS j.d.o.o., OIB 99818720053, Trnovčica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KIMI CARS j.d.o.o.</item>
      <item>Dijana Strbad</item>
    </izvorni_sadrzaj>
    <derivirana_varijabla naziv="DomainObject.Predmet.SudioniciListNaziv_1">
      <item>FINA Regionalni centar Zagreb</item>
      <item>KIMI CARS j.d.o.o.</item>
      <item>Dijana Strbad</item>
    </derivirana_varijabla>
  </DomainObject.Predmet.SudioniciListNaziv>
  <DomainObject.Predmet.SudioniciListAdressOIB>
    <izvorni_sadrzaj>
      <item>FINA Regionalni centar Zagreb, OIB 85821130368, Trg svibanjskih žrtava 1995. 1,10000 Zagreb</item>
      <item>KIMI CARS j.d.o.o., OIB 99818720053, Trnovčica 42,10000 Zagreb</item>
      <item>Dijana Strbad, OIB 72422268234, Trnovčica 42,10000 Zagreb</item>
    </izvorni_sadrzaj>
    <derivirana_varijabla naziv="DomainObject.Predmet.SudioniciListAdressOIB_1">
      <item>FINA Regionalni centar Zagreb, OIB 85821130368, Trg svibanjskih žrtava 1995. 1,10000 Zagreb</item>
      <item>KIMI CARS j.d.o.o., OIB 99818720053, Trnovčica 42,10000 Zagreb</item>
      <item>Dijana Strbad, OIB 72422268234, Trnovčica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99818720053</item>
      <item>, OIB 72422268234</item>
    </izvorni_sadrzaj>
    <derivirana_varijabla naziv="DomainObject.Predmet.SudioniciListNazivOIB_1">
      <item>, OIB 85821130368</item>
      <item>, OIB 99818720053</item>
      <item>, OIB 72422268234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8AEEE-2425-4174-8E15-44E5D40BB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4027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2017-05-24T09:31:00Z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2017-05-24T09:35:00Z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