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42ee" w14:paraId="c6e42ee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F6238">
        <w:rPr>
          <w:rFonts w:cs="Times New Roman" w:eastAsia="Times New Roman"/>
          <w:szCs w:val="20"/>
          <w:lang w:eastAsia="hr-HR"/>
        </w:rPr>
        <w:t>4</w:t>
      </w:r>
      <w:r w:rsidR="00435375">
        <w:rPr>
          <w:rFonts w:cs="Times New Roman" w:eastAsia="Times New Roman"/>
          <w:szCs w:val="20"/>
          <w:lang w:eastAsia="hr-HR"/>
        </w:rPr>
        <w:t>670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1D78EA">
        <w:rPr>
          <w:rFonts w:cs="Times New Roman" w:eastAsia="Times New Roman"/>
          <w:szCs w:val="24"/>
          <w:lang w:eastAsia="hr-HR"/>
        </w:rPr>
        <w:t>A.M.I. COMMERCE – LONČARIĆ d.o.o., Zagreb, Tratinska 19,</w:t>
      </w:r>
      <w:r w:rsidR="000C172C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 080</w:t>
      </w:r>
      <w:r w:rsidR="001D78EA">
        <w:rPr>
          <w:rFonts w:cs="Times New Roman" w:eastAsia="Times New Roman"/>
          <w:szCs w:val="24"/>
          <w:lang w:eastAsia="hr-HR"/>
        </w:rPr>
        <w:t>032112</w:t>
      </w:r>
      <w:r w:rsidR="0049798F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1D78EA">
        <w:rPr>
          <w:rFonts w:cs="Times New Roman" w:eastAsia="Times New Roman"/>
          <w:szCs w:val="24"/>
          <w:lang w:eastAsia="hr-HR"/>
        </w:rPr>
        <w:t>53805420789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686853">
        <w:rPr>
          <w:rFonts w:cs="Times New Roman" w:eastAsia="Times New Roman"/>
          <w:szCs w:val="24"/>
          <w:lang w:eastAsia="hr-HR"/>
        </w:rPr>
        <w:t xml:space="preserve">A.M.I. COMMERCE – LONČARIĆ d.o.o., Zagreb, Tratinska 19, MBS: 080032112, </w:t>
      </w:r>
      <w:r w:rsidR="00686853" w:rsidRPr="00CA377B">
        <w:rPr>
          <w:rFonts w:cs="Times New Roman" w:eastAsia="Times New Roman"/>
          <w:szCs w:val="24"/>
          <w:lang w:eastAsia="hr-HR"/>
        </w:rPr>
        <w:t>OIB</w:t>
      </w:r>
      <w:r w:rsidR="00686853">
        <w:rPr>
          <w:rFonts w:cs="Times New Roman" w:eastAsia="Times New Roman"/>
          <w:szCs w:val="24"/>
          <w:lang w:eastAsia="hr-HR"/>
        </w:rPr>
        <w:t>: 53805420789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6662A">
        <w:rPr>
          <w:rFonts w:cs="Times New Roman" w:eastAsia="Times New Roman"/>
          <w:szCs w:val="24"/>
          <w:lang w:eastAsia="hr-HR"/>
        </w:rPr>
        <w:t xml:space="preserve">A.M.I. COMMERCE – LONČARIĆ d.o.o., Zagreb, Tratinska 19, MBS: 080032112, </w:t>
      </w:r>
      <w:r w:rsidR="00A6662A" w:rsidRPr="00CA377B">
        <w:rPr>
          <w:rFonts w:cs="Times New Roman" w:eastAsia="Times New Roman"/>
          <w:szCs w:val="24"/>
          <w:lang w:eastAsia="hr-HR"/>
        </w:rPr>
        <w:t>OIB</w:t>
      </w:r>
      <w:r w:rsidR="00A6662A">
        <w:rPr>
          <w:rFonts w:cs="Times New Roman" w:eastAsia="Times New Roman"/>
          <w:szCs w:val="24"/>
          <w:lang w:eastAsia="hr-HR"/>
        </w:rPr>
        <w:t>: 53805420789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1247FF"/>
    <w:rsid w:val="00176C09"/>
    <w:rsid w:val="001D3886"/>
    <w:rsid w:val="001D78EA"/>
    <w:rsid w:val="002B4845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751F8"/>
    <w:rsid w:val="00487F58"/>
    <w:rsid w:val="0049798F"/>
    <w:rsid w:val="00500241"/>
    <w:rsid w:val="00562EF0"/>
    <w:rsid w:val="005E4ECA"/>
    <w:rsid w:val="00610C15"/>
    <w:rsid w:val="006309FB"/>
    <w:rsid w:val="00635F93"/>
    <w:rsid w:val="00677521"/>
    <w:rsid w:val="00686853"/>
    <w:rsid w:val="00691A67"/>
    <w:rsid w:val="006F6238"/>
    <w:rsid w:val="007C4C62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9F7138"/>
    <w:rsid w:val="00A4571E"/>
    <w:rsid w:val="00A53062"/>
    <w:rsid w:val="00A6662A"/>
    <w:rsid w:val="00A929DD"/>
    <w:rsid w:val="00AA5D6A"/>
    <w:rsid w:val="00AC4759"/>
    <w:rsid w:val="00AD0516"/>
    <w:rsid w:val="00B3183B"/>
    <w:rsid w:val="00C07F0B"/>
    <w:rsid w:val="00C27A1E"/>
    <w:rsid w:val="00CA377B"/>
    <w:rsid w:val="00CA7AFD"/>
    <w:rsid w:val="00CC2211"/>
    <w:rsid w:val="00CD60A2"/>
    <w:rsid w:val="00CF1988"/>
    <w:rsid w:val="00CF345E"/>
    <w:rsid w:val="00D44AC3"/>
    <w:rsid w:val="00D5307F"/>
    <w:rsid w:val="00D80DFA"/>
    <w:rsid w:val="00D81ECD"/>
    <w:rsid w:val="00DB5401"/>
    <w:rsid w:val="00E578BE"/>
    <w:rsid w:val="00E62603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0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0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St-4670/2015</izvorni_sadrzaj>
    <derivirana_varijabla naziv="DomainObject.Predmet.OznakaBroj_1">St-4670/2015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A.M.I. COMMERCE - LONČARIĆ d.o.o.</izvorni_sadrzaj>
    <derivirana_varijabla naziv="DomainObject.Predmet.ProtustrankaFormated_1">  A.M.I. COMMERCE - LONČARIĆ d.o.o.</derivirana_varijabla>
  </DomainObject.Predmet.ProtustrankaFormated>
  <DomainObject.Predmet.ProtustrankaFormatedOIB>
    <izvorni_sadrzaj>  A.M.I. COMMERCE - LONČARIĆ d.o.o., OIB 53805420789</izvorni_sadrzaj>
    <derivirana_varijabla naziv="DomainObject.Predmet.ProtustrankaFormatedOIB_1">  A.M.I. COMMERCE - LONČARIĆ d.o.o., OIB 53805420789</derivirana_varijabla>
  </DomainObject.Predmet.ProtustrankaFormatedOIB>
  <DomainObject.Predmet.ProtustrankaFormatedWithAdress>
    <izvorni_sadrzaj> A.M.I. COMMERCE - LONČARIĆ d.o.o., Tratinska 19, 10000 Zagreb</izvorni_sadrzaj>
    <derivirana_varijabla naziv="DomainObject.Predmet.ProtustrankaFormatedWithAdress_1"> A.M.I. COMMERCE - LONČARIĆ d.o.o., Tratinska 19, 10000 Zagreb</derivirana_varijabla>
  </DomainObject.Predmet.ProtustrankaFormatedWithAdress>
  <DomainObject.Predmet.ProtustrankaFormatedWithAdressOIB>
    <izvorni_sadrzaj> A.M.I. COMMERCE - LONČARIĆ d.o.o., OIB 53805420789, Tratinska 19, 10000 Zagreb</izvorni_sadrzaj>
    <derivirana_varijabla naziv="DomainObject.Predmet.ProtustrankaFormatedWithAdressOIB_1"> A.M.I. COMMERCE - LONČARIĆ d.o.o., OIB 53805420789, Tratinska 19, 10000 Zagreb</derivirana_varijabla>
  </DomainObject.Predmet.ProtustrankaFormatedWithAdressOIB>
  <DomainObject.Predmet.ProtustrankaWithAdress>
    <izvorni_sadrzaj>A.M.I. COMMERCE - LONČARIĆ d.o.o. Tratinska 19, 10000 Zagreb</izvorni_sadrzaj>
    <derivirana_varijabla naziv="DomainObject.Predmet.ProtustrankaWithAdress_1">A.M.I. COMMERCE - LONČARIĆ d.o.o. Tratinska 19, 10000 Zagreb</derivirana_varijabla>
  </DomainObject.Predmet.ProtustrankaWithAdress>
  <DomainObject.Predmet.ProtustrankaWithAdressOIB>
    <izvorni_sadrzaj>A.M.I. COMMERCE - LONČARIĆ d.o.o., OIB 53805420789, Tratinska 19, 10000 Zagreb</izvorni_sadrzaj>
    <derivirana_varijabla naziv="DomainObject.Predmet.ProtustrankaWithAdressOIB_1">A.M.I. COMMERCE - LONČARIĆ d.o.o., OIB 53805420789, Tratinska 19, 10000 Zagreb</derivirana_varijabla>
  </DomainObject.Predmet.ProtustrankaWithAdressOIB>
  <DomainObject.Predmet.ProtustrankaNazivFormated>
    <izvorni_sadrzaj>A.M.I. COMMERCE - LONČARIĆ d.o.o.</izvorni_sadrzaj>
    <derivirana_varijabla naziv="DomainObject.Predmet.ProtustrankaNazivFormated_1">A.M.I. COMMERCE - LONČARIĆ d.o.o.</derivirana_varijabla>
  </DomainObject.Predmet.ProtustrankaNazivFormated>
  <DomainObject.Predmet.ProtustrankaNazivFormatedOIB>
    <izvorni_sadrzaj>A.M.I. COMMERCE - LONČARIĆ d.o.o., OIB 53805420789</izvorni_sadrzaj>
    <derivirana_varijabla naziv="DomainObject.Predmet.ProtustrankaNazivFormatedOIB_1">A.M.I. COMMERCE - LONČARIĆ d.o.o., OIB 53805420789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A.M.I. COMMERCE - LONČARIĆ d.o.o.</item>
    </izvorni_sadrzaj>
    <derivirana_varijabla naziv="DomainObject.Predmet.ProtuStrankaListFormated_1">
      <item>A.M.I. COMMERCE - LONČARIĆ d.o.o.</item>
    </derivirana_varijabla>
  </DomainObject.Predmet.ProtuStrankaListFormated>
  <DomainObject.Predmet.ProtuStrankaListFormatedOIB>
    <izvorni_sadrzaj>
      <item>A.M.I. COMMERCE - LONČARIĆ d.o.o., OIB 53805420789</item>
    </izvorni_sadrzaj>
    <derivirana_varijabla naziv="DomainObject.Predmet.ProtuStrankaListFormatedOIB_1">
      <item>A.M.I. COMMERCE - LONČARIĆ d.o.o., OIB 53805420789</item>
    </derivirana_varijabla>
  </DomainObject.Predmet.ProtuStrankaListFormatedOIB>
  <DomainObject.Predmet.ProtuStrankaListFormatedWithAdress>
    <izvorni_sadrzaj>
      <item>A.M.I. COMMERCE - LONČARIĆ d.o.o., Tratinska 19, 10000 Zagreb</item>
    </izvorni_sadrzaj>
    <derivirana_varijabla naziv="DomainObject.Predmet.ProtuStrankaListFormatedWithAdress_1">
      <item>A.M.I. COMMERCE - LONČARIĆ d.o.o., Tratinska 19, 10000 Zagreb</item>
    </derivirana_varijabla>
  </DomainObject.Predmet.ProtuStrankaListFormatedWithAdress>
  <DomainObject.Predmet.ProtuStrankaListFormatedWithAdressOIB>
    <izvorni_sadrzaj>
      <item>A.M.I. COMMERCE - LONČARIĆ d.o.o., OIB 53805420789, Tratinska 19, 10000 Zagreb</item>
    </izvorni_sadrzaj>
    <derivirana_varijabla naziv="DomainObject.Predmet.ProtuStrankaListFormatedWithAdressOIB_1">
      <item>A.M.I. COMMERCE - LONČARIĆ d.o.o., OIB 53805420789, Tratinska 19, 10000 Zagreb</item>
    </derivirana_varijabla>
  </DomainObject.Predmet.ProtuStrankaListFormatedWithAdressOIB>
  <DomainObject.Predmet.ProtuStrankaListNazivFormated>
    <izvorni_sadrzaj>
      <item>A.M.I. COMMERCE - LONČARIĆ d.o.o.</item>
    </izvorni_sadrzaj>
    <derivirana_varijabla naziv="DomainObject.Predmet.ProtuStrankaListNazivFormated_1">
      <item>A.M.I. COMMERCE - LONČARIĆ d.o.o.</item>
    </derivirana_varijabla>
  </DomainObject.Predmet.ProtuStrankaListNazivFormated>
  <DomainObject.Predmet.ProtuStrankaListNazivFormatedOIB>
    <izvorni_sadrzaj>
      <item>A.M.I. COMMERCE - LONČARIĆ d.o.o., OIB 53805420789</item>
    </izvorni_sadrzaj>
    <derivirana_varijabla naziv="DomainObject.Predmet.ProtuStrankaListNazivFormatedOIB_1">
      <item>A.M.I. COMMERCE - LONČARIĆ d.o.o., OIB 53805420789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A.M.I. COMMERCE - LONČARIĆ d.o.o.</izvorni_sadrzaj>
    <derivirana_varijabla naziv="DomainObject.Predmet.ProtustrankaIDrugi_1">A.M.I. COMMERCE - LONČARIĆ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A.M.I. COMMERCE - LONČARIĆ d.o.o., OIB 53805420789, Tratinska 19, 10000 Zagreb</izvorni_sadrzaj>
    <derivirana_varijabla naziv="DomainObject.Predmet.ProtustrankaIDrugiAdressOIB_1">A.M.I. COMMERCE - LONČARIĆ d.o.o., OIB 53805420789,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A.M.I. COMMERCE - LONČARIĆ d.o.o.</item>
    </izvorni_sadrzaj>
    <derivirana_varijabla naziv="DomainObject.Predmet.SudioniciListNaziv_1">
      <item>FINA Regionalni centar Zagreb</item>
      <item>A.M.I. COMMERCE - LONČARIĆ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A.M.I. COMMERCE - LONČARIĆ d.o.o., OIB 53805420789, Tratinska 19,10000 Zagreb</item>
    </izvorni_sadrzaj>
    <derivirana_varijabla naziv="DomainObject.Predmet.SudioniciListAdressOIB_1">
      <item>FINA Regionalni centar Zagreb, OIB 85821130368, Trg svibanjskih žrtava 1995. 1,10000 Zagreb</item>
      <item>A.M.I. COMMERCE - LONČARIĆ d.o.o., OIB 53805420789,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53805420789</item>
    </izvorni_sadrzaj>
    <derivirana_varijabla naziv="DomainObject.Predmet.SudioniciListNazivOIB_1">
      <item>, OIB 85821130368</item>
      <item>, OIB 53805420789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1842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2015-11-19T13:36:00Z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