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7b36" w14:paraId="d5b7b36" w:rsidRDefault="00F37094" w:rsidP="00542C33" w:rsidR="00F37094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234ECB" w:rsidP="00542C33" w:rsidR="00F3709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8F6181">
        <w:t>9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C50108">
        <w:t>18</w:t>
      </w:r>
      <w:r w:rsidR="00C45BF5">
        <w:t>/18</w:t>
      </w:r>
      <w:r w:rsidR="004E1158">
        <w:t>-</w:t>
      </w:r>
      <w:r w:rsidR="00C50108">
        <w:t>22</w:t>
      </w:r>
    </w:p>
    <w:p w:rsidRDefault="00234ECB" w:rsidP="00542C33" w:rsidR="00234ECB">
      <w:pPr>
        <w:pStyle w:val="Bezproreda"/>
        <w:ind w:right="-567"/>
      </w:pPr>
    </w:p>
    <w:p w:rsidRDefault="00F37094" w:rsidP="00542C33" w:rsidR="00F37094">
      <w:pPr>
        <w:pStyle w:val="Bezproreda"/>
      </w:pPr>
    </w:p>
    <w:p w:rsidRDefault="00F37094" w:rsidP="00C50108" w:rsidR="00F37094">
      <w:pPr>
        <w:jc w:val="both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6F2490">
        <w:t>Ivi Žutelija Krešić</w:t>
      </w:r>
      <w:r w:rsidR="00E51CA4">
        <w:t>, kao suc</w:t>
      </w:r>
      <w:r>
        <w:t>u pojedincu, povodom prijedloga</w:t>
      </w:r>
      <w:r w:rsidR="00C50108">
        <w:t xml:space="preserve"> Zoran Ilić iz Sesvetskog Kraljevca, </w:t>
      </w:r>
      <w:proofErr w:type="spellStart"/>
      <w:r w:rsidR="00C50108">
        <w:t>Dumovečka</w:t>
      </w:r>
      <w:proofErr w:type="spellEnd"/>
      <w:r w:rsidR="00C50108">
        <w:t xml:space="preserve"> cesta 18, OIB: 19143538753, </w:t>
      </w:r>
      <w:r w:rsidR="00E51CA4">
        <w:t xml:space="preserve">za </w:t>
      </w:r>
      <w:r>
        <w:t>otvaranje postupka stečaja potrošača na</w:t>
      </w:r>
      <w:r w:rsidR="00234ECB">
        <w:t>d</w:t>
      </w:r>
      <w:r>
        <w:t xml:space="preserve"> </w:t>
      </w:r>
      <w:r w:rsidR="00B31AA2">
        <w:t>imovinom potrošača</w:t>
      </w:r>
      <w:r>
        <w:t xml:space="preserve"> </w:t>
      </w:r>
      <w:r w:rsidR="00C50108">
        <w:t xml:space="preserve">Zoran Ilić iz Sesvetskog Kraljevca, </w:t>
      </w:r>
      <w:proofErr w:type="spellStart"/>
      <w:r w:rsidR="00C50108">
        <w:t>Dumovečka</w:t>
      </w:r>
      <w:proofErr w:type="spellEnd"/>
      <w:r w:rsidR="00C50108">
        <w:t xml:space="preserve"> cesta 18, OIB: 19143538753,</w:t>
      </w:r>
      <w:r w:rsidR="00C45BF5">
        <w:t xml:space="preserve"> </w:t>
      </w:r>
      <w:r>
        <w:t xml:space="preserve">dana </w:t>
      </w:r>
      <w:r w:rsidR="00C45BF5">
        <w:t>2</w:t>
      </w:r>
      <w:r w:rsidR="0036437E">
        <w:t>7</w:t>
      </w:r>
      <w:r w:rsidR="00C45BF5">
        <w:t>. kolovoza 2018. godine</w:t>
      </w:r>
      <w:r>
        <w:t>, objavljuje</w:t>
      </w:r>
    </w:p>
    <w:p w:rsidRDefault="00F37094" w:rsidP="00542C33" w:rsidR="00F37094">
      <w:pPr>
        <w:pStyle w:val="Bezproreda"/>
        <w:jc w:val="both"/>
      </w:pPr>
    </w:p>
    <w:p w:rsidRDefault="00F37094" w:rsidP="00542C33" w:rsidR="00F37094">
      <w:pPr>
        <w:pStyle w:val="Bezproreda"/>
        <w:jc w:val="both"/>
      </w:pP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 xml:space="preserve">POZIV </w:t>
      </w: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>za pripremno ročište u postupku stečaja potrošača</w:t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542C33" w:rsidP="00542C33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42C33" w:rsidR="00F37094">
      <w:pPr>
        <w:pStyle w:val="Bezproreda"/>
      </w:pPr>
    </w:p>
    <w:p w:rsidRDefault="00C45BF5" w:rsidP="00542C33" w:rsidR="00542C33" w:rsidRPr="00542C33">
      <w:pPr>
        <w:spacing w:after="0"/>
        <w:jc w:val="center"/>
        <w:rPr>
          <w:b/>
        </w:rPr>
      </w:pPr>
      <w:r>
        <w:rPr>
          <w:b/>
        </w:rPr>
        <w:t>18. listopada</w:t>
      </w:r>
      <w:r w:rsidR="006F2490">
        <w:rPr>
          <w:b/>
        </w:rPr>
        <w:t xml:space="preserve"> 2018</w:t>
      </w:r>
      <w:r w:rsidR="00234ECB" w:rsidRPr="00542C33">
        <w:rPr>
          <w:b/>
        </w:rPr>
        <w:t xml:space="preserve">. u </w:t>
      </w:r>
      <w:r w:rsidR="00C50108">
        <w:rPr>
          <w:b/>
        </w:rPr>
        <w:t>10</w:t>
      </w:r>
      <w:r>
        <w:rPr>
          <w:b/>
        </w:rPr>
        <w:t>,00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6F2490">
        <w:rPr>
          <w:b/>
        </w:rPr>
        <w:t>517/V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42C33" w:rsidR="00542C33">
      <w:pPr>
        <w:pStyle w:val="Bezproreda"/>
        <w:jc w:val="both"/>
      </w:pPr>
    </w:p>
    <w:p w:rsidRDefault="00542C33" w:rsidP="00542C33" w:rsidR="00F37094">
      <w:pPr>
        <w:pStyle w:val="Bezproreda"/>
        <w:jc w:val="both"/>
      </w:pPr>
      <w:r>
        <w:t xml:space="preserve">3. </w:t>
      </w:r>
      <w:r w:rsidR="00F37094">
        <w:t>Pozivaju se vjerovnici:</w:t>
      </w:r>
    </w:p>
    <w:p w:rsidRDefault="00F37094" w:rsidP="00C50108" w:rsidR="004E1158">
      <w:pPr>
        <w:pStyle w:val="Bezproreda"/>
        <w:jc w:val="both"/>
      </w:pPr>
      <w:r>
        <w:tab/>
      </w:r>
      <w:r w:rsidR="00E51CA4">
        <w:t xml:space="preserve">- </w:t>
      </w:r>
      <w:proofErr w:type="spellStart"/>
      <w:r w:rsidR="00C50108">
        <w:t>VIPnet</w:t>
      </w:r>
      <w:proofErr w:type="spellEnd"/>
      <w:r w:rsidR="00C50108">
        <w:t xml:space="preserve"> d.o.o. </w:t>
      </w:r>
    </w:p>
    <w:p w:rsidRDefault="00C50108" w:rsidP="00C50108" w:rsidR="00C50108">
      <w:pPr>
        <w:pStyle w:val="Bezproreda"/>
        <w:jc w:val="both"/>
      </w:pPr>
      <w:r>
        <w:tab/>
        <w:t>- Državni proračun Republike Hrvatske</w:t>
      </w:r>
    </w:p>
    <w:p w:rsidRDefault="00C50108" w:rsidP="00C50108" w:rsidR="00C50108">
      <w:pPr>
        <w:pStyle w:val="Bezproreda"/>
        <w:jc w:val="both"/>
      </w:pPr>
      <w:r>
        <w:tab/>
        <w:t xml:space="preserve">- HT d.d. </w:t>
      </w:r>
    </w:p>
    <w:p w:rsidRDefault="00C50108" w:rsidP="00C50108" w:rsidR="00C50108">
      <w:pPr>
        <w:pStyle w:val="Bezproreda"/>
        <w:jc w:val="both"/>
      </w:pPr>
      <w:r>
        <w:tab/>
        <w:t xml:space="preserve">- Zagrebački holding d.o.o. Podružnica </w:t>
      </w:r>
      <w:proofErr w:type="spellStart"/>
      <w:r>
        <w:t>Zagrebparking</w:t>
      </w:r>
      <w:proofErr w:type="spellEnd"/>
    </w:p>
    <w:p w:rsidRDefault="00C50108" w:rsidP="00C50108" w:rsidR="00C50108">
      <w:pPr>
        <w:pStyle w:val="Bezproreda"/>
        <w:jc w:val="both"/>
      </w:pPr>
      <w:r>
        <w:tab/>
        <w:t>- Hrvatska radio televizija javno poduzeće</w:t>
      </w:r>
    </w:p>
    <w:p w:rsidRDefault="00C50108" w:rsidP="00C50108" w:rsidR="00C50108">
      <w:pPr>
        <w:pStyle w:val="Bezproreda"/>
        <w:jc w:val="both"/>
      </w:pPr>
      <w:r>
        <w:tab/>
        <w:t>- Ministarstvo financija, Porezna uprava</w:t>
      </w:r>
    </w:p>
    <w:p w:rsidRDefault="00C50108" w:rsidP="00C50108" w:rsidR="00C50108">
      <w:pPr>
        <w:pStyle w:val="Bezproreda"/>
        <w:jc w:val="both"/>
      </w:pPr>
      <w:r>
        <w:tab/>
        <w:t>- Grad Zagreb</w:t>
      </w:r>
    </w:p>
    <w:p w:rsidRDefault="00C50108" w:rsidP="00C50108" w:rsidR="00C50108">
      <w:pPr>
        <w:pStyle w:val="Bezproreda"/>
        <w:jc w:val="both"/>
      </w:pPr>
      <w:r>
        <w:tab/>
        <w:t xml:space="preserve">- Vodoopskrba i odvodnja d.o.o. </w:t>
      </w:r>
    </w:p>
    <w:p w:rsidRDefault="00C50108" w:rsidP="00C50108" w:rsidR="00C50108">
      <w:pPr>
        <w:pStyle w:val="Bezproreda"/>
        <w:jc w:val="both"/>
      </w:pPr>
      <w:r>
        <w:tab/>
        <w:t xml:space="preserve">- Ministarstvo financija, Carinska uprava </w:t>
      </w:r>
    </w:p>
    <w:p w:rsidRDefault="00C50108" w:rsidP="00C50108" w:rsidR="00C50108">
      <w:pPr>
        <w:pStyle w:val="Bezproreda"/>
        <w:jc w:val="both"/>
      </w:pPr>
      <w:r>
        <w:tab/>
        <w:t xml:space="preserve">- </w:t>
      </w:r>
      <w:proofErr w:type="spellStart"/>
      <w:r>
        <w:t>Sberbank</w:t>
      </w:r>
      <w:proofErr w:type="spellEnd"/>
      <w:r>
        <w:t xml:space="preserve"> d.d. </w:t>
      </w:r>
    </w:p>
    <w:p w:rsidRDefault="00C50108" w:rsidP="00C50108" w:rsidR="00C50108">
      <w:pPr>
        <w:pStyle w:val="Bezproreda"/>
        <w:jc w:val="both"/>
      </w:pPr>
      <w:r>
        <w:tab/>
        <w:t xml:space="preserve">- FINA </w:t>
      </w:r>
    </w:p>
    <w:p w:rsidRDefault="004E1158" w:rsidP="00C45BF5" w:rsidR="004E1158">
      <w:pPr>
        <w:pStyle w:val="Bezproreda"/>
        <w:ind w:firstLine="708"/>
        <w:jc w:val="both"/>
      </w:pPr>
    </w:p>
    <w:p w:rsidRDefault="00542C33" w:rsidP="00542C33" w:rsidR="00542C33">
      <w:pPr>
        <w:pStyle w:val="Bezproreda"/>
        <w:jc w:val="both"/>
      </w:pPr>
    </w:p>
    <w:p w:rsidRDefault="00234ECB" w:rsidP="00542C33" w:rsidR="00234ECB">
      <w:pPr>
        <w:pStyle w:val="Bezproreda"/>
        <w:jc w:val="both"/>
      </w:pPr>
      <w:r>
        <w:t>Na ročište se poziva i:</w:t>
      </w:r>
    </w:p>
    <w:p w:rsidRDefault="002E11F5" w:rsidP="00542C33" w:rsidR="00234ECB">
      <w:pPr>
        <w:pStyle w:val="Bezproreda"/>
        <w:jc w:val="both"/>
      </w:pPr>
      <w:r>
        <w:tab/>
        <w:t>- D</w:t>
      </w:r>
      <w:r w:rsidR="00234ECB">
        <w:t xml:space="preserve">užnik - potrošač </w:t>
      </w:r>
      <w:r w:rsidR="00C50108">
        <w:t xml:space="preserve">Zoran Ilić iz Sesvetskog Kraljevca, </w:t>
      </w:r>
      <w:proofErr w:type="spellStart"/>
      <w:r w:rsidR="00C50108">
        <w:t>Dumovečka</w:t>
      </w:r>
      <w:proofErr w:type="spellEnd"/>
      <w:r w:rsidR="00C50108">
        <w:t xml:space="preserve"> cesta 18, OIB: 19143538753,</w:t>
      </w:r>
    </w:p>
    <w:p w:rsidRDefault="00234ECB" w:rsidP="00542C33" w:rsidR="00542C33">
      <w:pPr>
        <w:pStyle w:val="Bezproreda"/>
        <w:jc w:val="both"/>
      </w:pPr>
      <w:r>
        <w:lastRenderedPageBreak/>
        <w:tab/>
        <w:t>- FINA, Podružnica Zagreb</w:t>
      </w:r>
      <w:r w:rsidR="002E11F5">
        <w:t>, Zagreb, Ulica grada Vukovara 70</w:t>
      </w:r>
      <w:r>
        <w:t xml:space="preserve"> - posrednik</w:t>
      </w:r>
      <w:r w:rsidR="00A1663E">
        <w:t xml:space="preserve"> </w:t>
      </w:r>
      <w:r w:rsidR="00C45BF5">
        <w:t xml:space="preserve">Igor </w:t>
      </w:r>
      <w:proofErr w:type="spellStart"/>
      <w:r w:rsidR="00C45BF5">
        <w:t>Mrinjek</w:t>
      </w:r>
      <w:proofErr w:type="spellEnd"/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42C33" w:rsidR="00542C33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42C33" w:rsidR="002E11F5">
      <w:pPr>
        <w:pStyle w:val="Bezproreda"/>
        <w:jc w:val="both"/>
      </w:pPr>
    </w:p>
    <w:p w:rsidRDefault="00E51CA4" w:rsidP="00542C33" w:rsidR="002E11F5">
      <w:pPr>
        <w:pStyle w:val="Bezproreda"/>
        <w:jc w:val="center"/>
      </w:pPr>
      <w:r>
        <w:t xml:space="preserve">U Zagrebu, </w:t>
      </w:r>
      <w:r w:rsidR="004E1158">
        <w:t>2</w:t>
      </w:r>
      <w:r w:rsidR="00D66054">
        <w:t>7</w:t>
      </w:r>
      <w:r w:rsidR="004E1158">
        <w:t>. kolovoza 2018. godine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A1663E" w:rsidR="00A166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>Iva</w:t>
      </w:r>
      <w:r w:rsidR="00A1663E" w:rsidRPr="00D97FEC">
        <w:t xml:space="preserve"> Žutelija Krešić</w:t>
      </w:r>
      <w:r w:rsidR="00297FA7">
        <w:t>,v.r.</w:t>
      </w:r>
      <w:r w:rsidR="00A1663E" w:rsidRPr="00D97FEC">
        <w:t xml:space="preserve"> </w:t>
      </w:r>
    </w:p>
    <w:p w:rsidRDefault="00297FA7" w:rsidP="00A1663E" w:rsidR="00297FA7">
      <w:pPr>
        <w:jc w:val="center"/>
      </w:pPr>
    </w:p>
    <w:p w:rsidRDefault="00297FA7" w:rsidP="00C6527C" w:rsidR="00297FA7" w:rsidRPr="00C6527C">
      <w:pPr>
        <w:spacing w:after="0"/>
        <w:jc w:val="right"/>
      </w:pPr>
      <w:r w:rsidRPr="00C6527C">
        <w:t xml:space="preserve">Za točnost </w:t>
      </w:r>
      <w:proofErr w:type="spellStart"/>
      <w:r w:rsidRPr="00C6527C">
        <w:t>otpravka</w:t>
      </w:r>
      <w:proofErr w:type="spellEnd"/>
      <w:r w:rsidRPr="00C6527C">
        <w:t xml:space="preserve"> : </w:t>
      </w:r>
    </w:p>
    <w:p w:rsidRDefault="00297FA7" w:rsidP="00C6527C" w:rsidR="00297FA7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  <w:t>Nataša Perić</w:t>
      </w:r>
    </w:p>
    <w:p w:rsidRDefault="00297FA7" w:rsidP="00A1663E" w:rsidR="00297FA7" w:rsidRPr="00D97FEC">
      <w:pPr>
        <w:jc w:val="center"/>
      </w:pPr>
      <w:bookmarkStart w:name="_GoBack" w:id="0"/>
      <w:bookmarkEnd w:id="0"/>
    </w:p>
    <w:p w:rsidRDefault="00542C33" w:rsidP="00542C33" w:rsidR="00542C33">
      <w:pPr>
        <w:pStyle w:val="Bezproreda"/>
        <w:jc w:val="both"/>
      </w:pPr>
    </w:p>
    <w:p w:rsidRDefault="002E11F5" w:rsidP="00542C33" w:rsidR="002E11F5">
      <w:pPr>
        <w:pStyle w:val="Bezproreda"/>
        <w:jc w:val="center"/>
      </w:pPr>
    </w:p>
    <w:sectPr w:rsidSect="002E11F5" w:rsidR="002E11F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878" w:rsidP="002E11F5" w:rsidR="00F95878">
      <w:pPr>
        <w:spacing w:after="0"/>
      </w:pPr>
      <w:r>
        <w:separator/>
      </w:r>
    </w:p>
  </w:endnote>
  <w:endnote w:id="0" w:type="continuationSeparator">
    <w:p w:rsidRDefault="00F95878" w:rsidP="002E11F5" w:rsidR="00F958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878" w:rsidP="002E11F5" w:rsidR="00F95878">
      <w:pPr>
        <w:spacing w:after="0"/>
      </w:pPr>
      <w:r>
        <w:separator/>
      </w:r>
    </w:p>
  </w:footnote>
  <w:footnote w:id="0" w:type="continuationSeparator">
    <w:p w:rsidRDefault="00F95878" w:rsidP="002E11F5" w:rsidR="00F9587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A1663E">
          <w:t>9</w:t>
        </w:r>
        <w:r>
          <w:t xml:space="preserve"> </w:t>
        </w:r>
        <w:proofErr w:type="spellStart"/>
        <w:r>
          <w:t>Sp</w:t>
        </w:r>
        <w:proofErr w:type="spellEnd"/>
        <w:r>
          <w:t>-</w:t>
        </w:r>
        <w:r w:rsidR="004E1158">
          <w:t>21/18-17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297FA7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19269F"/>
    <w:rsid w:val="001C6EC9"/>
    <w:rsid w:val="00233F1B"/>
    <w:rsid w:val="00234ECB"/>
    <w:rsid w:val="00295D09"/>
    <w:rsid w:val="00297FA7"/>
    <w:rsid w:val="002B7B52"/>
    <w:rsid w:val="002E11F5"/>
    <w:rsid w:val="00302438"/>
    <w:rsid w:val="0036437E"/>
    <w:rsid w:val="00463FA7"/>
    <w:rsid w:val="004A3A4B"/>
    <w:rsid w:val="004B3529"/>
    <w:rsid w:val="004E1158"/>
    <w:rsid w:val="00542C33"/>
    <w:rsid w:val="006639F2"/>
    <w:rsid w:val="006C3DF3"/>
    <w:rsid w:val="006E67A1"/>
    <w:rsid w:val="006F2490"/>
    <w:rsid w:val="00760ED3"/>
    <w:rsid w:val="00832B51"/>
    <w:rsid w:val="00896E51"/>
    <w:rsid w:val="008C1FB1"/>
    <w:rsid w:val="008F6181"/>
    <w:rsid w:val="009257F8"/>
    <w:rsid w:val="00A1663E"/>
    <w:rsid w:val="00A24D4A"/>
    <w:rsid w:val="00AD5562"/>
    <w:rsid w:val="00B31AA2"/>
    <w:rsid w:val="00C45BF5"/>
    <w:rsid w:val="00C50108"/>
    <w:rsid w:val="00CA45AB"/>
    <w:rsid w:val="00D66054"/>
    <w:rsid w:val="00DB62EA"/>
    <w:rsid w:val="00DF2B22"/>
    <w:rsid w:val="00E51CA4"/>
    <w:rsid w:val="00E54287"/>
    <w:rsid w:val="00E54D68"/>
    <w:rsid w:val="00F11B64"/>
    <w:rsid w:val="00F26CCF"/>
    <w:rsid w:val="00F37094"/>
    <w:rsid w:val="00F95878"/>
    <w:rsid w:val="00FE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37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3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37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3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2323</properties:Characters>
  <properties:Lines>19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2018-08-24T07:22:00Z</dcterms:created>
  <dc:creator>Veronika Kolačko</dc:creator>
  <cp:lastModifiedBy>Nataša Perić</cp:lastModifiedBy>
  <cp:lastPrinted>2018-08-27T06:41:00Z</cp:lastPrinted>
  <dcterms:modified xmlns:xsi="http://www.w3.org/2001/XMLSchema-instance" xsi:type="dcterms:W3CDTF">2018-08-27T06:41:00Z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