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9a60" w14:paraId="30e9a6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5D16" w:rsidP="00535D16" w:rsidR="00535D16" w:rsidRPr="00535D16">
      <w:pPr>
        <w:spacing w:after="0"/>
        <w:jc w:val="right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>Poslovni broj: 3 St-3/2016-10</w:t>
      </w:r>
    </w:p>
    <w:p w:rsidRDefault="00535D16" w:rsidP="00535D16" w:rsidR="00535D16" w:rsidRPr="00535D1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bookmarkStart w:name="_GoBack" w:id="0"/>
      <w:bookmarkEnd w:id="0"/>
      <w:r w:rsidRPr="00535D16">
        <w:rPr>
          <w:rFonts w:cs="Times New Roman" w:eastAsia="Times New Roman"/>
          <w:lang w:eastAsia="hr-HR"/>
        </w:rPr>
        <w:t>REPUBLIKA HRVATSKA</w:t>
      </w:r>
    </w:p>
    <w:p w:rsidRDefault="00535D16" w:rsidP="00535D16" w:rsidR="00535D16" w:rsidRPr="00535D16">
      <w:pPr>
        <w:spacing w:after="0"/>
        <w:ind w:firstLine="708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>TRGOVAČKI SUD U ZADRU</w:t>
      </w:r>
    </w:p>
    <w:p w:rsidRDefault="00535D16" w:rsidP="00535D16" w:rsidR="00535D16" w:rsidRPr="00535D16">
      <w:pPr>
        <w:spacing w:after="0"/>
        <w:ind w:firstLine="708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>Zadar, Dr. Franje Tuđmana 35</w:t>
      </w:r>
    </w:p>
    <w:p w:rsidRDefault="00535D16" w:rsidP="00535D16" w:rsidR="00535D16" w:rsidRPr="00535D16">
      <w:pPr>
        <w:spacing w:after="0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spacing w:after="0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ab/>
        <w:t>R E PU B L I K A   H R V A T S K A</w:t>
      </w:r>
      <w:r w:rsidRPr="00535D16">
        <w:rPr>
          <w:rFonts w:cs="Times New Roman" w:eastAsia="Times New Roman"/>
          <w:lang w:eastAsia="hr-HR"/>
        </w:rPr>
        <w:tab/>
      </w:r>
    </w:p>
    <w:p w:rsidRDefault="00535D16" w:rsidP="00535D16" w:rsidR="00535D16" w:rsidRPr="00535D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spacing w:after="0"/>
        <w:jc w:val="center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 xml:space="preserve">Z A K LJ U Č A K </w:t>
      </w:r>
    </w:p>
    <w:p w:rsidRDefault="00535D16" w:rsidP="00535D16" w:rsidR="00535D16" w:rsidRPr="00535D1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spacing w:after="0"/>
        <w:jc w:val="both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 SALUTATIO SOLI d.o.o.</w:t>
      </w:r>
      <w:r w:rsidRPr="00535D16">
        <w:rPr>
          <w:rFonts w:cs="Times New Roman" w:eastAsia="Times New Roman"/>
          <w:szCs w:val="20"/>
          <w:lang w:eastAsia="hr-HR"/>
        </w:rPr>
        <w:t>, Zadar, Ruđera Boškovića 4, OIB:97306897175,</w:t>
      </w:r>
      <w:r w:rsidRPr="00535D16">
        <w:rPr>
          <w:rFonts w:cs="Times New Roman" w:eastAsia="Times New Roman"/>
          <w:lang w:eastAsia="hr-HR"/>
        </w:rPr>
        <w:t xml:space="preserve"> 30. lipnja 2017. </w:t>
      </w:r>
    </w:p>
    <w:p w:rsidRDefault="00535D16" w:rsidP="00535D16" w:rsidR="00535D16" w:rsidRPr="00535D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spacing w:after="0"/>
        <w:jc w:val="center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 xml:space="preserve">z a k </w:t>
      </w:r>
      <w:proofErr w:type="spellStart"/>
      <w:r w:rsidRPr="00535D16">
        <w:rPr>
          <w:rFonts w:cs="Times New Roman" w:eastAsia="Times New Roman"/>
          <w:lang w:eastAsia="hr-HR"/>
        </w:rPr>
        <w:t>lj</w:t>
      </w:r>
      <w:proofErr w:type="spellEnd"/>
      <w:r w:rsidRPr="00535D16">
        <w:rPr>
          <w:rFonts w:cs="Times New Roman" w:eastAsia="Times New Roman"/>
          <w:lang w:eastAsia="hr-HR"/>
        </w:rPr>
        <w:t xml:space="preserve"> u č i o  j e</w:t>
      </w:r>
    </w:p>
    <w:p w:rsidRDefault="00535D16" w:rsidP="00535D16" w:rsidR="00535D16" w:rsidRPr="00535D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535D16" w:rsidP="00535D16" w:rsidR="00535D16" w:rsidRPr="00535D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535D16" w:rsidP="00535D16" w:rsidR="00535D16" w:rsidRPr="00535D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535D16" w:rsidP="00535D16" w:rsidR="00535D16" w:rsidRPr="00535D1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spacing w:after="0"/>
        <w:jc w:val="center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 xml:space="preserve">U Zadru 30. lipnja 2017. </w:t>
      </w:r>
    </w:p>
    <w:p w:rsidRDefault="00535D16" w:rsidP="00535D16" w:rsidR="00535D16" w:rsidRPr="00535D1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535D16" w:rsidP="00535D16" w:rsidR="00535D16" w:rsidRPr="00535D16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535D16" w:rsidP="00535D16" w:rsidR="00535D16" w:rsidRPr="00535D1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>Tina Grgas</w:t>
      </w:r>
    </w:p>
    <w:p w:rsidRDefault="00535D16" w:rsidP="00535D16" w:rsidR="00535D16" w:rsidRPr="00535D16">
      <w:pPr>
        <w:spacing w:after="0"/>
        <w:jc w:val="right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 xml:space="preserve"> </w:t>
      </w:r>
    </w:p>
    <w:p w:rsidRDefault="00535D16" w:rsidP="00535D16" w:rsidR="00535D16" w:rsidRPr="00535D1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>UPUTA O PRAVNOM LIJEKU</w:t>
      </w:r>
    </w:p>
    <w:p w:rsidRDefault="00535D16" w:rsidP="00535D16" w:rsidR="00535D16" w:rsidRPr="00535D1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>Protiv ovog zaključka nije dopuštena žalba.</w:t>
      </w:r>
    </w:p>
    <w:p w:rsidRDefault="00535D16" w:rsidP="00535D16" w:rsidR="00535D16" w:rsidRPr="00535D16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535D16" w:rsidP="00535D16" w:rsidR="00535D16" w:rsidRPr="00535D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ind w:firstLine="567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535D16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</w:p>
    <w:sectPr w:rsidSect="0032366B" w:rsidR="00535D16" w:rsidRPr="00535D1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D16"/>
    <w:rsid w:val="00536C20"/>
    <w:rsid w:val="00537B78"/>
    <w:rsid w:val="005437D7"/>
    <w:rsid w:val="00543CB6"/>
    <w:rsid w:val="00544E5B"/>
    <w:rsid w:val="00547C28"/>
    <w:rsid w:val="0055093A"/>
    <w:rsid w:val="00551265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02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St-3/2016-8</izvorni_sadrzaj>
    <derivirana_varijabla naziv="DomainObject.Oznaka_1">St-3/2016-8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SALUTATIO SOLI društvo s ograničenom odgovornošću za ugostiteljstvo i poslovne usluge</izvorni_sadrzaj>
    <derivirana_varijabla naziv="DomainObject.Predmet.ProtustrankaFormated_1">  SALUTATIO SOLI društvo s ograničenom odgovornošću za ugostiteljstvo i poslovne usluge</derivirana_varijabla>
  </DomainObject.Predmet.ProtustrankaFormated>
  <DomainObject.Predmet.ProtustrankaFormatedOIB>
    <izvorni_sadrzaj>  SALUTATIO SOLI društvo s ograničenom odgovornošću za ugostiteljstvo i poslovne usluge, OIB 97306897175</izvorni_sadrzaj>
    <derivirana_varijabla naziv="DomainObject.Predmet.ProtustrankaFormatedOIB_1">  SALUTATIO SOLI društvo s ograničenom odgovornošću za ugostiteljstvo i poslovne usluge, OIB 97306897175</derivirana_varijabla>
  </DomainObject.Predmet.ProtustrankaFormatedOIB>
  <DomainObject.Predmet.ProtustrankaFormatedWithAdress>
    <izvorni_sadrzaj> SALUTATIO SOLI društvo s ograničenom odgovornošću za ugostiteljstvo i poslovne usluge, Ruđera Boškovića 4, 23000 Zadar</izvorni_sadrzaj>
    <derivirana_varijabla naziv="DomainObject.Predmet.ProtustrankaFormatedWithAdress_1"> SALUTATIO SOLI društvo s ograničenom odgovornošću za ugostiteljstvo i poslovne usluge, Ruđera Boškovića 4, 23000 Zadar</derivirana_varijabla>
  </DomainObject.Predmet.ProtustrankaFormatedWithAdress>
  <DomainObject.Predmet.ProtustrankaFormatedWithAdressOIB>
    <izvorni_sadrzaj> SALUTATIO SOLI društvo s ograničenom odgovornošću za ugostiteljstvo i poslovne usluge, OIB 97306897175, Ruđera Boškovića 4, 23000 Zadar</izvorni_sadrzaj>
    <derivirana_varijabla naziv="DomainObject.Predmet.ProtustrankaFormatedWithAdressOIB_1"> SALUTATIO SOLI društvo s ograničenom odgovornošću za ugostiteljstvo i poslovne usluge, OIB 97306897175, Ruđera Boškovića 4, 23000 Zadar</derivirana_varijabla>
  </DomainObject.Predmet.ProtustrankaFormatedWithAdressOIB>
  <DomainObject.Predmet.ProtustrankaWithAdress>
    <izvorni_sadrzaj>SALUTATIO SOLI društvo s ograničenom odgovornošću za ugostiteljstvo i poslovne usluge Ruđera Boškovića 4, 23000 Zadar</izvorni_sadrzaj>
    <derivirana_varijabla naziv="DomainObject.Predmet.ProtustrankaWithAdress_1">SALUTATIO SOLI društvo s ograničenom odgovornošću za ugostiteljstvo i poslovne usluge Ruđera Boškovića 4, 23000 Zadar</derivirana_varijabla>
  </DomainObject.Predmet.ProtustrankaWithAdress>
  <DomainObject.Predmet.ProtustrankaWithAdressOIB>
    <izvorni_sadrzaj>SALUTATIO SOLI društvo s ograničenom odgovornošću za ugostiteljstvo i poslovne usluge, OIB 97306897175, Ruđera Boškovića 4, 23000 Zadar</izvorni_sadrzaj>
    <derivirana_varijabla naziv="DomainObject.Predmet.ProtustrankaWithAdressOIB_1">SALUTATIO SOLI društvo s ograničenom odgovornošću za ugostiteljstvo i poslovne usluge, OIB 97306897175, Ruđera Boškovića 4, 23000 Zadar</derivirana_varijabla>
  </DomainObject.Predmet.ProtustrankaWithAdressOIB>
  <DomainObject.Predmet.ProtustrankaNazivFormated>
    <izvorni_sadrzaj>SALUTATIO SOLI društvo s ograničenom odgovornošću za ugostiteljstvo i poslovne usluge</izvorni_sadrzaj>
    <derivirana_varijabla naziv="DomainObject.Predmet.ProtustrankaNazivFormated_1">SALUTATIO SOLI društvo s ograničenom odgovornošću za ugostiteljstvo i poslovne usluge</derivirana_varijabla>
  </DomainObject.Predmet.ProtustrankaNazivFormated>
  <DomainObject.Predmet.ProtustrankaNazivFormatedOIB>
    <izvorni_sadrzaj>SALUTATIO SOLI društvo s ograničenom odgovornošću za ugostiteljstvo i poslovne usluge, OIB 97306897175</izvorni_sadrzaj>
    <derivirana_varijabla naziv="DomainObject.Predmet.ProtustrankaNazivFormatedOIB_1">SALUTATIO SOLI društvo s ograničenom odgovornošću za ugostiteljstvo i poslovne usluge, OIB 97306897175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293320.09</izvorni_sadrzaj>
    <derivirana_varijabla naziv="DomainObject.Predmet.TrenutnaVrijednost_1">293320.09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SALUTATIO SOLI društvo s ograničenom odgovornošću za ugostiteljstvo i poslovne usluge</item>
    </izvorni_sadrzaj>
    <derivirana_varijabla naziv="DomainObject.Predmet.ProtuStrankaListFormated_1">
      <item>SALUTATIO SOLI društvo s ograničenom odgovornošću za ugostiteljstvo i poslovne usluge</item>
    </derivirana_varijabla>
  </DomainObject.Predmet.ProtuStrankaListFormated>
  <DomainObject.Predmet.ProtuStrankaListFormatedOIB>
    <izvorni_sadrzaj>
      <item>SALUTATIO SOLI društvo s ograničenom odgovornošću za ugostiteljstvo i poslovne usluge, OIB 97306897175</item>
    </izvorni_sadrzaj>
    <derivirana_varijabla naziv="DomainObject.Predmet.ProtuStrankaListFormatedOIB_1">
      <item>SALUTATIO SOLI društvo s ograničenom odgovornošću za ugostiteljstvo i poslovne usluge, OIB 97306897175</item>
    </derivirana_varijabla>
  </DomainObject.Predmet.ProtuStrankaListFormatedOIB>
  <DomainObject.Predmet.ProtuStrankaListFormatedWithAdress>
    <izvorni_sadrzaj>
      <item>SALUTATIO SOLI društvo s ograničenom odgovornošću za ugostiteljstvo i poslovne usluge, Ruđera Boškovića 4, 23000 Zadar</item>
    </izvorni_sadrzaj>
    <derivirana_varijabla naziv="DomainObject.Predmet.ProtuStrankaListFormatedWithAdress_1">
      <item>SALUTATIO SOLI društvo s ograničenom odgovornošću za ugostiteljstvo i poslovne usluge, Ruđera Boškovića 4, 23000 Zadar</item>
    </derivirana_varijabla>
  </DomainObject.Predmet.ProtuStrankaListFormatedWithAdress>
  <DomainObject.Predmet.ProtuStrankaListFormatedWithAdressOIB>
    <izvorni_sadrzaj>
      <item>SALUTATIO SOLI društvo s ograničenom odgovornošću za ugostiteljstvo i poslovne usluge, OIB 97306897175, Ruđera Boškovića 4, 23000 Zadar</item>
    </izvorni_sadrzaj>
    <derivirana_varijabla naziv="DomainObject.Predmet.ProtuStrankaListFormatedWithAdressOIB_1">
      <item>SALUTATIO SOLI društvo s ograničenom odgovornošću za ugostiteljstvo i poslovne usluge, OIB 97306897175, Ruđera Boškovića 4, 23000 Zadar</item>
    </derivirana_varijabla>
  </DomainObject.Predmet.ProtuStrankaListFormatedWithAdressOIB>
  <DomainObject.Predmet.ProtuStrankaListNazivFormated>
    <izvorni_sadrzaj>
      <item>SALUTATIO SOLI društvo s ograničenom odgovornošću za ugostiteljstvo i poslovne usluge</item>
    </izvorni_sadrzaj>
    <derivirana_varijabla naziv="DomainObject.Predmet.ProtuStrankaListNazivFormated_1">
      <item>SALUTATIO SOLI društvo s ograničenom odgovornošću za ugostiteljstvo i poslovne usluge</item>
    </derivirana_varijabla>
  </DomainObject.Predmet.ProtuStrankaListNazivFormated>
  <DomainObject.Predmet.ProtuStrankaListNazivFormatedOIB>
    <izvorni_sadrzaj>
      <item>SALUTATIO SOLI društvo s ograničenom odgovornošću za ugostiteljstvo i poslovne usluge, OIB 97306897175</item>
    </izvorni_sadrzaj>
    <derivirana_varijabla naziv="DomainObject.Predmet.ProtuStrankaListNazivFormatedOIB_1">
      <item>SALUTATIO SOLI društvo s ograničenom odgovornošću za ugostiteljstvo i poslovne usluge, OIB 97306897175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St-3/2016-8</izvorni_sadrzaj>
    <derivirana_varijabla naziv="DomainObject.PoslovniBrojDokumenta_1">St-3/2016-8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SALUTATIO SOLI društvo s ograničenom odgovornošću za ugostiteljstvo i poslovne usluge</izvorni_sadrzaj>
    <derivirana_varijabla naziv="DomainObject.Predmet.ProtustrankaIDrugi_1">SALUTATIO SOLI društvo s ograničenom odgovornošću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SALUTATIO SOLI društvo s ograničenom odgovornošću za ugostiteljstvo i poslovne usluge, OIB 97306897175, Ruđera Boškovića 4, 23000 Zadar</izvorni_sadrzaj>
    <derivirana_varijabla naziv="DomainObject.Predmet.ProtustrankaIDrugiAdressOIB_1">SALUTATIO SOLI društvo s ograničenom odgovornošću za ugostiteljstvo i poslovne usluge, OIB 97306897175,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SALUTATIO SOLI društvo s ograničenom odgovornošću za ugostiteljstvo i poslovne usluge</item>
    </izvorni_sadrzaj>
    <derivirana_varijabla naziv="DomainObject.Predmet.SudioniciListNaziv_1">
      <item>FINA</item>
      <item>SALUTATIO SOLI društvo s ograničenom odgovornošću za ugostiteljstvo i poslovne usluge</item>
    </derivirana_varijabla>
  </DomainObject.Predmet.SudioniciListNaziv>
  <DomainObject.Predmet.SudioniciListAdressOIB>
    <izvorni_sadrzaj>
      <item>FINA, OIB 85821130368</item>
      <item>SALUTATIO SOLI društvo s ograničenom odgovornošću za ugostiteljstvo i poslovne usluge, OIB 97306897175, Ruđera Boškovića 4,23000 Zadar</item>
    </izvorni_sadrzaj>
    <derivirana_varijabla naziv="DomainObject.Predmet.SudioniciListAdressOIB_1">
      <item>FINA, OIB 85821130368</item>
      <item>SALUTATIO SOLI društvo s ograničenom odgovornošću za ugostiteljstvo i poslovne usluge, OIB 97306897175,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8743E-3E07-4270-A4B3-CD630D41B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1110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2017-07-03T09:00:00Z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