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F12081" w:rsidR="00F12081">
        <w:trPr>
          <w:trHeight w:val="1285"/>
        </w:trPr>
        <w:tc>
          <w:tcPr>
            <w:tcW w:type="dxa" w:w="2531"/>
          </w:tcPr>
          <w:p w:rsidRDefault="00F12081" w:rsidP="00A13524" w:rsidR="00F12081">
            <w:pPr>
              <w:jc w:val="center"/>
            </w:pPr>
            <w:bookmarkStart w:name="_GoBack" w:id="0"/>
            <w:bookmarkEnd w:id="0"/>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F12081" w:rsidP="00A13524" w:rsidR="00F12081" w:rsidRPr="00F12081">
            <w:pPr>
              <w:jc w:val="center"/>
              <w:rPr>
                <w:sz w:val="24"/>
              </w:rPr>
            </w:pPr>
            <w:r w:rsidRPr="00F12081">
              <w:rPr>
                <w:sz w:val="24"/>
              </w:rPr>
              <w:t>Republika Hrvatska</w:t>
            </w:r>
          </w:p>
          <w:p w:rsidRDefault="00F12081" w:rsidP="00A13524" w:rsidR="00F12081" w:rsidRPr="00F12081">
            <w:pPr>
              <w:jc w:val="center"/>
              <w:rPr>
                <w:sz w:val="24"/>
              </w:rPr>
            </w:pPr>
            <w:r w:rsidRPr="00F12081">
              <w:rPr>
                <w:sz w:val="24"/>
              </w:rPr>
              <w:t>Trgovački sud u Splitu</w:t>
            </w:r>
          </w:p>
          <w:p w:rsidRDefault="00F12081" w:rsidP="00A13524" w:rsidR="00F12081">
            <w:pPr>
              <w:jc w:val="center"/>
            </w:pPr>
            <w:r w:rsidRPr="00F12081">
              <w:rPr>
                <w:sz w:val="24"/>
              </w:rPr>
              <w:t>Split, Sukoišanska 6</w:t>
            </w:r>
          </w:p>
        </w:tc>
      </w:tr>
    </w:tbl>
    <w:p w14:textId="72b3192" w14:paraId="72b3192" w:rsidRDefault="00F12081" w:rsidP="00F12081" w:rsidR="00F12081">
      <w:pPr>
        <w:jc w:val="right"/>
        <w15:collapsed w:val="false"/>
      </w:pPr>
      <w:r>
        <w:t>Poslovni broj: 4. St-</w:t>
      </w:r>
      <w:r w:rsidR="00D945FC">
        <w:t>479/2013-316</w:t>
      </w:r>
    </w:p>
    <w:p w:rsidRDefault="002A11FB" w:rsidR="002A11FB"/>
    <w:p w:rsidRDefault="00C74407" w:rsidP="00F12081" w:rsidR="00C74407">
      <w:pPr>
        <w:jc w:val="center"/>
        <w:rPr>
          <w:spacing w:val="100"/>
        </w:rPr>
      </w:pPr>
      <w:r>
        <w:rPr>
          <w:spacing w:val="100"/>
        </w:rPr>
        <w:t>REPUBLIKA HRVATSKA</w:t>
      </w:r>
    </w:p>
    <w:p w:rsidRDefault="00C74407" w:rsidP="00F12081" w:rsidR="00C74407">
      <w:pPr>
        <w:jc w:val="center"/>
        <w:rPr>
          <w:spacing w:val="100"/>
        </w:rPr>
      </w:pPr>
    </w:p>
    <w:p w:rsidRDefault="00F12081" w:rsidP="00F12081" w:rsidR="002A11FB" w:rsidRPr="00F12081">
      <w:pPr>
        <w:jc w:val="center"/>
        <w:rPr>
          <w:spacing w:val="100"/>
        </w:rPr>
      </w:pPr>
      <w:r w:rsidRPr="00F12081">
        <w:rPr>
          <w:spacing w:val="100"/>
        </w:rPr>
        <w:t xml:space="preserve">RJEŠENJE </w:t>
      </w:r>
    </w:p>
    <w:p w:rsidRDefault="002A11FB" w:rsidR="002A11FB"/>
    <w:p w:rsidRDefault="00F12081" w:rsidP="00F12081" w:rsidR="00F12081">
      <w:pPr>
        <w:pStyle w:val="Tijeloteksta"/>
        <w:ind w:firstLine="708"/>
        <w:jc w:val="both"/>
      </w:pPr>
      <w:r>
        <w:t xml:space="preserve">Trgovački sud u Splitu, po sucu ovog suda Katarini Mikulić, u stečajnom postupku nad stečajnim dužnikom </w:t>
      </w:r>
      <w:r w:rsidR="00D945FC">
        <w:t>BONITA NUOVA d.o.o. za proizvodnju, trgovinu i ugostiteljstvo u stečaju, Dugopolje, Svetog Leopolda Mandića 7/a, OIB: 72321959920</w:t>
      </w:r>
      <w:r>
        <w:t xml:space="preserve">, </w:t>
      </w:r>
      <w:r w:rsidR="00D945FC">
        <w:t>30. studenog</w:t>
      </w:r>
      <w:r>
        <w:t xml:space="preserve"> 2018. </w:t>
      </w:r>
    </w:p>
    <w:p w:rsidRDefault="002A11FB" w:rsidP="002A11FB" w:rsidR="002A11FB" w:rsidRPr="005153ED"/>
    <w:p w:rsidRDefault="00F12081" w:rsidP="002A11FB" w:rsidR="002A11FB" w:rsidRPr="00F12081">
      <w:pPr>
        <w:jc w:val="center"/>
        <w:rPr>
          <w:spacing w:val="100"/>
        </w:rPr>
      </w:pPr>
      <w:r w:rsidRPr="00F12081">
        <w:rPr>
          <w:spacing w:val="100"/>
        </w:rPr>
        <w:t xml:space="preserve">riješio je </w:t>
      </w:r>
    </w:p>
    <w:p w:rsidRDefault="00D945FC" w:rsidP="00D945FC" w:rsidR="00D945FC">
      <w:pPr>
        <w:jc w:val="both"/>
      </w:pPr>
    </w:p>
    <w:p w:rsidRDefault="00D945FC" w:rsidP="00D945FC" w:rsidR="00D945FC">
      <w:pPr>
        <w:ind w:firstLine="360"/>
        <w:jc w:val="both"/>
      </w:pPr>
      <w:r>
        <w:t xml:space="preserve">I. Daje se suglasnost stečajnom upravitelju </w:t>
      </w:r>
      <w:r w:rsidRPr="00C17FBE">
        <w:t>Ivan Sunara iz Splita, A. B. Šimića 20, OIB: 17000771045</w:t>
      </w:r>
      <w:r>
        <w:t xml:space="preserve"> za završnu diobu prema završnom diobnom popisu zaprimljenom kod ovog suda </w:t>
      </w:r>
      <w:r w:rsidR="008145FA">
        <w:t>31. listopada</w:t>
      </w:r>
      <w:r>
        <w:t xml:space="preserve"> 2018., </w:t>
      </w:r>
      <w:r w:rsidR="008145FA">
        <w:t xml:space="preserve">a prema kojem će se vjerovnici </w:t>
      </w:r>
      <w:r>
        <w:t xml:space="preserve">I. višeg isplatnog reda namiriti za ukupan iznos od </w:t>
      </w:r>
      <w:r w:rsidR="008145FA">
        <w:t>592.268,05</w:t>
      </w:r>
      <w:r>
        <w:t xml:space="preserve"> kuna, odnosno </w:t>
      </w:r>
      <w:r w:rsidR="008145FA">
        <w:t>14,00</w:t>
      </w:r>
      <w:r>
        <w:t xml:space="preserve">% od utvrđene tražbine.  </w:t>
      </w:r>
    </w:p>
    <w:p w:rsidRDefault="00D945FC" w:rsidP="00D945FC" w:rsidR="00D945FC">
      <w:pPr>
        <w:ind w:firstLine="360"/>
        <w:jc w:val="both"/>
      </w:pPr>
    </w:p>
    <w:p w:rsidRDefault="00D945FC" w:rsidP="00D945FC" w:rsidR="00D945FC">
      <w:pPr>
        <w:ind w:firstLine="360"/>
        <w:jc w:val="both"/>
      </w:pPr>
      <w:r>
        <w:t xml:space="preserve">II. Određuje se završno ročište za dan </w:t>
      </w:r>
      <w:r w:rsidR="008145FA">
        <w:t>17. prosinca</w:t>
      </w:r>
      <w:r>
        <w:t xml:space="preserve"> 2018.</w:t>
      </w:r>
      <w:r w:rsidRPr="00F12081">
        <w:t xml:space="preserve"> u </w:t>
      </w:r>
      <w:r w:rsidR="008145FA">
        <w:t>13:00</w:t>
      </w:r>
      <w:r w:rsidRPr="00F12081">
        <w:t xml:space="preserve"> sati</w:t>
      </w:r>
      <w:r>
        <w:t xml:space="preserve"> u prostorijama ovog suda u Splitu, Sukoišanska 6, kabinet br. 116</w:t>
      </w:r>
      <w:r w:rsidRPr="003853A8">
        <w:t>, na I. katu</w:t>
      </w:r>
      <w:r>
        <w:t>, na kojem će se raspravljati o završnom računu stečajnog upravitelja, podnositi prigovori na završni popis, donijeti odluke od značaja za stečajnu masu.</w:t>
      </w:r>
    </w:p>
    <w:p w:rsidRDefault="00D945FC" w:rsidP="00D945FC" w:rsidR="00D945FC">
      <w:pPr>
        <w:ind w:firstLine="360"/>
        <w:jc w:val="both"/>
      </w:pPr>
    </w:p>
    <w:p w:rsidRDefault="00D945FC" w:rsidP="00D945FC" w:rsidR="00D945FC">
      <w:pPr>
        <w:ind w:firstLine="360"/>
        <w:jc w:val="both"/>
      </w:pPr>
      <w:r>
        <w:t xml:space="preserve">III. Na mrežnoj stranici e-Oglasna ploča suda objaviti će se završni diobni popis, te će se isti izložiti u sudsko-stečajnoj pisarnici do održavanja ročišta. </w:t>
      </w:r>
    </w:p>
    <w:p w:rsidRDefault="002A11FB" w:rsidP="002A11FB" w:rsidR="002A11FB">
      <w:pPr>
        <w:jc w:val="both"/>
      </w:pPr>
    </w:p>
    <w:p w:rsidRDefault="002A11FB" w:rsidP="002A11FB" w:rsidR="002A11FB" w:rsidRPr="005153ED">
      <w:pPr>
        <w:jc w:val="both"/>
        <w:rPr>
          <w:lang w:val="fr-FR"/>
        </w:rPr>
      </w:pPr>
    </w:p>
    <w:p w:rsidRDefault="002A11FB" w:rsidP="002A11FB" w:rsidR="002A11FB">
      <w:pPr>
        <w:jc w:val="center"/>
      </w:pPr>
      <w:r w:rsidRPr="00F12081">
        <w:t>Obrazloženje</w:t>
      </w:r>
    </w:p>
    <w:p w:rsidRDefault="00F12081" w:rsidP="002A11FB" w:rsidR="00F12081" w:rsidRPr="00F12081">
      <w:pPr>
        <w:jc w:val="center"/>
      </w:pPr>
    </w:p>
    <w:p w:rsidRDefault="002A11FB" w:rsidP="002A11FB" w:rsidR="002A11FB" w:rsidRPr="005153ED"/>
    <w:p w:rsidRDefault="00F12081" w:rsidP="008145FA" w:rsidR="008145FA" w:rsidRPr="00C17FBE">
      <w:pPr>
        <w:pStyle w:val="Bezproreda"/>
        <w:jc w:val="both"/>
        <w:rPr>
          <w:rFonts w:hAnsi="Times New Roman" w:ascii="Times New Roman"/>
          <w:sz w:val="24"/>
          <w:szCs w:val="24"/>
        </w:rPr>
      </w:pPr>
      <w:r>
        <w:tab/>
      </w:r>
      <w:r w:rsidR="008145FA" w:rsidRPr="00C17FBE">
        <w:rPr>
          <w:rFonts w:hAnsi="Times New Roman" w:ascii="Times New Roman"/>
          <w:sz w:val="24"/>
          <w:szCs w:val="24"/>
        </w:rPr>
        <w:t xml:space="preserve">Rješenjem </w:t>
      </w:r>
      <w:r w:rsidR="008145FA">
        <w:rPr>
          <w:rFonts w:hAnsi="Times New Roman" w:ascii="Times New Roman"/>
          <w:sz w:val="24"/>
          <w:szCs w:val="24"/>
        </w:rPr>
        <w:t xml:space="preserve">ovog suda br. 4 St-479/2013 od </w:t>
      </w:r>
      <w:r w:rsidR="008145FA" w:rsidRPr="00C17FBE">
        <w:rPr>
          <w:rFonts w:hAnsi="Times New Roman" w:ascii="Times New Roman"/>
          <w:sz w:val="24"/>
          <w:szCs w:val="24"/>
        </w:rPr>
        <w:t>3. listopada 2014. otvoren stečajni postupak na stečajnim dužnikom BONITA NUOVA d.o.o. za proizvodnju, trgovinu i ugostiteljstvo, Dugopolje, Svetog Leopolda Mandića 7/a, OIB: 72321959920. Istim rješenjem za stečajnog upravitelja imenovan je  Ivan Sunara iz Splita, A. B. Šimića 20, OIB: 17000771045.</w:t>
      </w:r>
    </w:p>
    <w:p w:rsidRDefault="002A11FB" w:rsidP="008145FA" w:rsidR="002A11FB">
      <w:pPr>
        <w:tabs>
          <w:tab w:pos="0" w:val="left"/>
        </w:tabs>
        <w:jc w:val="both"/>
      </w:pPr>
    </w:p>
    <w:p w:rsidRDefault="002A11FB" w:rsidP="002A11FB" w:rsidR="002A11FB">
      <w:pPr>
        <w:jc w:val="both"/>
      </w:pPr>
      <w:r w:rsidRPr="005153ED">
        <w:tab/>
      </w:r>
      <w:r>
        <w:t xml:space="preserve">Podneskom od </w:t>
      </w:r>
      <w:r w:rsidR="008145FA">
        <w:t>31. listopada 2018.</w:t>
      </w:r>
      <w:r>
        <w:t xml:space="preserve"> (list spisa </w:t>
      </w:r>
      <w:r w:rsidR="008145FA">
        <w:t>1057-1068</w:t>
      </w:r>
      <w:r>
        <w:t>) stečajni upravitelj predložio završnu diobu, te naveo da je unovči</w:t>
      </w:r>
      <w:r w:rsidR="008145FA">
        <w:t>o svu imovinu stečajnog dužnika.</w:t>
      </w:r>
    </w:p>
    <w:p w:rsidRDefault="008145FA" w:rsidP="002A11FB" w:rsidR="008145FA">
      <w:pPr>
        <w:jc w:val="both"/>
      </w:pPr>
    </w:p>
    <w:p w:rsidRDefault="008145FA" w:rsidP="002A11FB" w:rsidR="002A11FB">
      <w:pPr>
        <w:jc w:val="both"/>
      </w:pPr>
      <w:r>
        <w:tab/>
        <w:t>Temeljem članka</w:t>
      </w:r>
      <w:r w:rsidR="002A11FB">
        <w:t xml:space="preserve"> 283. Stečajnog zakona (</w:t>
      </w:r>
      <w:r w:rsidR="00F12081">
        <w:t>"Narodne novine" broj</w:t>
      </w:r>
      <w:r w:rsidR="002A11FB">
        <w:t xml:space="preserve"> 71/15</w:t>
      </w:r>
      <w:r w:rsidR="00F12081">
        <w:t xml:space="preserve"> i 104/17, dalje SZ)</w:t>
      </w:r>
      <w:r w:rsidR="002A11FB">
        <w:t>, dalje u tekstu SZ) prigodom davanja suglasnosti za završnu diobu sud određuje završno ročište vjerovnika na kojem se raspravlja o završnom računu stečajnog upravitelja i podnese prigovori na završni diobni popis.</w:t>
      </w:r>
    </w:p>
    <w:p w:rsidRDefault="002A11FB" w:rsidP="002A11FB" w:rsidR="002A11FB">
      <w:pPr>
        <w:jc w:val="both"/>
      </w:pPr>
    </w:p>
    <w:p w:rsidRDefault="002A11FB" w:rsidP="002A11FB" w:rsidR="002A11FB">
      <w:pPr>
        <w:jc w:val="both"/>
      </w:pPr>
      <w:r>
        <w:lastRenderedPageBreak/>
        <w:tab/>
        <w:t xml:space="preserve">Sukladno prijedlogu i uz prijedlog u spis dostavljenom diobenom popisu stečajnog upravitelja sud je dao suglasnost na diobu iznosa od </w:t>
      </w:r>
      <w:r w:rsidR="008145FA">
        <w:t>592.268,05</w:t>
      </w:r>
      <w:r w:rsidR="00F12081">
        <w:t xml:space="preserve"> </w:t>
      </w:r>
      <w:r w:rsidRPr="003853A8">
        <w:t xml:space="preserve">kuna </w:t>
      </w:r>
      <w:r>
        <w:t xml:space="preserve">za </w:t>
      </w:r>
      <w:r w:rsidR="008145FA">
        <w:t>14,00</w:t>
      </w:r>
      <w:r>
        <w:t xml:space="preserve">% priznatih tražbina </w:t>
      </w:r>
      <w:r w:rsidR="008145FA">
        <w:t>prvog</w:t>
      </w:r>
      <w:r>
        <w:t xml:space="preserve"> višeg isplatnog reda, a obzirom da nema dovoljno sredstava za potpuno namirenje tražbina </w:t>
      </w:r>
      <w:r w:rsidR="00F12081">
        <w:t>drugog</w:t>
      </w:r>
      <w:r>
        <w:t xml:space="preserve"> višeg isplatnog reda. </w:t>
      </w:r>
    </w:p>
    <w:p w:rsidRDefault="002A11FB" w:rsidP="002A11FB" w:rsidR="002A11FB">
      <w:pPr>
        <w:jc w:val="both"/>
      </w:pPr>
      <w:r>
        <w:tab/>
      </w:r>
    </w:p>
    <w:p w:rsidRDefault="002A11FB" w:rsidP="002A11FB" w:rsidR="002A11FB">
      <w:pPr>
        <w:ind w:firstLine="708"/>
        <w:jc w:val="both"/>
      </w:pPr>
      <w:r>
        <w:t>Prigovori na  završnu diobu mogu se dati do zaključenja završnog ročišta, pa sukladno čl</w:t>
      </w:r>
      <w:r w:rsidR="00F12081">
        <w:t>anku</w:t>
      </w:r>
      <w:r>
        <w:t xml:space="preserve"> 281. st</w:t>
      </w:r>
      <w:r w:rsidR="00F12081">
        <w:t>avku</w:t>
      </w:r>
      <w:r>
        <w:t xml:space="preserve"> 1. SZ, nakon što proteknu rokovi za prigovor, stečajni sudac će utvrditi konačni postotak namirenja vjerovnika. Zbog toga se isplata vrši nakon pravomoćnosti ovog rješenja odnosno isteka roka za prigovor. </w:t>
      </w:r>
    </w:p>
    <w:p w:rsidRDefault="002A11FB" w:rsidP="002A11FB" w:rsidR="002A11FB">
      <w:pPr>
        <w:ind w:firstLine="708"/>
        <w:jc w:val="both"/>
      </w:pPr>
    </w:p>
    <w:p w:rsidRDefault="002A11FB" w:rsidP="002A11FB" w:rsidR="002A11FB" w:rsidRPr="005153ED">
      <w:pPr>
        <w:jc w:val="both"/>
      </w:pPr>
      <w:r>
        <w:t xml:space="preserve"> </w:t>
      </w:r>
      <w:r>
        <w:tab/>
      </w:r>
      <w:r w:rsidRPr="005153ED">
        <w:t>Zbog navedenog, na temelju spomenutih propisa, odlučeno je kao u izreci.</w:t>
      </w:r>
    </w:p>
    <w:p w:rsidRDefault="002A11FB" w:rsidP="002A11FB" w:rsidR="002A11FB" w:rsidRPr="005153ED">
      <w:pPr>
        <w:jc w:val="both"/>
      </w:pPr>
      <w:r w:rsidRPr="005153ED">
        <w:t xml:space="preserve"> </w:t>
      </w:r>
    </w:p>
    <w:p w:rsidRDefault="00F12081" w:rsidP="00F12081" w:rsidR="00F12081" w:rsidRPr="00E82A70">
      <w:pPr>
        <w:jc w:val="center"/>
      </w:pPr>
      <w:r>
        <w:t>U Splitu</w:t>
      </w:r>
      <w:r w:rsidR="008145FA">
        <w:t>,</w:t>
      </w:r>
      <w:r>
        <w:t xml:space="preserve"> </w:t>
      </w:r>
      <w:r w:rsidR="008145FA">
        <w:t>30. studenog</w:t>
      </w:r>
      <w:r>
        <w:t xml:space="preserve"> 2018. </w:t>
      </w:r>
    </w:p>
    <w:p w:rsidRDefault="00F12081" w:rsidP="008145FA" w:rsidR="00F12081">
      <w:r>
        <w:tab/>
      </w:r>
      <w:r>
        <w:tab/>
      </w:r>
      <w:r>
        <w:tab/>
      </w:r>
      <w:r>
        <w:tab/>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A13524" w:rsidR="00F12081">
        <w:trPr>
          <w:trHeight w:val="488"/>
        </w:trPr>
        <w:tc>
          <w:tcPr>
            <w:tcW w:type="dxa" w:w="4227"/>
          </w:tcPr>
          <w:p w:rsidRDefault="00F12081" w:rsidP="00A13524" w:rsidR="00F12081" w:rsidRPr="00F12081">
            <w:pPr>
              <w:jc w:val="center"/>
              <w:rPr>
                <w:bCs/>
                <w:sz w:val="24"/>
              </w:rPr>
            </w:pPr>
            <w:r w:rsidRPr="00F12081">
              <w:rPr>
                <w:bCs/>
                <w:sz w:val="24"/>
              </w:rPr>
              <w:t>Sudac</w:t>
            </w:r>
          </w:p>
          <w:p w:rsidRDefault="00F12081" w:rsidP="00A13524" w:rsidR="00F12081" w:rsidRPr="00F12081">
            <w:pPr>
              <w:jc w:val="center"/>
              <w:rPr>
                <w:bCs/>
                <w:sz w:val="24"/>
              </w:rPr>
            </w:pPr>
          </w:p>
          <w:p w:rsidRDefault="00F12081" w:rsidP="00A13524" w:rsidR="00F12081" w:rsidRPr="00F12081">
            <w:pPr>
              <w:jc w:val="center"/>
              <w:rPr>
                <w:bCs/>
                <w:sz w:val="24"/>
              </w:rPr>
            </w:pPr>
          </w:p>
        </w:tc>
      </w:tr>
      <w:tr w:rsidTr="00A13524" w:rsidR="00F12081">
        <w:trPr>
          <w:trHeight w:val="816"/>
        </w:trPr>
        <w:tc>
          <w:tcPr>
            <w:tcW w:type="dxa" w:w="4227"/>
          </w:tcPr>
          <w:p w:rsidRDefault="00F12081" w:rsidP="00F12081" w:rsidR="007743D0">
            <w:pPr>
              <w:jc w:val="center"/>
              <w:rPr>
                <w:bCs/>
                <w:sz w:val="24"/>
              </w:rPr>
            </w:pPr>
            <w:r w:rsidRPr="00F12081">
              <w:rPr>
                <w:bCs/>
                <w:sz w:val="24"/>
              </w:rPr>
              <w:t>Katarina Mikulić</w:t>
            </w:r>
            <w:r w:rsidR="007743D0">
              <w:rPr>
                <w:bCs/>
                <w:sz w:val="24"/>
              </w:rPr>
              <w:t>,v.r.</w:t>
            </w:r>
          </w:p>
          <w:p w:rsidRDefault="007743D0" w:rsidP="0071700F" w:rsidR="007743D0">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točnost otpravka – ovlašteni službenik</w:t>
            </w:r>
          </w:p>
          <w:p w:rsidRDefault="007743D0" w:rsidP="007743D0" w:rsidR="007743D0"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F12081" w:rsidP="00F12081" w:rsidR="00F12081" w:rsidRPr="00F12081">
            <w:pPr>
              <w:jc w:val="center"/>
              <w:rPr>
                <w:bCs/>
                <w:sz w:val="24"/>
              </w:rPr>
            </w:pPr>
            <w:r w:rsidRPr="00F12081">
              <w:rPr>
                <w:bCs/>
                <w:sz w:val="24"/>
              </w:rPr>
              <w:t xml:space="preserve"> </w:t>
            </w:r>
          </w:p>
        </w:tc>
      </w:tr>
    </w:tbl>
    <w:p w:rsidRDefault="00F12081" w:rsidP="002A11FB" w:rsidR="002A11FB" w:rsidRPr="00F12081">
      <w:pPr>
        <w:jc w:val="both"/>
      </w:pPr>
      <w:r w:rsidRPr="00F12081">
        <w:t>Pouka o pravnom lijeku</w:t>
      </w:r>
      <w:r>
        <w:t xml:space="preserve">: </w:t>
      </w:r>
    </w:p>
    <w:p w:rsidRDefault="002A11FB" w:rsidP="002A11FB" w:rsidR="002A11FB" w:rsidRPr="005153ED">
      <w:pPr>
        <w:pStyle w:val="Tijeloteksta"/>
        <w:jc w:val="both"/>
      </w:pPr>
      <w:r w:rsidRPr="005153ED">
        <w:t>Protiv ovog rješenja dopušteno je izjaviti žalbu. Žalba se izjavljuje Visokom trgovačkom sudu Republike Hrvatske u Zagrebu u roku od 8 dana putem ovoga suda u 3 istovjetna primjerka pozivom na gornji poslovni broj.</w:t>
      </w:r>
      <w:r w:rsidRPr="0007781C">
        <w:t xml:space="preserve"> Primitak ovog rješenja računa se sukladno čl. 12. Stečajnog zakona istekom osmog dana od dana objave na mrežnoj stranici e-Oglasnoj ploči.</w:t>
      </w:r>
    </w:p>
    <w:p w:rsidRDefault="002A11FB" w:rsidP="002A11FB" w:rsidR="002A11FB" w:rsidRPr="005153ED">
      <w:pPr>
        <w:jc w:val="both"/>
        <w:rPr>
          <w:b/>
        </w:rPr>
      </w:pPr>
    </w:p>
    <w:p w:rsidRDefault="002A11FB" w:rsidP="002A11FB" w:rsidR="002A11FB" w:rsidRPr="003D0C55"/>
    <w:p w:rsidRDefault="002A11FB" w:rsidR="002A11FB"/>
    <w:sectPr w:rsidSect="00F12081" w:rsidR="002A11FB">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2081" w:rsidP="00F12081" w:rsidR="00F12081">
      <w:r>
        <w:separator/>
      </w:r>
    </w:p>
  </w:endnote>
  <w:endnote w:id="0" w:type="continuationSeparator">
    <w:p w:rsidRDefault="00F12081" w:rsidP="00F12081" w:rsidR="00F120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2081" w:rsidP="00F12081" w:rsidR="00F12081">
      <w:r>
        <w:separator/>
      </w:r>
    </w:p>
  </w:footnote>
  <w:footnote w:id="0" w:type="continuationSeparator">
    <w:p w:rsidRDefault="00F12081" w:rsidP="00F12081" w:rsidR="00F120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00843408"/>
      <w:docPartObj>
        <w:docPartGallery w:val="Page Numbers (Top of Page)"/>
        <w:docPartUnique/>
      </w:docPartObj>
    </w:sdtPr>
    <w:sdtEndPr/>
    <w:sdtContent>
      <w:p w:rsidRDefault="00F12081" w:rsidP="00F12081" w:rsidR="00F12081">
        <w:pPr>
          <w:ind w:firstLine="708" w:left="3540"/>
          <w:jc w:val="center"/>
        </w:pPr>
        <w:r>
          <w:fldChar w:fldCharType="begin"/>
        </w:r>
        <w:r>
          <w:instrText>PAGE   \* MERGEFORMAT</w:instrText>
        </w:r>
        <w:r>
          <w:fldChar w:fldCharType="separate"/>
        </w:r>
        <w:r w:rsidR="007743D0">
          <w:rPr>
            <w:noProof/>
          </w:rPr>
          <w:t>2</w:t>
        </w:r>
        <w:r>
          <w:fldChar w:fldCharType="end"/>
        </w:r>
        <w:r>
          <w:t xml:space="preserve"> </w:t>
        </w:r>
        <w:r>
          <w:tab/>
        </w:r>
        <w:r>
          <w:tab/>
          <w:t>Poslovni broj: 4. St-</w:t>
        </w:r>
        <w:r w:rsidR="00D945FC">
          <w:t>479/2013-316</w:t>
        </w:r>
      </w:p>
    </w:sdtContent>
  </w:sdt>
  <w:p w:rsidRDefault="00F12081" w:rsidR="00F1208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3B0AC1"/>
    <w:multiLevelType w:val="hybridMultilevel"/>
    <w:tmpl w:val="C6CAD5BA"/>
    <w:lvl w:tplc="96AA7C3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A11FB"/>
    <w:rsid w:val="00066650"/>
    <w:rsid w:val="00085E7C"/>
    <w:rsid w:val="000B4D96"/>
    <w:rsid w:val="000D5416"/>
    <w:rsid w:val="000E6D83"/>
    <w:rsid w:val="0024181F"/>
    <w:rsid w:val="002A11FB"/>
    <w:rsid w:val="002C285B"/>
    <w:rsid w:val="003C2F22"/>
    <w:rsid w:val="00417EA6"/>
    <w:rsid w:val="0071519E"/>
    <w:rsid w:val="007743D0"/>
    <w:rsid w:val="007D65BD"/>
    <w:rsid w:val="007F7A84"/>
    <w:rsid w:val="008145FA"/>
    <w:rsid w:val="00814EDB"/>
    <w:rsid w:val="00815142"/>
    <w:rsid w:val="00853B3E"/>
    <w:rsid w:val="00981D37"/>
    <w:rsid w:val="00A51DE9"/>
    <w:rsid w:val="00B7506F"/>
    <w:rsid w:val="00C74407"/>
    <w:rsid w:val="00D778AF"/>
    <w:rsid w:val="00D8632A"/>
    <w:rsid w:val="00D945FC"/>
    <w:rsid w:val="00DD0D50"/>
    <w:rsid w:val="00EB6A52"/>
    <w:rsid w:val="00F1208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11FB"/>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A11FB"/>
    <w:pPr>
      <w:suppressAutoHyphens/>
      <w:spacing w:after="120"/>
    </w:pPr>
    <w:rPr>
      <w:lang w:eastAsia="ar-SA"/>
    </w:rPr>
  </w:style>
  <w:style w:customStyle="true" w:styleId="TijelotekstaChar" w:type="character">
    <w:name w:val="Tijelo teksta Char"/>
    <w:basedOn w:val="Zadanifontodlomka"/>
    <w:link w:val="Tijeloteksta"/>
    <w:rsid w:val="002A11FB"/>
    <w:rPr>
      <w:rFonts w:cs="Times New Roman" w:eastAsia="Times New Roman"/>
      <w:szCs w:val="24"/>
      <w:lang w:eastAsia="ar-SA"/>
    </w:rPr>
  </w:style>
  <w:style w:styleId="Odlomakpopisa" w:type="paragraph">
    <w:name w:val="List Paragraph"/>
    <w:basedOn w:val="Normal"/>
    <w:uiPriority w:val="34"/>
    <w:qFormat/>
    <w:rsid w:val="002A11FB"/>
    <w:pPr>
      <w:ind w:left="720"/>
      <w:contextualSpacing/>
    </w:pPr>
  </w:style>
  <w:style w:styleId="Reetkatablice" w:type="table">
    <w:name w:val="Table Grid"/>
    <w:basedOn w:val="Obinatablica"/>
    <w:uiPriority w:val="59"/>
    <w:rsid w:val="00F12081"/>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F1208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12081"/>
    <w:rPr>
      <w:rFonts w:cs="Tahoma" w:eastAsia="Times New Roman" w:hAnsi="Tahoma" w:ascii="Tahoma"/>
      <w:sz w:val="16"/>
      <w:szCs w:val="16"/>
      <w:lang w:eastAsia="hr-HR"/>
    </w:rPr>
  </w:style>
  <w:style w:styleId="Bezproreda" w:type="paragraph">
    <w:name w:val="No Spacing"/>
    <w:uiPriority w:val="1"/>
    <w:qFormat/>
    <w:rsid w:val="00F12081"/>
    <w:rPr>
      <w:rFonts w:hAnsiTheme="minorHAnsi" w:asciiTheme="minorHAnsi"/>
      <w:sz w:val="22"/>
    </w:rPr>
  </w:style>
  <w:style w:styleId="Zaglavlje" w:type="paragraph">
    <w:name w:val="header"/>
    <w:basedOn w:val="Normal"/>
    <w:link w:val="ZaglavljeChar"/>
    <w:uiPriority w:val="99"/>
    <w:unhideWhenUsed/>
    <w:rsid w:val="00F12081"/>
    <w:pPr>
      <w:tabs>
        <w:tab w:pos="4536" w:val="center"/>
        <w:tab w:pos="9072" w:val="right"/>
      </w:tabs>
    </w:pPr>
  </w:style>
  <w:style w:customStyle="true" w:styleId="ZaglavljeChar" w:type="character">
    <w:name w:val="Zaglavlje Char"/>
    <w:basedOn w:val="Zadanifontodlomka"/>
    <w:link w:val="Zaglavlje"/>
    <w:uiPriority w:val="99"/>
    <w:rsid w:val="00F12081"/>
    <w:rPr>
      <w:rFonts w:cs="Times New Roman" w:eastAsia="Times New Roman"/>
      <w:szCs w:val="24"/>
      <w:lang w:eastAsia="hr-HR"/>
    </w:rPr>
  </w:style>
  <w:style w:styleId="Podnoje" w:type="paragraph">
    <w:name w:val="footer"/>
    <w:basedOn w:val="Normal"/>
    <w:link w:val="PodnojeChar"/>
    <w:uiPriority w:val="99"/>
    <w:unhideWhenUsed/>
    <w:rsid w:val="00F12081"/>
    <w:pPr>
      <w:tabs>
        <w:tab w:pos="4536" w:val="center"/>
        <w:tab w:pos="9072" w:val="right"/>
      </w:tabs>
    </w:pPr>
  </w:style>
  <w:style w:customStyle="true" w:styleId="PodnojeChar" w:type="character">
    <w:name w:val="Podnožje Char"/>
    <w:basedOn w:val="Zadanifontodlomka"/>
    <w:link w:val="Podnoje"/>
    <w:uiPriority w:val="99"/>
    <w:rsid w:val="00F12081"/>
    <w:rPr>
      <w:rFonts w:cs="Times New Roman" w:eastAsia="Times New Roman"/>
      <w:szCs w:val="24"/>
      <w:lang w:eastAsia="hr-HR"/>
    </w:rPr>
  </w:style>
  <w:style w:styleId="Tekstrezerviranogmjesta" w:type="character">
    <w:name w:val="Placeholder Text"/>
    <w:basedOn w:val="Zadanifontodlomka"/>
    <w:uiPriority w:val="99"/>
    <w:semiHidden/>
    <w:rsid w:val="007743D0"/>
    <w:rPr>
      <w:color w:val="808080"/>
      <w:bdr w:space="0" w:sz="0" w:color="auto" w:val="none"/>
      <w:shd w:fill="auto" w:color="auto" w:val="clear"/>
    </w:rPr>
  </w:style>
  <w:style w:customStyle="true" w:styleId="eSPISCCParagraphDefaultFont" w:type="character">
    <w:name w:val="eSPIS_CC_Paragraph Default Font"/>
    <w:basedOn w:val="Zadanifontodlomka"/>
    <w:rsid w:val="007743D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43D0"/>
    <w:rPr>
      <w:sz w:val="20"/>
      <w:bdr w:space="0" w:sz="0" w:color="auto" w:val="none"/>
      <w:shd w:fill="FFFFCC" w:color="auto" w:val="clear"/>
      <w:lang w:val="hr-HR"/>
    </w:rPr>
  </w:style>
  <w:style w:customStyle="true" w:styleId="PozadinaSvijetloCrvena" w:type="character">
    <w:name w:val="Pozadina_SvijetloCrvena"/>
    <w:basedOn w:val="eSPISCCParagraphDefaultFont"/>
    <w:rsid w:val="007743D0"/>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7743D0"/>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11FB"/>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A11FB"/>
    <w:pPr>
      <w:suppressAutoHyphens/>
      <w:spacing w:after="120"/>
    </w:pPr>
    <w:rPr>
      <w:lang w:eastAsia="ar-SA"/>
    </w:rPr>
  </w:style>
  <w:style w:customStyle="1" w:styleId="TijelotekstaChar" w:type="character">
    <w:name w:val="Tijelo teksta Char"/>
    <w:basedOn w:val="Zadanifontodlomka"/>
    <w:link w:val="Tijeloteksta"/>
    <w:rsid w:val="002A11FB"/>
    <w:rPr>
      <w:rFonts w:cs="Times New Roman" w:eastAsia="Times New Roman"/>
      <w:szCs w:val="24"/>
      <w:lang w:eastAsia="ar-SA"/>
    </w:rPr>
  </w:style>
  <w:style w:styleId="Odlomakpopisa" w:type="paragraph">
    <w:name w:val="List Paragraph"/>
    <w:basedOn w:val="Normal"/>
    <w:uiPriority w:val="34"/>
    <w:qFormat/>
    <w:rsid w:val="002A11FB"/>
    <w:pPr>
      <w:ind w:left="720"/>
      <w:contextualSpacing/>
    </w:pPr>
  </w:style>
  <w:style w:styleId="Reetkatablice" w:type="table">
    <w:name w:val="Table Grid"/>
    <w:basedOn w:val="Obinatablica"/>
    <w:uiPriority w:val="59"/>
    <w:rsid w:val="00F12081"/>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F12081"/>
    <w:rPr>
      <w:rFonts w:ascii="Tahoma" w:cs="Tahoma" w:hAnsi="Tahoma"/>
      <w:sz w:val="16"/>
      <w:szCs w:val="16"/>
    </w:rPr>
  </w:style>
  <w:style w:customStyle="1" w:styleId="TekstbaloniaChar" w:type="character">
    <w:name w:val="Tekst balončića Char"/>
    <w:basedOn w:val="Zadanifontodlomka"/>
    <w:link w:val="Tekstbalonia"/>
    <w:uiPriority w:val="99"/>
    <w:semiHidden/>
    <w:rsid w:val="00F12081"/>
    <w:rPr>
      <w:rFonts w:ascii="Tahoma" w:cs="Tahoma" w:eastAsia="Times New Roman" w:hAnsi="Tahoma"/>
      <w:sz w:val="16"/>
      <w:szCs w:val="16"/>
      <w:lang w:eastAsia="hr-HR"/>
    </w:rPr>
  </w:style>
  <w:style w:styleId="Bezproreda" w:type="paragraph">
    <w:name w:val="No Spacing"/>
    <w:uiPriority w:val="1"/>
    <w:qFormat/>
    <w:rsid w:val="00F12081"/>
    <w:rPr>
      <w:rFonts w:asciiTheme="minorHAnsi" w:hAnsiTheme="minorHAnsi"/>
      <w:sz w:val="22"/>
    </w:rPr>
  </w:style>
  <w:style w:styleId="Zaglavlje" w:type="paragraph">
    <w:name w:val="header"/>
    <w:basedOn w:val="Normal"/>
    <w:link w:val="ZaglavljeChar"/>
    <w:uiPriority w:val="99"/>
    <w:unhideWhenUsed/>
    <w:rsid w:val="00F12081"/>
    <w:pPr>
      <w:tabs>
        <w:tab w:pos="4536" w:val="center"/>
        <w:tab w:pos="9072" w:val="right"/>
      </w:tabs>
    </w:pPr>
  </w:style>
  <w:style w:customStyle="1" w:styleId="ZaglavljeChar" w:type="character">
    <w:name w:val="Zaglavlje Char"/>
    <w:basedOn w:val="Zadanifontodlomka"/>
    <w:link w:val="Zaglavlje"/>
    <w:uiPriority w:val="99"/>
    <w:rsid w:val="00F12081"/>
    <w:rPr>
      <w:rFonts w:cs="Times New Roman" w:eastAsia="Times New Roman"/>
      <w:szCs w:val="24"/>
      <w:lang w:eastAsia="hr-HR"/>
    </w:rPr>
  </w:style>
  <w:style w:styleId="Podnoje" w:type="paragraph">
    <w:name w:val="footer"/>
    <w:basedOn w:val="Normal"/>
    <w:link w:val="PodnojeChar"/>
    <w:uiPriority w:val="99"/>
    <w:unhideWhenUsed/>
    <w:rsid w:val="00F12081"/>
    <w:pPr>
      <w:tabs>
        <w:tab w:pos="4536" w:val="center"/>
        <w:tab w:pos="9072" w:val="right"/>
      </w:tabs>
    </w:pPr>
  </w:style>
  <w:style w:customStyle="1" w:styleId="PodnojeChar" w:type="character">
    <w:name w:val="Podnožje Char"/>
    <w:basedOn w:val="Zadanifontodlomka"/>
    <w:link w:val="Podnoje"/>
    <w:uiPriority w:val="99"/>
    <w:rsid w:val="00F12081"/>
    <w:rPr>
      <w:rFonts w:cs="Times New Roman" w:eastAsia="Times New Roman"/>
      <w:szCs w:val="24"/>
      <w:lang w:eastAsia="hr-HR"/>
    </w:rPr>
  </w:style>
  <w:style w:styleId="Tekstrezerviranogmjesta" w:type="character">
    <w:name w:val="Placeholder Text"/>
    <w:basedOn w:val="Zadanifontodlomka"/>
    <w:uiPriority w:val="99"/>
    <w:semiHidden/>
    <w:rsid w:val="007743D0"/>
    <w:rPr>
      <w:color w:val="808080"/>
      <w:bdr w:color="auto" w:space="0" w:sz="0" w:val="none"/>
      <w:shd w:color="auto" w:fill="auto" w:val="clear"/>
    </w:rPr>
  </w:style>
  <w:style w:customStyle="1" w:styleId="eSPISCCParagraphDefaultFont" w:type="character">
    <w:name w:val="eSPIS_CC_Paragraph Default Font"/>
    <w:basedOn w:val="Zadanifontodlomka"/>
    <w:rsid w:val="007743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743D0"/>
    <w:rPr>
      <w:sz w:val="20"/>
      <w:bdr w:color="auto" w:space="0" w:sz="0" w:val="none"/>
      <w:shd w:color="auto" w:fill="FFFFCC" w:val="clear"/>
      <w:lang w:val="hr-HR"/>
    </w:rPr>
  </w:style>
  <w:style w:customStyle="1" w:styleId="PozadinaSvijetloCrvena" w:type="character">
    <w:name w:val="Pozadina_SvijetloCrvena"/>
    <w:basedOn w:val="eSPISCCParagraphDefaultFont"/>
    <w:rsid w:val="007743D0"/>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7743D0"/>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2018.</izvorni_sadrzaj>
    <derivirana_varijabla naziv="DomainObject.DatumDonosenjaOdluke_1">30.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2013.</izvorni_sadrzaj>
    <derivirana_varijabla naziv="DomainObject.Predmet.DatumOsnivanja_1">12.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St-479/2013</izvorni_sadrzaj>
    <derivirana_varijabla naziv="DomainObject.Predmet.OznakaBroj_1">St-479/2013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 dijela spisa poslan na VTS radi odlučivanja o žalbi razlučnog vjerovnika na rješenje o namirenju od 07.04.2017</izvorni_sadrzaj>
    <derivirana_varijabla naziv="DomainObject.Predmet.PrimjedbaSuca_1">preslik dijela spisa poslan na VTS radi odlučivanja o žalbi razlučnog vjerovnika na rješenje o namirenju od 07.04.2017</derivirana_varijabla>
  </DomainObject.Predmet.PrimjedbaSuca>
  <DomainObject.Predmet.ProtustrankaFormated>
    <izvorni_sadrzaj>  BONITA NUOVA, d.o.o. za proizvodnju, trgovinu i ugostiteljstvo u stečaju</izvorni_sadrzaj>
    <derivirana_varijabla naziv="DomainObject.Predmet.ProtustrankaFormated_1">  BONITA NUOVA, d.o.o. za proizvodnju, trgovinu i ugostiteljstvo u stečaju</derivirana_varijabla>
  </DomainObject.Predmet.ProtustrankaFormated>
  <DomainObject.Predmet.ProtustrankaFormatedOIB>
    <izvorni_sadrzaj>  BONITA NUOVA, d.o.o. za proizvodnju, trgovinu i ugostiteljstvo u stečaju, OIB 72321959920</izvorni_sadrzaj>
    <derivirana_varijabla naziv="DomainObject.Predmet.ProtustrankaFormatedOIB_1">  BONITA NUOVA, d.o.o. za proizvodnju, trgovinu i ugostiteljstvo u stečaju, OIB 72321959920</derivirana_varijabla>
  </DomainObject.Predmet.ProtustrankaFormatedOIB>
  <DomainObject.Predmet.ProtustrankaFormatedWithAdress>
    <izvorni_sadrzaj> BONITA NUOVA, d.o.o. za proizvodnju, trgovinu i ugostiteljstvo u stečaju, Svetog Leopolda Mandića 7/a, 21204 Dugopolje</izvorni_sadrzaj>
    <derivirana_varijabla naziv="DomainObject.Predmet.ProtustrankaFormatedWithAdress_1"> BONITA NUOVA, d.o.o. za proizvodnju, trgovinu i ugostiteljstvo u stečaju, Svetog Leopolda Mandića 7/a, 21204 Dugopolje</derivirana_varijabla>
  </DomainObject.Predmet.ProtustrankaFormatedWithAdress>
  <DomainObject.Predmet.ProtustrankaFormatedWithAdressOIB>
    <izvorni_sadrzaj> BONITA NUOVA, d.o.o. za proizvodnju, trgovinu i ugostiteljstvo u stečaju, OIB 72321959920, Svetog Leopolda Mandića 7/a, 21204 Dugopolje</izvorni_sadrzaj>
    <derivirana_varijabla naziv="DomainObject.Predmet.ProtustrankaFormatedWithAdressOIB_1"> BONITA NUOVA, d.o.o. za proizvodnju, trgovinu i ugostiteljstvo u stečaju, OIB 72321959920, Svetog Leopolda Mandića 7/a, 21204 Dugopolje</derivirana_varijabla>
  </DomainObject.Predmet.ProtustrankaFormatedWithAdressOIB>
  <DomainObject.Predmet.ProtustrankaWithAdress>
    <izvorni_sadrzaj>BONITA NUOVA, d.o.o. za proizvodnju, trgovinu i ugostiteljstvo u stečaju Svetog Leopolda Mandića 7/a, 21204 Dugopolje</izvorni_sadrzaj>
    <derivirana_varijabla naziv="DomainObject.Predmet.ProtustrankaWithAdress_1">BONITA NUOVA, d.o.o. za proizvodnju, trgovinu i ugostiteljstvo u stečaju Svetog Leopolda Mandića 7/a, 21204 Dugopolje</derivirana_varijabla>
  </DomainObject.Predmet.ProtustrankaWithAdress>
  <DomainObject.Predmet.ProtustrankaWithAdressOIB>
    <izvorni_sadrzaj>BONITA NUOVA, d.o.o. za proizvodnju, trgovinu i ugostiteljstvo u stečaju, OIB 72321959920, Svetog Leopolda Mandića 7/a, 21204 Dugopolje</izvorni_sadrzaj>
    <derivirana_varijabla naziv="DomainObject.Predmet.ProtustrankaWithAdressOIB_1">BONITA NUOVA, d.o.o. za proizvodnju, trgovinu i ugostiteljstvo u stečaju, OIB 72321959920, Svetog Leopolda Mandića 7/a, 21204 Dugopolje</derivirana_varijabla>
  </DomainObject.Predmet.ProtustrankaWithAdressOIB>
  <DomainObject.Predmet.ProtustrankaNazivFormated>
    <izvorni_sadrzaj>BONITA NUOVA, d.o.o. za proizvodnju, trgovinu i ugostiteljstvo u stečaju</izvorni_sadrzaj>
    <derivirana_varijabla naziv="DomainObject.Predmet.ProtustrankaNazivFormated_1">BONITA NUOVA, d.o.o. za proizvodnju, trgovinu i ugostiteljstvo u stečaju</derivirana_varijabla>
  </DomainObject.Predmet.ProtustrankaNazivFormated>
  <DomainObject.Predmet.ProtustrankaNazivFormatedOIB>
    <izvorni_sadrzaj>BONITA NUOVA, d.o.o. za proizvodnju, trgovinu i ugostiteljstvo u stečaju, OIB 72321959920</izvorni_sadrzaj>
    <derivirana_varijabla naziv="DomainObject.Predmet.ProtustrankaNazivFormatedOIB_1">BONITA NUOVA, d.o.o. za proizvodnju, trgovinu i ugostiteljstvo u stečaju, OIB 72321959920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GRAD RIJEKA zastupanog po punomoćniku ZUO V.KNEŽEVIĆ, E.BRADAMANTE, M.HINIĆ, I.RADIĆ, B. PAVKOVIĆ, S.PERHAT i N. KNEŽEVIĆ; Marija Mažar; Miro Erceg zastupanog po punomoćniku Bore Erceg; Hrvatske vode, pravna osoba za upravljanje vodama; Milena Dedijer zastupane po punomoćniku Biserka Treneski; Ante Kukoč; Mira Čiča zastupane po punomoćniku Biserka Treneski; Ante Kukoč; Branka Vilenica zastupane po punomoćniku Biserka Treneski; Ante Kukoč; Gordana Salak zastupane po punomoćniku Biserka Treneski; Ante Kukoč;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zastupanog po punomoćniku Leopold Aljinović;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zastupane po punomoćniku Ante Kukoč; Marina Raič; Snježana Simonović; Ivica Divić; Josipa Divić; Brankica Tomić; Aleksandra Lazinica; Karmen Branković; Mate Madunić; Tihana Madunić; Andrijana Herceg; Anka Marunica; Ivana Cota; Dijana Efendić; Mirjana Pranjić; Tijana Alimehaj zastupane po punomoćniku Ante Kukoč; Sanela Komšić-perić; Gordana Grabar; Dijana Cerovski; Slađana Jurić; Dragica Rast; Inga Župić; Amneris Dekleva zastupane po punomoćniku Ante Kukoč; Anabel Fišer; Snježana Krsnik; Ankica Bitunjac zastupane po punomoćniku Ante Kukoč; Željka Durdov zastupane po punomoćniku Ante Kukoč; Jadranka Jurišić zastupane po punomoćniku Ante Kukoč; Sandra Mokricki zastupane po punomoćniku Ante Kukoč; Nikolina Poša zastupane po punomoćniku Ante Kukoč; Zvjezdana Previšić; Radmila Horki zastupane po punomoćniku Ante Kukoč; Snježana Dokša; Vedrana Doždor zastupane po punomoćniku Ante Kukoč; Miro Radman-livaja zastupanog po punomoćniku Ante Kukoč; Ivanka Radman-livaja zastupane po punomoćniku Ante Kukoč; Antonija Ivišić; Dragica Sladoja; Gordana Bošnjak; Nada Serdar; Ivanka Špoljar; Aleksandra Jovanović zastupane po punomoćniku Ante Kukoč; Magdalena Tolić; Tanja Krković; Ivanka Prančević zastupane po punomoćniku Ante Kukoč; Slavica Fućak; Tina Rebić; Ivanka Stilinović zastupane po punomoćniku Ante Kukoč; Josipa Rukavina zastupane po punomoćniku Ante Kukoč; Svjetlana Radovniković zastupane po punomoćniku Ante Kukoč;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zastupane po punomoćniku Dinko Ocvarek; GRAD VARAŽDIN</izvorni_sadrzaj>
    <derivirana_varijabla naziv="DomainObject.Predmet.StrankaFormated_1">  FINA ZAGREB; GRAD RIJEKA zastupanog po punomoćniku ZUO V.KNEŽEVIĆ, E.BRADAMANTE, M.HINIĆ, I.RADIĆ, B. PAVKOVIĆ, S.PERHAT i N. KNEŽEVIĆ; Marija Mažar; Miro Erceg zastupanog po punomoćniku Bore Erceg; Hrvatske vode, pravna osoba za upravljanje vodama; Milena Dedijer zastupane po punomoćniku Biserka Treneski; Ante Kukoč; Mira Čiča zastupane po punomoćniku Biserka Treneski; Ante Kukoč; Branka Vilenica zastupane po punomoćniku Biserka Treneski; Ante Kukoč; Gordana Salak zastupane po punomoćniku Biserka Treneski; Ante Kukoč;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zastupanog po punomoćniku Leopold Aljinović;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zastupane po punomoćniku Ante Kukoč; Marina Raič; Snježana Simonović; Ivica Divić; Josipa Divić; Brankica Tomić; Aleksandra Lazinica; Karmen Branković; Mate Madunić; Tihana Madunić; Andrijana Herceg; Anka Marunica; Ivana Cota; Dijana Efendić; Mirjana Pranjić; Tijana Alimehaj zastupane po punomoćniku Ante Kukoč; Sanela Komšić-perić; Gordana Grabar; Dijana Cerovski; Slađana Jurić; Dragica Rast; Inga Župić; Amneris Dekleva zastupane po punomoćniku Ante Kukoč; Anabel Fišer; Snježana Krsnik; Ankica Bitunjac zastupane po punomoćniku Ante Kukoč; Željka Durdov zastupane po punomoćniku Ante Kukoč; Jadranka Jurišić zastupane po punomoćniku Ante Kukoč; Sandra Mokricki zastupane po punomoćniku Ante Kukoč; Nikolina Poša zastupane po punomoćniku Ante Kukoč; Zvjezdana Previšić; Radmila Horki zastupane po punomoćniku Ante Kukoč; Snježana Dokša; Vedrana Doždor zastupane po punomoćniku Ante Kukoč; Miro Radman-livaja zastupanog po punomoćniku Ante Kukoč; Ivanka Radman-livaja zastupane po punomoćniku Ante Kukoč; Antonija Ivišić; Dragica Sladoja; Gordana Bošnjak; Nada Serdar; Ivanka Špoljar; Aleksandra Jovanović zastupane po punomoćniku Ante Kukoč; Magdalena Tolić; Tanja Krković; Ivanka Prančević zastupane po punomoćniku Ante Kukoč; Slavica Fućak; Tina Rebić; Ivanka Stilinović zastupane po punomoćniku Ante Kukoč; Josipa Rukavina zastupane po punomoćniku Ante Kukoč; Svjetlana Radovniković zastupane po punomoćniku Ante Kukoč;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zastupane po punomoćniku Dinko Ocvarek; GRAD VARAŽDIN</derivirana_varijabla>
  </DomainObject.Predmet.StrankaFormated>
  <DomainObject.Predmet.StrankaFormatedOIB>
    <izvorni_sadrzaj>  FINA ZAGREB, OIB 85821130368; GRAD RIJEKA, OIB 54382731928 zastupanog po punomoćniku ZUO V.KNEŽEVIĆ, E.BRADAMANTE, M.HINIĆ, I.RADIĆ, B. PAVKOVIĆ, S.PERHAT i N. KNEŽEVIĆ; Marija Mažar, OIB 37191021033; Miro Erceg, OIB 98218187229 zastupanog po punomoćniku Bore Erceg; Hrvatske vode, pravna osoba za upravljanje vodama, OIB 28921383001; Milena Dedijer, OIB 06624886344 zastupane po punomoćniku Biserka Treneski; Ante Kukoč; Mira Čiča, OIB 62079191401 zastupane po punomoćniku Biserka Treneski; Ante Kukoč; Branka Vilenica, OIB 32335604244 zastupane po punomoćniku Biserka Treneski; Ante Kukoč; Gordana Salak, OIB 96542945244 zastupane po punomoćniku Biserka Treneski; Ante Kukoč;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OIB 14861822643;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zastupanog po punomoćniku Leopold Aljinović;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zastupane po punomoćniku Ante Kukoč;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zastupane po punomoćniku Ante Kukoč; Sanela Komšić-perić, OIB 86946879066; Gordana Grabar, OIB 56141812243; Dijana Cerovski, OIB 35906140697; Slađana Jurić, OIB 87762683201; Dragica Rast, OIB 42000268240; Inga Župić, OIB 17025741093; Amneris Dekleva, OIB 16413924700 zastupane po punomoćniku Ante Kukoč; Anabel Fišer, OIB 74889428287; Snježana Krsnik, OIB 10585412030; Ankica Bitunjac, OIB 15723582227 zastupane po punomoćniku Ante Kukoč; Željka Durdov, OIB 38854652316 zastupane po punomoćniku Ante Kukoč; Jadranka Jurišić, OIB 03426646650 zastupane po punomoćniku Ante Kukoč; Sandra Mokricki, OIB 98047362537 zastupane po punomoćniku Ante Kukoč; Nikolina Poša, OIB 45406281903 zastupane po punomoćniku Ante Kukoč; Zvjezdana Previšić, OIB 13198736591; Radmila Horki, OIB 63919524067 zastupane po punomoćniku Ante Kukoč; Snježana Dokša, OIB 06311685793; Vedrana Doždor, OIB 85374952571 zastupane po punomoćniku Ante Kukoč; Miro Radman-livaja, OIB 21395444043 zastupanog po punomoćniku Ante Kukoč; Ivanka Radman-livaja, OIB 58739884883 zastupane po punomoćniku Ante Kukoč; Antonija Ivišić, OIB 78630577944; Dragica Sladoja, OIB 99929767324; Gordana Bošnjak, OIB 48290450645; Nada Serdar, OIB 27777957564; Ivanka Špoljar, OIB 06444026856; Aleksandra Jovanović, OIB 92410251791 zastupane po punomoćniku Ante Kukoč; Magdalena Tolić, OIB 48826440904; Tanja Krković, OIB 59699575840; Ivanka Prančević, OIB 28119789499 zastupane po punomoćniku Ante Kukoč; Slavica Fućak, OIB 10646589503; Tina Rebić, OIB 64719117559; Ivanka Stilinović, OIB 51701890216 zastupane po punomoćniku Ante Kukoč; Josipa Rukavina, OIB 14200067970 zastupane po punomoćniku Ante Kukoč; Svjetlana Radovniković, OIB 43389771794 zastupane po punomoćniku Ante Kukoč;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zastupane po punomoćniku Dinko Ocvarek; GRAD VARAŽDIN, OIB 13269011531</izvorni_sadrzaj>
    <derivirana_varijabla naziv="DomainObject.Predmet.StrankaFormatedOIB_1">  FINA ZAGREB, OIB 85821130368; GRAD RIJEKA, OIB 54382731928 zastupanog po punomoćniku ZUO V.KNEŽEVIĆ, E.BRADAMANTE, M.HINIĆ, I.RADIĆ, B. PAVKOVIĆ, S.PERHAT i N. KNEŽEVIĆ; Marija Mažar, OIB 37191021033; Miro Erceg, OIB 98218187229 zastupanog po punomoćniku Bore Erceg; Hrvatske vode, pravna osoba za upravljanje vodama, OIB 28921383001; Milena Dedijer, OIB 06624886344 zastupane po punomoćniku Biserka Treneski; Ante Kukoč; Mira Čiča, OIB 62079191401 zastupane po punomoćniku Biserka Treneski; Ante Kukoč; Branka Vilenica, OIB 32335604244 zastupane po punomoćniku Biserka Treneski; Ante Kukoč; Gordana Salak, OIB 96542945244 zastupane po punomoćniku Biserka Treneski; Ante Kukoč;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OIB 14861822643;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zastupanog po punomoćniku Leopold Aljinović;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zastupane po punomoćniku Ante Kukoč;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zastupane po punomoćniku Ante Kukoč; Sanela Komšić-perić, OIB 86946879066; Gordana Grabar, OIB 56141812243; Dijana Cerovski, OIB 35906140697; Slađana Jurić, OIB 87762683201; Dragica Rast, OIB 42000268240; Inga Župić, OIB 17025741093; Amneris Dekleva, OIB 16413924700 zastupane po punomoćniku Ante Kukoč; Anabel Fišer, OIB 74889428287; Snježana Krsnik, OIB 10585412030; Ankica Bitunjac, OIB 15723582227 zastupane po punomoćniku Ante Kukoč; Željka Durdov, OIB 38854652316 zastupane po punomoćniku Ante Kukoč; Jadranka Jurišić, OIB 03426646650 zastupane po punomoćniku Ante Kukoč; Sandra Mokricki, OIB 98047362537 zastupane po punomoćniku Ante Kukoč; Nikolina Poša, OIB 45406281903 zastupane po punomoćniku Ante Kukoč; Zvjezdana Previšić, OIB 13198736591; Radmila Horki, OIB 63919524067 zastupane po punomoćniku Ante Kukoč; Snježana Dokša, OIB 06311685793; Vedrana Doždor, OIB 85374952571 zastupane po punomoćniku Ante Kukoč; Miro Radman-livaja, OIB 21395444043 zastupanog po punomoćniku Ante Kukoč; Ivanka Radman-livaja, OIB 58739884883 zastupane po punomoćniku Ante Kukoč; Antonija Ivišić, OIB 78630577944; Dragica Sladoja, OIB 99929767324; Gordana Bošnjak, OIB 48290450645; Nada Serdar, OIB 27777957564; Ivanka Špoljar, OIB 06444026856; Aleksandra Jovanović, OIB 92410251791 zastupane po punomoćniku Ante Kukoč; Magdalena Tolić, OIB 48826440904; Tanja Krković, OIB 59699575840; Ivanka Prančević, OIB 28119789499 zastupane po punomoćniku Ante Kukoč; Slavica Fućak, OIB 10646589503; Tina Rebić, OIB 64719117559; Ivanka Stilinović, OIB 51701890216 zastupane po punomoćniku Ante Kukoč; Josipa Rukavina, OIB 14200067970 zastupane po punomoćniku Ante Kukoč; Svjetlana Radovniković, OIB 43389771794 zastupane po punomoćniku Ante Kukoč;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zastupane po punomoćniku Dinko Ocvarek; GRAD VARAŽDIN, OIB 13269011531</derivirana_varijabla>
  </DomainObject.Predmet.StrankaFormatedOIB>
  <DomainObject.Predmet.StrankaFormatedWithAdress>
    <izvorni_sadrzaj>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zastupane po punomoćniku Biserka Treneski; Ante Kukoč; Mira Čiča, Grobljanska Ulica 13, 32227 Borovo zastupane po punomoćniku Biserka Treneski; Ante Kukoč; Branka Vilenica, Dr. Ante Starčevića 46, 32000 Vukovar zastupane po punomoćniku Biserka Treneski; Ante Kukoč; Gordana Salak, Trg Republike Hrvatske 322, 32000 Vukovar zastupane po punomoćniku Biserka Treneski; Ante Kukoč;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zastupanog po punomoćniku Leopold Aljinović;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zastupane po punomoćniku Ante Kukoč;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zastupane po punomoćniku Ante Kukoč;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zastupane po punomoćniku Ante Kukoč; Anabel Fišer, Hajduk Mirka 106, 32100 Mirkovci; Snježana Krsnik, Florijana Bobića 40, 42000 Jalkovec; Ankica Bitunjac, Put Međina 3, 21230 Sinj zastupane po punomoćniku Ante Kukoč; Željka Durdov, Širokog Brijega 8, 21000 Split zastupane po punomoćniku Ante Kukoč; Jadranka Jurišić, Stjepana Radića 63, 53202 Perušić zastupane po punomoćniku Ante Kukoč; Sandra Mokricki, Franje Račkoga 6, 31300 Beli Manastir zastupane po punomoćniku Ante Kukoč; Nikolina Poša, Kralja Petra Krešimira Iv 47, 31300 Beli Manastir zastupane po punomoćniku Ante Kukoč; Zvjezdana Previšić, Lapovačka 24, 32100 Vinkovci; Radmila Horki, Stepinčeva 53, 21000 Split zastupane po punomoćniku Ante Kukoč; Snježana Dokša, Zagrebačka 237, 42000 Varaždin; Vedrana Doždor, Kutska 113, 21204 Dugopolje zastupane po punomoćniku Ante Kukoč; Miro Radman-livaja, Grab bb, 21240 Trilj zastupanog po punomoćniku Ante Kukoč; Ivanka Radman-livaja, Grab bb, 21240 Trilj zastupane po punomoćniku Ante Kukoč;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zastupane po punomoćniku Ante Kukoč; Magdalena Tolić, Bana Jelačića 39, 35212 Klokočevik; Tanja Krković, Malo Budaševo 22, 44000 Budaševo; Ivanka Prančević, Hercegovačka 147, 21000 Split zastupane po punomoćniku Ante Kukoč; Slavica Fućak, Baredice 14, 51000 Rijeka; Tina Rebić, Donji Vinjani 142, 21260 Donji Vinjani; Ivanka Stilinović, Kaniška 5, 53000 Gospić zastupane po punomoćniku Ante Kukoč; Josipa Rukavina, Budačka 164a, 53000 Gospić zastupane po punomoćniku Ante Kukoč; Svjetlana Radovniković, Prilaz Braće Kaliterna 8, 21000 Split zastupane po punomoćniku Ante Kukoč;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zastupane po punomoćniku Dinko Ocvarek; GRAD VARAŽDIN, Trg kralja Tomislava 1, 42000 Varaždin</izvorni_sadrzaj>
    <derivirana_varijabla naziv="DomainObject.Predmet.StrankaFormatedWithAdress_1">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zastupane po punomoćniku Biserka Treneski; Ante Kukoč; Mira Čiča, Grobljanska Ulica 13, 32227 Borovo zastupane po punomoćniku Biserka Treneski; Ante Kukoč; Branka Vilenica, Dr. Ante Starčevića 46, 32000 Vukovar zastupane po punomoćniku Biserka Treneski; Ante Kukoč; Gordana Salak, Trg Republike Hrvatske 322, 32000 Vukovar zastupane po punomoćniku Biserka Treneski; Ante Kukoč;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zastupanog po punomoćniku Leopold Aljinović;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zastupane po punomoćniku Ante Kukoč;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zastupane po punomoćniku Ante Kukoč;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zastupane po punomoćniku Ante Kukoč; Anabel Fišer, Hajduk Mirka 106, 32100 Mirkovci; Snježana Krsnik, Florijana Bobića 40, 42000 Jalkovec; Ankica Bitunjac, Put Međina 3, 21230 Sinj zastupane po punomoćniku Ante Kukoč; Željka Durdov, Širokog Brijega 8, 21000 Split zastupane po punomoćniku Ante Kukoč; Jadranka Jurišić, Stjepana Radića 63, 53202 Perušić zastupane po punomoćniku Ante Kukoč; Sandra Mokricki, Franje Račkoga 6, 31300 Beli Manastir zastupane po punomoćniku Ante Kukoč; Nikolina Poša, Kralja Petra Krešimira Iv 47, 31300 Beli Manastir zastupane po punomoćniku Ante Kukoč; Zvjezdana Previšić, Lapovačka 24, 32100 Vinkovci; Radmila Horki, Stepinčeva 53, 21000 Split zastupane po punomoćniku Ante Kukoč; Snježana Dokša, Zagrebačka 237, 42000 Varaždin; Vedrana Doždor, Kutska 113, 21204 Dugopolje zastupane po punomoćniku Ante Kukoč; Miro Radman-livaja, Grab bb, 21240 Trilj zastupanog po punomoćniku Ante Kukoč; Ivanka Radman-livaja, Grab bb, 21240 Trilj zastupane po punomoćniku Ante Kukoč;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zastupane po punomoćniku Ante Kukoč; Magdalena Tolić, Bana Jelačića 39, 35212 Klokočevik; Tanja Krković, Malo Budaševo 22, 44000 Budaševo; Ivanka Prančević, Hercegovačka 147, 21000 Split zastupane po punomoćniku Ante Kukoč; Slavica Fućak, Baredice 14, 51000 Rijeka; Tina Rebić, Donji Vinjani 142, 21260 Donji Vinjani; Ivanka Stilinović, Kaniška 5, 53000 Gospić zastupane po punomoćniku Ante Kukoč; Josipa Rukavina, Budačka 164a, 53000 Gospić zastupane po punomoćniku Ante Kukoč; Svjetlana Radovniković, Prilaz Braće Kaliterna 8, 21000 Split zastupane po punomoćniku Ante Kukoč;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zastupane po punomoćniku Dinko Ocvarek; GRAD VARAŽDIN, Trg kralja Tomislava 1, 42000 Varaždin</derivirana_varijabla>
  </DomainObject.Predmet.StrankaFormatedWithAdress>
  <DomainObject.Predmet.StrankaFormatedWithAdressOIB>
    <izvorni_sadrzaj> FINA ZAGREB, OIB 85821130368, Ilica 307, 10000 Zagreb; GRAD RIJEKA, OIB 54382731928, Korzo 16, 51000 Rijeka zastupanog po punomoćniku ZUO V.KNEŽEVIĆ, E.BRADAMANTE, M.HINIĆ, I.RADIĆ, B. PAVKOVIĆ, S.PERHAT i N. KNEŽEVIĆ; Marija Mažar, OIB 37191021033,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zastupane po punomoćniku Biserka Treneski; Ante Kukoč; Mira Čiča, OIB 62079191401, Grobljanska Ulica 13, 32227 Borovo zastupane po punomoćniku Biserka Treneski; Ante Kukoč; Branka Vilenica, OIB 32335604244, Dr. Ante Starčevića 46, 32000 Vukovar zastupane po punomoćniku Biserka Treneski; Ante Kukoč; Gordana Salak, OIB 96542945244, Trg Republike Hrvatske 322, 32000 Vukovar zastupane po punomoćniku Biserka Treneski; Ante Kukoč;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OIB 14861822643,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zastupanog po punomoćniku Leopold Aljinović;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zastupane po punomoćniku Ante Kukoč;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zastupane po punomoćniku Ante Kukoč;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zastupane po punomoćniku Ante Kukoč; Anabel Fišer, OIB 74889428287, Hajduk Mirka 106, 32100 Mirkovci; Snježana Krsnik, OIB 10585412030, Florijana Bobića 40, 42000 Jalkovec; Ankica Bitunjac, OIB 15723582227, Put Međina 3, 21230 Sinj zastupane po punomoćniku Ante Kukoč; Željka Durdov, OIB 38854652316, Širokog Brijega 8, 21000 Split zastupane po punomoćniku Ante Kukoč; Jadranka Jurišić, OIB 03426646650, Stjepana Radića 63, 53202 Perušić zastupane po punomoćniku Ante Kukoč; Sandra Mokricki, OIB 98047362537, Franje Račkoga 6, 31300 Beli Manastir zastupane po punomoćniku Ante Kukoč; Nikolina Poša, OIB 45406281903, Kralja Petra Krešimira Iv 47, 31300 Beli Manastir zastupane po punomoćniku Ante Kukoč; Zvjezdana Previšić, OIB 13198736591, Lapovačka 24, 32100 Vinkovci; Radmila Horki, OIB 63919524067, Stepinčeva 53, 21000 Split zastupane po punomoćniku Ante Kukoč; Snježana Dokša, OIB 06311685793, Zagrebačka 237, 42000 Varaždin; Vedrana Doždor, OIB 85374952571, Kutska 113, 21204 Dugopolje zastupane po punomoćniku Ante Kukoč; Miro Radman-livaja, OIB 21395444043, Grab bb, 21240 Trilj zastupanog po punomoćniku Ante Kukoč; Ivanka Radman-livaja, OIB 58739884883, Grab bb, 21240 Trilj zastupane po punomoćniku Ante Kukoč;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zastupane po punomoćniku Ante Kukoč; Magdalena Tolić, OIB 48826440904, Bana Jelačića 39, 35212 Klokočevik; Tanja Krković, OIB 59699575840, Malo Budaševo 22, 44000 Budaševo; Ivanka Prančević, OIB 28119789499, Hercegovačka 147, 21000 Split zastupane po punomoćniku Ante Kukoč; Slavica Fućak, OIB 10646589503, Baredice 14, 51000 Rijeka; Tina Rebić, OIB 64719117559, Donji Vinjani 142, 21260 Donji Vinjani; Ivanka Stilinović, OIB 51701890216, Kaniška 5, 53000 Gospić zastupane po punomoćniku Ante Kukoč; Josipa Rukavina, OIB 14200067970, Budačka 164a, 53000 Gospić zastupane po punomoćniku Ante Kukoč; Svjetlana Radovniković, OIB 43389771794, Prilaz Braće Kaliterna 8, 21000 Split zastupane po punomoćniku Ante Kukoč;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zastupane po punomoćniku Dinko Ocvarek; GRAD VARAŽDIN, OIB 13269011531, Trg kralja Tomislava 1, 42000 Varaždin</izvorni_sadrzaj>
    <derivirana_varijabla naziv="DomainObject.Predmet.StrankaFormatedWithAdressOIB_1"> FINA ZAGREB, OIB 85821130368, Ilica 307, 10000 Zagreb; GRAD RIJEKA, OIB 54382731928, Korzo 16, 51000 Rijeka zastupanog po punomoćniku ZUO V.KNEŽEVIĆ, E.BRADAMANTE, M.HINIĆ, I.RADIĆ, B. PAVKOVIĆ, S.PERHAT i N. KNEŽEVIĆ; Marija Mažar, OIB 37191021033,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zastupane po punomoćniku Biserka Treneski; Ante Kukoč; Mira Čiča, OIB 62079191401, Grobljanska Ulica 13, 32227 Borovo zastupane po punomoćniku Biserka Treneski; Ante Kukoč; Branka Vilenica, OIB 32335604244, Dr. Ante Starčevića 46, 32000 Vukovar zastupane po punomoćniku Biserka Treneski; Ante Kukoč; Gordana Salak, OIB 96542945244, Trg Republike Hrvatske 322, 32000 Vukovar zastupane po punomoćniku Biserka Treneski; Ante Kukoč;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OIB 14861822643,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zastupanog po punomoćniku Leopold Aljinović;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zastupane po punomoćniku Ante Kukoč;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zastupane po punomoćniku Ante Kukoč;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zastupane po punomoćniku Ante Kukoč; Anabel Fišer, OIB 74889428287, Hajduk Mirka 106, 32100 Mirkovci; Snježana Krsnik, OIB 10585412030, Florijana Bobića 40, 42000 Jalkovec; Ankica Bitunjac, OIB 15723582227, Put Međina 3, 21230 Sinj zastupane po punomoćniku Ante Kukoč; Željka Durdov, OIB 38854652316, Širokog Brijega 8, 21000 Split zastupane po punomoćniku Ante Kukoč; Jadranka Jurišić, OIB 03426646650, Stjepana Radića 63, 53202 Perušić zastupane po punomoćniku Ante Kukoč; Sandra Mokricki, OIB 98047362537, Franje Račkoga 6, 31300 Beli Manastir zastupane po punomoćniku Ante Kukoč; Nikolina Poša, OIB 45406281903, Kralja Petra Krešimira Iv 47, 31300 Beli Manastir zastupane po punomoćniku Ante Kukoč; Zvjezdana Previšić, OIB 13198736591, Lapovačka 24, 32100 Vinkovci; Radmila Horki, OIB 63919524067, Stepinčeva 53, 21000 Split zastupane po punomoćniku Ante Kukoč; Snježana Dokša, OIB 06311685793, Zagrebačka 237, 42000 Varaždin; Vedrana Doždor, OIB 85374952571, Kutska 113, 21204 Dugopolje zastupane po punomoćniku Ante Kukoč; Miro Radman-livaja, OIB 21395444043, Grab bb, 21240 Trilj zastupanog po punomoćniku Ante Kukoč; Ivanka Radman-livaja, OIB 58739884883, Grab bb, 21240 Trilj zastupane po punomoćniku Ante Kukoč;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zastupane po punomoćniku Ante Kukoč; Magdalena Tolić, OIB 48826440904, Bana Jelačića 39, 35212 Klokočevik; Tanja Krković, OIB 59699575840, Malo Budaševo 22, 44000 Budaševo; Ivanka Prančević, OIB 28119789499, Hercegovačka 147, 21000 Split zastupane po punomoćniku Ante Kukoč; Slavica Fućak, OIB 10646589503, Baredice 14, 51000 Rijeka; Tina Rebić, OIB 64719117559, Donji Vinjani 142, 21260 Donji Vinjani; Ivanka Stilinović, OIB 51701890216, Kaniška 5, 53000 Gospić zastupane po punomoćniku Ante Kukoč; Josipa Rukavina, OIB 14200067970, Budačka 164a, 53000 Gospić zastupane po punomoćniku Ante Kukoč; Svjetlana Radovniković, OIB 43389771794, Prilaz Braće Kaliterna 8, 21000 Split zastupane po punomoćniku Ante Kukoč;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zastupane po punomoćniku Dinko Ocvarek; GRAD VARAŽDIN, OIB 13269011531, Trg kralja Tomislava 1, 42000 Varaždin</derivirana_varijabla>
  </DomainObject.Predmet.StrankaFormatedWithAdressOIB>
  <DomainObject.Predmet.StrankaWithAdress>
    <izvorni_sadrzaj>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izvorni_sadrzaj>
    <derivirana_varijabla naziv="DomainObject.Predmet.StrankaWithAdress_1">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derivirana_varijabla>
  </DomainObject.Predmet.StrankaWithAdress>
  <DomainObject.Predmet.StrankaWithAdressOIB>
    <izvorni_sadrzaj>FINA ZAGREB, OIB 85821130368, Ilica 307,10000 Zagreb,GRAD RIJEKA, OIB 54382731928, Korzo 16,51000 Rijeka,Marija Mažar, OIB 37191021033,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OIB 14861822643,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izvorni_sadrzaj>
    <derivirana_varijabla naziv="DomainObject.Predmet.StrankaWithAdressOIB_1">FINA ZAGREB, OIB 85821130368, Ilica 307,10000 Zagreb,GRAD RIJEKA, OIB 54382731928, Korzo 16,51000 Rijeka,Marija Mažar, OIB 37191021033,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OIB 14861822643,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derivirana_varijabla>
  </DomainObject.Predmet.StrankaWithAdressOIB>
  <DomainObject.Predmet.StrankaNazivFormated>
    <izvorni_sadrzaj>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izvorni_sadrzaj>
    <derivirana_varijabla naziv="DomainObject.Predmet.StrankaNazivFormated_1">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derivirana_varijabla>
  </DomainObject.Predmet.StrankaNazivFormated>
  <DomainObject.Predmet.StrankaNazivFormatedOIB>
    <izvorni_sadrzaj>FINA ZAGREB, OIB 85821130368,GRAD RIJEKA, OIB 54382731928,Marija Mažar, OIB 37191021033,Miro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 OIB 14861822643,DARKOM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izvorni_sadrzaj>
    <derivirana_varijabla naziv="DomainObject.Predmet.StrankaNazivFormatedOIB_1">FINA ZAGREB, OIB 85821130368,GRAD RIJEKA, OIB 54382731928,Marija Mažar, OIB 37191021033,Miro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 OIB 14861822643,DARKOM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18537726.67</izvorni_sadrzaj>
    <derivirana_varijabla naziv="DomainObject.Predmet.TrenutnaVrijednost_1">18537726.67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zastupane po punomoćniku Biserka Treneski; Ante Kukoč</item>
      <item>Mira Čiča zastupane po punomoćniku Biserka Treneski; Ante Kukoč</item>
      <item>Branka Vilenica zastupane po punomoćniku Biserka Treneski; Ante Kukoč</item>
      <item>Gordana Salak zastupane po punomoćniku Biserka Treneski; Ante Kukoč</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 zastupanog po punomoćniku Leopold Aljinović</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 zastupane po punomoćniku Ante Kukoč</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 zastupane po punomoćniku Ante Kukoč</item>
      <item>Sanela Komšić-perić</item>
      <item>Gordana Grabar</item>
      <item>Dijana Cerovski</item>
      <item>Slađana Jurić</item>
      <item>Dragica Rast</item>
      <item>Inga Župić</item>
      <item>Amneris Dekleva zastupane po punomoćniku Ante Kukoč</item>
      <item>Anabel Fišer</item>
      <item>Snježana Krsnik</item>
      <item>Ankica Bitunjac zastupane po punomoćniku Ante Kukoč</item>
      <item>Željka Durdov zastupane po punomoćniku Ante Kukoč</item>
      <item>Jadranka Jurišić zastupane po punomoćniku Ante Kukoč</item>
      <item>Sandra Mokricki zastupane po punomoćniku Ante Kukoč</item>
      <item>Nikolina Poša zastupane po punomoćniku Ante Kukoč</item>
      <item>Zvjezdana Previšić</item>
      <item>Radmila Horki zastupane po punomoćniku Ante Kukoč</item>
      <item>Snježana Dokša</item>
      <item>Vedrana Doždor zastupane po punomoćniku Ante Kukoč</item>
      <item>Miro Radman-livaja zastupanog po punomoćniku Ante Kukoč</item>
      <item>Ivanka Radman-livaja zastupane po punomoćniku Ante Kukoč</item>
      <item>Antonija Ivišić</item>
      <item>Dragica Sladoja</item>
      <item>Gordana Bošnjak</item>
      <item>Nada Serdar</item>
      <item>Ivanka Špoljar</item>
      <item>Aleksandra Jovanović zastupane po punomoćniku Ante Kukoč</item>
      <item>Magdalena Tolić</item>
      <item>Tanja Krković</item>
      <item>Ivanka Prančević zastupane po punomoćniku Ante Kukoč</item>
      <item>Slavica Fućak</item>
      <item>Tina Rebić</item>
      <item>Ivanka Stilinović zastupane po punomoćniku Ante Kukoč</item>
      <item>Josipa Rukavina zastupane po punomoćniku Ante Kukoč</item>
      <item>Svjetlana Radovniković zastupane po punomoćniku Ante Kukoč</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zastupane po punomoćniku Dinko Ocvarek</item>
      <item>GRAD VARAŽDIN</item>
    </izvorni_sadrzaj>
    <derivirana_varijabla naziv="DomainObject.Predmet.StrankaListFormated_1">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zastupane po punomoćniku Biserka Treneski; Ante Kukoč</item>
      <item>Mira Čiča zastupane po punomoćniku Biserka Treneski; Ante Kukoč</item>
      <item>Branka Vilenica zastupane po punomoćniku Biserka Treneski; Ante Kukoč</item>
      <item>Gordana Salak zastupane po punomoćniku Biserka Treneski; Ante Kukoč</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 zastupanog po punomoćniku Leopold Aljinović</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 zastupane po punomoćniku Ante Kukoč</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 zastupane po punomoćniku Ante Kukoč</item>
      <item>Sanela Komšić-perić</item>
      <item>Gordana Grabar</item>
      <item>Dijana Cerovski</item>
      <item>Slađana Jurić</item>
      <item>Dragica Rast</item>
      <item>Inga Župić</item>
      <item>Amneris Dekleva zastupane po punomoćniku Ante Kukoč</item>
      <item>Anabel Fišer</item>
      <item>Snježana Krsnik</item>
      <item>Ankica Bitunjac zastupane po punomoćniku Ante Kukoč</item>
      <item>Željka Durdov zastupane po punomoćniku Ante Kukoč</item>
      <item>Jadranka Jurišić zastupane po punomoćniku Ante Kukoč</item>
      <item>Sandra Mokricki zastupane po punomoćniku Ante Kukoč</item>
      <item>Nikolina Poša zastupane po punomoćniku Ante Kukoč</item>
      <item>Zvjezdana Previšić</item>
      <item>Radmila Horki zastupane po punomoćniku Ante Kukoč</item>
      <item>Snježana Dokša</item>
      <item>Vedrana Doždor zastupane po punomoćniku Ante Kukoč</item>
      <item>Miro Radman-livaja zastupanog po punomoćniku Ante Kukoč</item>
      <item>Ivanka Radman-livaja zastupane po punomoćniku Ante Kukoč</item>
      <item>Antonija Ivišić</item>
      <item>Dragica Sladoja</item>
      <item>Gordana Bošnjak</item>
      <item>Nada Serdar</item>
      <item>Ivanka Špoljar</item>
      <item>Aleksandra Jovanović zastupane po punomoćniku Ante Kukoč</item>
      <item>Magdalena Tolić</item>
      <item>Tanja Krković</item>
      <item>Ivanka Prančević zastupane po punomoćniku Ante Kukoč</item>
      <item>Slavica Fućak</item>
      <item>Tina Rebić</item>
      <item>Ivanka Stilinović zastupane po punomoćniku Ante Kukoč</item>
      <item>Josipa Rukavina zastupane po punomoćniku Ante Kukoč</item>
      <item>Svjetlana Radovniković zastupane po punomoćniku Ante Kukoč</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zastupane po punomoćniku Dinko Ocvarek</item>
      <item>GRAD VARAŽDIN</item>
    </derivirana_varijabla>
  </DomainObject.Predmet.StrankaListFormated>
  <DomainObject.Predmet.StrankaListFormatedOIB>
    <izvorni_sadrzaj>
      <item>FINA ZAGREB, OIB 85821130368</item>
      <item>GRAD RIJEKA, OIB 54382731928 zastupanog po punomoćniku ZUO V.KNEŽEVIĆ, E.BRADAMANTE, M.HINIĆ, I.RADIĆ, B. PAVKOVIĆ, S.PERHAT i N. KNEŽEVIĆ</item>
      <item>Marija Mažar, OIB 37191021033</item>
      <item>Miro Erceg, OIB 98218187229 zastupanog po punomoćniku Bore Erceg</item>
      <item>Hrvatske vode, pravna osoba za upravljanje vodama, OIB 28921383001</item>
      <item>Milena Dedijer, OIB 06624886344 zastupane po punomoćniku Biserka Treneski; Ante Kukoč</item>
      <item>Mira Čiča, OIB 62079191401 zastupane po punomoćniku Biserka Treneski; Ante Kukoč</item>
      <item>Branka Vilenica, OIB 32335604244 zastupane po punomoćniku Biserka Treneski; Ante Kukoč</item>
      <item>Gordana Salak, OIB 96542945244 zastupane po punomoćniku Biserka Treneski; Ante Kukoč</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 zastupanog po punomoćniku Leopold Aljinović</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 zastupane po punomoćniku Ante Kukoč</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 zastupane po punomoćniku Ante Kukoč</item>
      <item>Sanela Komšić-perić, OIB 86946879066</item>
      <item>Gordana Grabar, OIB 56141812243</item>
      <item>Dijana Cerovski, OIB 35906140697</item>
      <item>Slađana Jurić, OIB 87762683201</item>
      <item>Dragica Rast, OIB 42000268240</item>
      <item>Inga Župić, OIB 17025741093</item>
      <item>Amneris Dekleva, OIB 16413924700 zastupane po punomoćniku Ante Kukoč</item>
      <item>Anabel Fišer, OIB 74889428287</item>
      <item>Snježana Krsnik, OIB 10585412030</item>
      <item>Ankica Bitunjac, OIB 15723582227 zastupane po punomoćniku Ante Kukoč</item>
      <item>Željka Durdov, OIB 38854652316 zastupane po punomoćniku Ante Kukoč</item>
      <item>Jadranka Jurišić, OIB 03426646650 zastupane po punomoćniku Ante Kukoč</item>
      <item>Sandra Mokricki, OIB 98047362537 zastupane po punomoćniku Ante Kukoč</item>
      <item>Nikolina Poša, OIB 45406281903 zastupane po punomoćniku Ante Kukoč</item>
      <item>Zvjezdana Previšić, OIB 13198736591</item>
      <item>Radmila Horki, OIB 63919524067 zastupane po punomoćniku Ante Kukoč</item>
      <item>Snježana Dokša, OIB 06311685793</item>
      <item>Vedrana Doždor, OIB 85374952571 zastupane po punomoćniku Ante Kukoč</item>
      <item>Miro Radman-livaja, OIB 21395444043 zastupanog po punomoćniku Ante Kukoč</item>
      <item>Ivanka Radman-livaja, OIB 58739884883 zastupane po punomoćniku Ante Kukoč</item>
      <item>Antonija Ivišić, OIB 78630577944</item>
      <item>Dragica Sladoja, OIB 99929767324</item>
      <item>Gordana Bošnjak, OIB 48290450645</item>
      <item>Nada Serdar, OIB 27777957564</item>
      <item>Ivanka Špoljar, OIB 06444026856</item>
      <item>Aleksandra Jovanović, OIB 92410251791 zastupane po punomoćniku Ante Kukoč</item>
      <item>Magdalena Tolić, OIB 48826440904</item>
      <item>Tanja Krković, OIB 59699575840</item>
      <item>Ivanka Prančević, OIB 28119789499 zastupane po punomoćniku Ante Kukoč</item>
      <item>Slavica Fućak, OIB 10646589503</item>
      <item>Tina Rebić, OIB 64719117559</item>
      <item>Ivanka Stilinović, OIB 51701890216 zastupane po punomoćniku Ante Kukoč</item>
      <item>Josipa Rukavina, OIB 14200067970 zastupane po punomoćniku Ante Kukoč</item>
      <item>Svjetlana Radovniković, OIB 43389771794 zastupane po punomoćniku Ante Kukoč</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zastupane po punomoćniku Dinko Ocvarek</item>
      <item>GRAD VARAŽDIN, OIB 13269011531</item>
    </izvorni_sadrzaj>
    <derivirana_varijabla naziv="DomainObject.Predmet.StrankaListFormatedOIB_1">
      <item>FINA ZAGREB, OIB 85821130368</item>
      <item>GRAD RIJEKA, OIB 54382731928 zastupanog po punomoćniku ZUO V.KNEŽEVIĆ, E.BRADAMANTE, M.HINIĆ, I.RADIĆ, B. PAVKOVIĆ, S.PERHAT i N. KNEŽEVIĆ</item>
      <item>Marija Mažar, OIB 37191021033</item>
      <item>Miro Erceg, OIB 98218187229 zastupanog po punomoćniku Bore Erceg</item>
      <item>Hrvatske vode, pravna osoba za upravljanje vodama, OIB 28921383001</item>
      <item>Milena Dedijer, OIB 06624886344 zastupane po punomoćniku Biserka Treneski; Ante Kukoč</item>
      <item>Mira Čiča, OIB 62079191401 zastupane po punomoćniku Biserka Treneski; Ante Kukoč</item>
      <item>Branka Vilenica, OIB 32335604244 zastupane po punomoćniku Biserka Treneski; Ante Kukoč</item>
      <item>Gordana Salak, OIB 96542945244 zastupane po punomoćniku Biserka Treneski; Ante Kukoč</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 zastupanog po punomoćniku Leopold Aljinović</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 zastupane po punomoćniku Ante Kukoč</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 zastupane po punomoćniku Ante Kukoč</item>
      <item>Sanela Komšić-perić, OIB 86946879066</item>
      <item>Gordana Grabar, OIB 56141812243</item>
      <item>Dijana Cerovski, OIB 35906140697</item>
      <item>Slađana Jurić, OIB 87762683201</item>
      <item>Dragica Rast, OIB 42000268240</item>
      <item>Inga Župić, OIB 17025741093</item>
      <item>Amneris Dekleva, OIB 16413924700 zastupane po punomoćniku Ante Kukoč</item>
      <item>Anabel Fišer, OIB 74889428287</item>
      <item>Snježana Krsnik, OIB 10585412030</item>
      <item>Ankica Bitunjac, OIB 15723582227 zastupane po punomoćniku Ante Kukoč</item>
      <item>Željka Durdov, OIB 38854652316 zastupane po punomoćniku Ante Kukoč</item>
      <item>Jadranka Jurišić, OIB 03426646650 zastupane po punomoćniku Ante Kukoč</item>
      <item>Sandra Mokricki, OIB 98047362537 zastupane po punomoćniku Ante Kukoč</item>
      <item>Nikolina Poša, OIB 45406281903 zastupane po punomoćniku Ante Kukoč</item>
      <item>Zvjezdana Previšić, OIB 13198736591</item>
      <item>Radmila Horki, OIB 63919524067 zastupane po punomoćniku Ante Kukoč</item>
      <item>Snježana Dokša, OIB 06311685793</item>
      <item>Vedrana Doždor, OIB 85374952571 zastupane po punomoćniku Ante Kukoč</item>
      <item>Miro Radman-livaja, OIB 21395444043 zastupanog po punomoćniku Ante Kukoč</item>
      <item>Ivanka Radman-livaja, OIB 58739884883 zastupane po punomoćniku Ante Kukoč</item>
      <item>Antonija Ivišić, OIB 78630577944</item>
      <item>Dragica Sladoja, OIB 99929767324</item>
      <item>Gordana Bošnjak, OIB 48290450645</item>
      <item>Nada Serdar, OIB 27777957564</item>
      <item>Ivanka Špoljar, OIB 06444026856</item>
      <item>Aleksandra Jovanović, OIB 92410251791 zastupane po punomoćniku Ante Kukoč</item>
      <item>Magdalena Tolić, OIB 48826440904</item>
      <item>Tanja Krković, OIB 59699575840</item>
      <item>Ivanka Prančević, OIB 28119789499 zastupane po punomoćniku Ante Kukoč</item>
      <item>Slavica Fućak, OIB 10646589503</item>
      <item>Tina Rebić, OIB 64719117559</item>
      <item>Ivanka Stilinović, OIB 51701890216 zastupane po punomoćniku Ante Kukoč</item>
      <item>Josipa Rukavina, OIB 14200067970 zastupane po punomoćniku Ante Kukoč</item>
      <item>Svjetlana Radovniković, OIB 43389771794 zastupane po punomoćniku Ante Kukoč</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zastupane po punomoćniku Dinko Ocvarek</item>
      <item>GRAD VARAŽDIN, OIB 13269011531</item>
    </derivirana_varijabla>
  </DomainObject.Predmet.StrankaListFormatedOIB>
  <DomainObject.Predmet.StrankaListFormatedWithAdress>
    <izvorni_sadrzaj>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zastupane po punomoćniku Biserka Treneski; Ante Kukoč</item>
      <item>Mira Čiča, Grobljanska Ulica 13, 32227 Borovo zastupane po punomoćniku Biserka Treneski; Ante Kukoč</item>
      <item>Branka Vilenica, Dr. Ante Starčevića 46, 32000 Vukovar zastupane po punomoćniku Biserka Treneski; Ante Kukoč</item>
      <item>Gordana Salak, Trg Republike Hrvatske 322, 32000 Vukovar zastupane po punomoćniku Biserka Treneski; Ante Kukoč</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 zastupanog po punomoćniku Leopold Aljinović</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 zastupane po punomoćniku Ante Kukoč</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 zastupane po punomoćniku Ante Kukoč</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 zastupane po punomoćniku Ante Kukoč</item>
      <item>Anabel Fišer, Hajduk Mirka 106, 32100 Mirkovci</item>
      <item>Snježana Krsnik, Florijana Bobića 40, 42000 Jalkovec</item>
      <item>Ankica Bitunjac, Put Međina 3, 21230 Sinj zastupane po punomoćniku Ante Kukoč</item>
      <item>Željka Durdov, Širokog Brijega 8, 21000 Split zastupane po punomoćniku Ante Kukoč</item>
      <item>Jadranka Jurišić, Stjepana Radića 63, 53202 Perušić zastupane po punomoćniku Ante Kukoč</item>
      <item>Sandra Mokricki, Franje Račkoga 6, 31300 Beli Manastir zastupane po punomoćniku Ante Kukoč</item>
      <item>Nikolina Poša, Kralja Petra Krešimira Iv 47, 31300 Beli Manastir zastupane po punomoćniku Ante Kukoč</item>
      <item>Zvjezdana Previšić, Lapovačka 24, 32100 Vinkovci</item>
      <item>Radmila Horki, Stepinčeva 53, 21000 Split zastupane po punomoćniku Ante Kukoč</item>
      <item>Snježana Dokša, Zagrebačka 237, 42000 Varaždin</item>
      <item>Vedrana Doždor, Kutska 113, 21204 Dugopolje zastupane po punomoćniku Ante Kukoč</item>
      <item>Miro Radman-livaja, Grab bb, 21240 Trilj zastupanog po punomoćniku Ante Kukoč</item>
      <item>Ivanka Radman-livaja, Grab bb, 21240 Trilj zastupane po punomoćniku Ante Kukoč</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 zastupane po punomoćniku Ante Kukoč</item>
      <item>Magdalena Tolić, Bana Jelačića 39, 35212 Klokočevik</item>
      <item>Tanja Krković, Malo Budaševo 22, 44000 Budaševo</item>
      <item>Ivanka Prančević, Hercegovačka 147, 21000 Split zastupane po punomoćniku Ante Kukoč</item>
      <item>Slavica Fućak, Baredice 14, 51000 Rijeka</item>
      <item>Tina Rebić, Donji Vinjani 142, 21260 Donji Vinjani</item>
      <item>Ivanka Stilinović, Kaniška 5, 53000 Gospić zastupane po punomoćniku Ante Kukoč</item>
      <item>Josipa Rukavina, Budačka 164a, 53000 Gospić zastupane po punomoćniku Ante Kukoč</item>
      <item>Svjetlana Radovniković, Prilaz Braće Kaliterna 8, 21000 Split zastupane po punomoćniku Ante Kukoč</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zastupane po punomoćniku Dinko Ocvarek</item>
      <item>GRAD VARAŽDIN, Trg kralja Tomislava 1, 42000 Varaždin</item>
    </izvorni_sadrzaj>
    <derivirana_varijabla naziv="DomainObject.Predmet.StrankaListFormatedWithAdress_1">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zastupane po punomoćniku Biserka Treneski; Ante Kukoč</item>
      <item>Mira Čiča, Grobljanska Ulica 13, 32227 Borovo zastupane po punomoćniku Biserka Treneski; Ante Kukoč</item>
      <item>Branka Vilenica, Dr. Ante Starčevića 46, 32000 Vukovar zastupane po punomoćniku Biserka Treneski; Ante Kukoč</item>
      <item>Gordana Salak, Trg Republike Hrvatske 322, 32000 Vukovar zastupane po punomoćniku Biserka Treneski; Ante Kukoč</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 zastupanog po punomoćniku Leopold Aljinović</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 zastupane po punomoćniku Ante Kukoč</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 zastupane po punomoćniku Ante Kukoč</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 zastupane po punomoćniku Ante Kukoč</item>
      <item>Anabel Fišer, Hajduk Mirka 106, 32100 Mirkovci</item>
      <item>Snježana Krsnik, Florijana Bobića 40, 42000 Jalkovec</item>
      <item>Ankica Bitunjac, Put Međina 3, 21230 Sinj zastupane po punomoćniku Ante Kukoč</item>
      <item>Željka Durdov, Širokog Brijega 8, 21000 Split zastupane po punomoćniku Ante Kukoč</item>
      <item>Jadranka Jurišić, Stjepana Radića 63, 53202 Perušić zastupane po punomoćniku Ante Kukoč</item>
      <item>Sandra Mokricki, Franje Račkoga 6, 31300 Beli Manastir zastupane po punomoćniku Ante Kukoč</item>
      <item>Nikolina Poša, Kralja Petra Krešimira Iv 47, 31300 Beli Manastir zastupane po punomoćniku Ante Kukoč</item>
      <item>Zvjezdana Previšić, Lapovačka 24, 32100 Vinkovci</item>
      <item>Radmila Horki, Stepinčeva 53, 21000 Split zastupane po punomoćniku Ante Kukoč</item>
      <item>Snježana Dokša, Zagrebačka 237, 42000 Varaždin</item>
      <item>Vedrana Doždor, Kutska 113, 21204 Dugopolje zastupane po punomoćniku Ante Kukoč</item>
      <item>Miro Radman-livaja, Grab bb, 21240 Trilj zastupanog po punomoćniku Ante Kukoč</item>
      <item>Ivanka Radman-livaja, Grab bb, 21240 Trilj zastupane po punomoćniku Ante Kukoč</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 zastupane po punomoćniku Ante Kukoč</item>
      <item>Magdalena Tolić, Bana Jelačića 39, 35212 Klokočevik</item>
      <item>Tanja Krković, Malo Budaševo 22, 44000 Budaševo</item>
      <item>Ivanka Prančević, Hercegovačka 147, 21000 Split zastupane po punomoćniku Ante Kukoč</item>
      <item>Slavica Fućak, Baredice 14, 51000 Rijeka</item>
      <item>Tina Rebić, Donji Vinjani 142, 21260 Donji Vinjani</item>
      <item>Ivanka Stilinović, Kaniška 5, 53000 Gospić zastupane po punomoćniku Ante Kukoč</item>
      <item>Josipa Rukavina, Budačka 164a, 53000 Gospić zastupane po punomoćniku Ante Kukoč</item>
      <item>Svjetlana Radovniković, Prilaz Braće Kaliterna 8, 21000 Split zastupane po punomoćniku Ante Kukoč</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zastupane po punomoćniku Dinko Ocvarek</item>
      <item>GRAD VARAŽDIN, Trg kralja Tomislava 1, 42000 Varaždin</item>
    </derivirana_varijabla>
  </DomainObject.Predmet.StrankaListFormatedWithAdress>
  <DomainObject.Predmet.StrankaListFormatedWithAdressOIB>
    <izvorni_sadrzaj>
      <item>FINA ZAGREB, OIB 85821130368, Ilica 307, 10000 Zagreb</item>
      <item>GRAD RIJEKA, OIB 54382731928, Korzo 16, 51000 Rijeka zastupanog po punomoćniku ZUO V.KNEŽEVIĆ, E.BRADAMANTE, M.HINIĆ, I.RADIĆ, B. PAVKOVIĆ, S.PERHAT i N. KNEŽEVIĆ</item>
      <item>Marija Mažar, OIB 37191021033,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zastupane po punomoćniku Biserka Treneski; Ante Kukoč</item>
      <item>Mira Čiča, OIB 62079191401, Grobljanska Ulica 13, 32227 Borovo zastupane po punomoćniku Biserka Treneski; Ante Kukoč</item>
      <item>Branka Vilenica, OIB 32335604244, Dr. Ante Starčevića 46, 32000 Vukovar zastupane po punomoćniku Biserka Treneski; Ante Kukoč</item>
      <item>Gordana Salak, OIB 96542945244, Trg Republike Hrvatske 322, 32000 Vukovar zastupane po punomoćniku Biserka Treneski; Ante Kukoč</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OIB 14861822643,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 zastupanog po punomoćniku Leopold Aljinović</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 zastupane po punomoćniku Ante Kukoč</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 zastupane po punomoćniku Ante Kukoč</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 zastupane po punomoćniku Ante Kukoč</item>
      <item>Anabel Fišer, OIB 74889428287, Hajduk Mirka 106, 32100 Mirkovci</item>
      <item>Snježana Krsnik, OIB 10585412030, Florijana Bobića 40, 42000 Jalkovec</item>
      <item>Ankica Bitunjac, OIB 15723582227, Put Međina 3, 21230 Sinj zastupane po punomoćniku Ante Kukoč</item>
      <item>Željka Durdov, OIB 38854652316, Širokog Brijega 8, 21000 Split zastupane po punomoćniku Ante Kukoč</item>
      <item>Jadranka Jurišić, OIB 03426646650, Stjepana Radića 63, 53202 Perušić zastupane po punomoćniku Ante Kukoč</item>
      <item>Sandra Mokricki, OIB 98047362537, Franje Račkoga 6, 31300 Beli Manastir zastupane po punomoćniku Ante Kukoč</item>
      <item>Nikolina Poša, OIB 45406281903, Kralja Petra Krešimira Iv 47, 31300 Beli Manastir zastupane po punomoćniku Ante Kukoč</item>
      <item>Zvjezdana Previšić, OIB 13198736591, Lapovačka 24, 32100 Vinkovci</item>
      <item>Radmila Horki, OIB 63919524067, Stepinčeva 53, 21000 Split zastupane po punomoćniku Ante Kukoč</item>
      <item>Snježana Dokša, OIB 06311685793, Zagrebačka 237, 42000 Varaždin</item>
      <item>Vedrana Doždor, OIB 85374952571, Kutska 113, 21204 Dugopolje zastupane po punomoćniku Ante Kukoč</item>
      <item>Miro Radman-livaja, OIB 21395444043, Grab bb, 21240 Trilj zastupanog po punomoćniku Ante Kukoč</item>
      <item>Ivanka Radman-livaja, OIB 58739884883, Grab bb, 21240 Trilj zastupane po punomoćniku Ante Kukoč</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 zastupane po punomoćniku Ante Kukoč</item>
      <item>Magdalena Tolić, OIB 48826440904, Bana Jelačića 39, 35212 Klokočevik</item>
      <item>Tanja Krković, OIB 59699575840, Malo Budaševo 22, 44000 Budaševo</item>
      <item>Ivanka Prančević, OIB 28119789499, Hercegovačka 147, 21000 Split zastupane po punomoćniku Ante Kukoč</item>
      <item>Slavica Fućak, OIB 10646589503, Baredice 14, 51000 Rijeka</item>
      <item>Tina Rebić, OIB 64719117559, Donji Vinjani 142, 21260 Donji Vinjani</item>
      <item>Ivanka Stilinović, OIB 51701890216, Kaniška 5, 53000 Gospić zastupane po punomoćniku Ante Kukoč</item>
      <item>Josipa Rukavina, OIB 14200067970, Budačka 164a, 53000 Gospić zastupane po punomoćniku Ante Kukoč</item>
      <item>Svjetlana Radovniković, OIB 43389771794, Prilaz Braće Kaliterna 8, 21000 Split zastupane po punomoćniku Ante Kukoč</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zastupane po punomoćniku Dinko Ocvarek</item>
      <item>GRAD VARAŽDIN, OIB 13269011531, Trg kralja Tomislava 1, 42000 Varaždin</item>
    </izvorni_sadrzaj>
    <derivirana_varijabla naziv="DomainObject.Predmet.StrankaListFormatedWithAdressOIB_1">
      <item>FINA ZAGREB, OIB 85821130368, Ilica 307, 10000 Zagreb</item>
      <item>GRAD RIJEKA, OIB 54382731928, Korzo 16, 51000 Rijeka zastupanog po punomoćniku ZUO V.KNEŽEVIĆ, E.BRADAMANTE, M.HINIĆ, I.RADIĆ, B. PAVKOVIĆ, S.PERHAT i N. KNEŽEVIĆ</item>
      <item>Marija Mažar, OIB 37191021033,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zastupane po punomoćniku Biserka Treneski; Ante Kukoč</item>
      <item>Mira Čiča, OIB 62079191401, Grobljanska Ulica 13, 32227 Borovo zastupane po punomoćniku Biserka Treneski; Ante Kukoč</item>
      <item>Branka Vilenica, OIB 32335604244, Dr. Ante Starčevića 46, 32000 Vukovar zastupane po punomoćniku Biserka Treneski; Ante Kukoč</item>
      <item>Gordana Salak, OIB 96542945244, Trg Republike Hrvatske 322, 32000 Vukovar zastupane po punomoćniku Biserka Treneski; Ante Kukoč</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OIB 14861822643,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 zastupanog po punomoćniku Leopold Aljinović</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 zastupane po punomoćniku Ante Kukoč</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 zastupane po punomoćniku Ante Kukoč</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 zastupane po punomoćniku Ante Kukoč</item>
      <item>Anabel Fišer, OIB 74889428287, Hajduk Mirka 106, 32100 Mirkovci</item>
      <item>Snježana Krsnik, OIB 10585412030, Florijana Bobića 40, 42000 Jalkovec</item>
      <item>Ankica Bitunjac, OIB 15723582227, Put Međina 3, 21230 Sinj zastupane po punomoćniku Ante Kukoč</item>
      <item>Željka Durdov, OIB 38854652316, Širokog Brijega 8, 21000 Split zastupane po punomoćniku Ante Kukoč</item>
      <item>Jadranka Jurišić, OIB 03426646650, Stjepana Radića 63, 53202 Perušić zastupane po punomoćniku Ante Kukoč</item>
      <item>Sandra Mokricki, OIB 98047362537, Franje Račkoga 6, 31300 Beli Manastir zastupane po punomoćniku Ante Kukoč</item>
      <item>Nikolina Poša, OIB 45406281903, Kralja Petra Krešimira Iv 47, 31300 Beli Manastir zastupane po punomoćniku Ante Kukoč</item>
      <item>Zvjezdana Previšić, OIB 13198736591, Lapovačka 24, 32100 Vinkovci</item>
      <item>Radmila Horki, OIB 63919524067, Stepinčeva 53, 21000 Split zastupane po punomoćniku Ante Kukoč</item>
      <item>Snježana Dokša, OIB 06311685793, Zagrebačka 237, 42000 Varaždin</item>
      <item>Vedrana Doždor, OIB 85374952571, Kutska 113, 21204 Dugopolje zastupane po punomoćniku Ante Kukoč</item>
      <item>Miro Radman-livaja, OIB 21395444043, Grab bb, 21240 Trilj zastupanog po punomoćniku Ante Kukoč</item>
      <item>Ivanka Radman-livaja, OIB 58739884883, Grab bb, 21240 Trilj zastupane po punomoćniku Ante Kukoč</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 zastupane po punomoćniku Ante Kukoč</item>
      <item>Magdalena Tolić, OIB 48826440904, Bana Jelačića 39, 35212 Klokočevik</item>
      <item>Tanja Krković, OIB 59699575840, Malo Budaševo 22, 44000 Budaševo</item>
      <item>Ivanka Prančević, OIB 28119789499, Hercegovačka 147, 21000 Split zastupane po punomoćniku Ante Kukoč</item>
      <item>Slavica Fućak, OIB 10646589503, Baredice 14, 51000 Rijeka</item>
      <item>Tina Rebić, OIB 64719117559, Donji Vinjani 142, 21260 Donji Vinjani</item>
      <item>Ivanka Stilinović, OIB 51701890216, Kaniška 5, 53000 Gospić zastupane po punomoćniku Ante Kukoč</item>
      <item>Josipa Rukavina, OIB 14200067970, Budačka 164a, 53000 Gospić zastupane po punomoćniku Ante Kukoč</item>
      <item>Svjetlana Radovniković, OIB 43389771794, Prilaz Braće Kaliterna 8, 21000 Split zastupane po punomoćniku Ante Kukoč</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zastupane po punomoćniku Dinko Ocvarek</item>
      <item>GRAD VARAŽDIN, OIB 13269011531, Trg kralja Tomislava 1, 42000 Varaždin</item>
    </derivirana_varijabla>
  </DomainObject.Predmet.StrankaListFormatedWithAdressOIB>
  <DomainObject.Predmet.StrankaListNazivFormated>
    <izvorni_sadrzaj>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izvorni_sadrzaj>
    <derivirana_varijabla naziv="DomainObject.Predmet.StrankaListNazivFormated_1">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derivirana_varijabla>
  </DomainObject.Predmet.StrankaListNazivFormated>
  <DomainObject.Predmet.StrankaListNazivFormatedOIB>
    <izvorni_sadrzaj>
      <item>FINA ZAGREB, OIB 85821130368</item>
      <item>GRAD RIJEKA, OIB 54382731928</item>
      <item>Marija Mažar, OIB 37191021033</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izvorni_sadrzaj>
    <derivirana_varijabla naziv="DomainObject.Predmet.StrankaListNazivFormatedOIB_1">
      <item>FINA ZAGREB, OIB 85821130368</item>
      <item>GRAD RIJEKA, OIB 54382731928</item>
      <item>Marija Mažar, OIB 37191021033</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derivirana_varijabla>
  </DomainObject.Predmet.StrankaListNazivFormatedOIB>
  <DomainObject.Predmet.ProtuStrankaListFormated>
    <izvorni_sadrzaj>
      <item>BONITA NUOVA, d.o.o. za proizvodnju, trgovinu i ugostiteljstvo u stečaju</item>
    </izvorni_sadrzaj>
    <derivirana_varijabla naziv="DomainObject.Predmet.ProtuStrankaListFormated_1">
      <item>BONITA NUOVA, d.o.o. za proizvodnju, trgovinu i ugostiteljstvo u stečaju</item>
    </derivirana_varijabla>
  </DomainObject.Predmet.ProtuStrankaListFormated>
  <DomainObject.Predmet.ProtuStrankaListFormatedOIB>
    <izvorni_sadrzaj>
      <item>BONITA NUOVA, d.o.o. za proizvodnju, trgovinu i ugostiteljstvo u stečaju, OIB 72321959920</item>
    </izvorni_sadrzaj>
    <derivirana_varijabla naziv="DomainObject.Predmet.ProtuStrankaListFormatedOIB_1">
      <item>BONITA NUOVA, d.o.o. za proizvodnju, trgovinu i ugostiteljstvo u stečaju, OIB 72321959920</item>
    </derivirana_varijabla>
  </DomainObject.Predmet.ProtuStrankaListFormatedOIB>
  <DomainObject.Predmet.ProtuStrankaListFormatedWithAdress>
    <izvorni_sadrzaj>
      <item>BONITA NUOVA, d.o.o. za proizvodnju, trgovinu i ugostiteljstvo u stečaju, Svetog Leopolda Mandića 7/a, 21204 Dugopolje</item>
    </izvorni_sadrzaj>
    <derivirana_varijabla naziv="DomainObject.Predmet.ProtuStrankaListFormatedWithAdress_1">
      <item>BONITA NUOVA, d.o.o. za proizvodnju, trgovinu i ugostiteljstvo u stečaju, Svetog Leopolda Mandića 7/a, 21204 Dugopolje</item>
    </derivirana_varijabla>
  </DomainObject.Predmet.ProtuStrankaListFormatedWithAdress>
  <DomainObject.Predmet.ProtuStrankaListFormatedWithAdressOIB>
    <izvorni_sadrzaj>
      <item>BONITA NUOVA, d.o.o. za proizvodnju, trgovinu i ugostiteljstvo u stečaju, OIB 72321959920, Svetog Leopolda Mandića 7/a, 21204 Dugopolje</item>
    </izvorni_sadrzaj>
    <derivirana_varijabla naziv="DomainObject.Predmet.ProtuStrankaListFormatedWithAdressOIB_1">
      <item>BONITA NUOVA, d.o.o. za proizvodnju, trgovinu i ugostiteljstvo u stečaju, OIB 72321959920, Svetog Leopolda Mandića 7/a, 21204 Dugopolje</item>
    </derivirana_varijabla>
  </DomainObject.Predmet.ProtuStrankaListFormatedWithAdressOIB>
  <DomainObject.Predmet.ProtuStrankaListNazivFormated>
    <izvorni_sadrzaj>
      <item>BONITA NUOVA, d.o.o. za proizvodnju, trgovinu i ugostiteljstvo u stečaju</item>
    </izvorni_sadrzaj>
    <derivirana_varijabla naziv="DomainObject.Predmet.ProtuStrankaListNazivFormated_1">
      <item>BONITA NUOVA, d.o.o. za proizvodnju, trgovinu i ugostiteljstvo u stečaju</item>
    </derivirana_varijabla>
  </DomainObject.Predmet.ProtuStrankaListNazivFormated>
  <DomainObject.Predmet.ProtuStrankaListNazivFormatedOIB>
    <izvorni_sadrzaj>
      <item>BONITA NUOVA, d.o.o. za proizvodnju, trgovinu i ugostiteljstvo u stečaju, OIB 72321959920</item>
    </izvorni_sadrzaj>
    <derivirana_varijabla naziv="DomainObject.Predmet.ProtuStrankaListNazivFormatedOIB_1">
      <item>BONITA NUOVA, d.o.o. za proizvodnju, trgovinu i ugostiteljstvo u stečaju, OIB 72321959920</item>
    </derivirana_varijabla>
  </DomainObject.Predmet.ProtuStrankaListNazivFormatedOIB>
  <DomainObject.Predmet.OstaliListFormated>
    <izvorni_sadrzaj>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_1">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
  <DomainObject.Predmet.OstaliListFormatedOIB>
    <izvorni_sadrzaj>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OIB 70793241859 punomoćnik sudionika u postupku RH, Ministarstvo financija</item>
      <item>OD JELIĆ, VUKOVIĆ &amp; HANDŽISKI, OIB 99987305172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tem>Leopold Aljinović, OIB 06613380405 punomoćnik sudionika u postupku BRAĆA BERIŠIĆ COMMERCE d.o.o. za trgovinu, uvoz-izvoz, usluge</item>
      <item>Ante Kukoč, OIB 99726709567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OIB_1">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OIB 70793241859 punomoćnik sudionika u postupku RH, Ministarstvo financija</item>
      <item>OD JELIĆ, VUKOVIĆ &amp; HANDŽISKI, OIB 99987305172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tem>Leopold Aljinović, OIB 06613380405 punomoćnik sudionika u postupku BRAĆA BERIŠIĆ COMMERCE d.o.o. za trgovinu, uvoz-izvoz, usluge</item>
      <item>Ante Kukoč, OIB 99726709567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OIB>
  <DomainObject.Predmet.OstaliListFormatedWithAdress>
    <izvorni_sadrzaj>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WithAdress_1">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WithAdress>
  <DomainObject.Predmet.OstaliListFormatedWithAdressOIB>
    <izvorni_sadrzaj>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OIB 70793241859, Gundulićeva 29a, 21000 Split punomoćnik sudionika u postupku RH, Ministarstvo financija</item>
      <item>OD JELIĆ, VUKOVIĆ &amp; HANDŽISKI, OIB 99987305172,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tem>Leopold Aljinović, OIB 06613380405, Paraćeva 35, 21000 Split punomoćnik sudionika u postupku BRAĆA BERIŠIĆ COMMERCE d.o.o. za trgovinu, uvoz-izvoz, usluge</item>
      <item>Ante Kukoč, OIB 99726709567,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WithAdressOIB_1">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OIB 70793241859, Gundulićeva 29a, 21000 Split punomoćnik sudionika u postupku RH, Ministarstvo financija</item>
      <item>OD JELIĆ, VUKOVIĆ &amp; HANDŽISKI, OIB 99987305172,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tem>Leopold Aljinović, OIB 06613380405, Paraćeva 35, 21000 Split punomoćnik sudionika u postupku BRAĆA BERIŠIĆ COMMERCE d.o.o. za trgovinu, uvoz-izvoz, usluge</item>
      <item>Ante Kukoč, OIB 99726709567,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WithAdressOIB>
  <DomainObject.Predmet.OstaliListNazivFormated>
    <izvorni_sadrzaj>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tem>Leopold Aljinović</item>
      <item>Ante Kukoč</item>
    </izvorni_sadrzaj>
    <derivirana_varijabla naziv="DomainObject.Predmet.OstaliListNazivFormated_1">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tem>Leopold Aljinović</item>
      <item>Ante Kukoč</item>
    </derivirana_varijabla>
  </DomainObject.Predmet.OstaliListNazivFormated>
  <DomainObject.Predmet.OstaliListNazivFormatedOIB>
    <izvorni_sadrzaj>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 OIB 70793241859</item>
      <item>OD JELIĆ, VUKOVIĆ &amp; HANDŽISKI, OIB 99987305172</item>
      <item>Odvjetničko društvo ETEROVIĆ i ŠARAC, OIB 31785728337</item>
      <item>Dinko Ocvarek, OIB 29276388782</item>
      <item>Leopold Aljinović, OIB 06613380405</item>
      <item>Ante Kukoč, OIB 99726709567</item>
    </izvorni_sadrzaj>
    <derivirana_varijabla naziv="DomainObject.Predmet.OstaliListNazivFormatedOIB_1">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 OIB 70793241859</item>
      <item>OD JELIĆ, VUKOVIĆ &amp; HANDŽISKI, OIB 99987305172</item>
      <item>Odvjetničko društvo ETEROVIĆ i ŠARAC, OIB 31785728337</item>
      <item>Dinko Ocvarek, OIB 29276388782</item>
      <item>Leopold Aljinović, OIB 06613380405</item>
      <item>Ante Kukoč, OIB 99726709567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2018.</izvorni_sadrzaj>
    <derivirana_varijabla naziv="DomainObject.Datum_1">30. studenog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BONITA NUOVA, d.o.o. za proizvodnju, trgovinu i ugostiteljstvo u stečaju</izvorni_sadrzaj>
    <derivirana_varijabla naziv="DomainObject.Predmet.ProtustrankaIDrugi_1">BONITA NUOVA, d.o.o. za proizvodnju, trgovinu i ugostiteljstvo u stečaju</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BONITA NUOVA, d.o.o. za proizvodnju, trgovinu i ugostiteljstvo u stečaju, OIB 72321959920, Svetog Leopolda Mandića 7/a, 21204 Dugopolje</izvorni_sadrzaj>
    <derivirana_varijabla naziv="DomainObject.Predmet.ProtustrankaIDrugiAdressOIB_1">BONITA NUOVA, d.o.o. za proizvodnju, trgovinu i ugostiteljstvo u stečaju, OIB 72321959920, Svetog Leopolda Mandića 7/a,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tem>Leopold Aljinović</item>
      <item>Ante Kukoč</item>
    </izvorni_sadrzaj>
    <derivirana_varijabla naziv="DomainObject.Predmet.SudioniciListNaziv_1">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tem>Leopold Aljinović</item>
      <item>Ante Kukoč</item>
    </derivirana_varijabla>
  </DomainObject.Predmet.SudioniciListNaziv>
  <DomainObject.Predmet.SudioniciListAdressOIB>
    <izvorni_sadrzaj>
      <item>FINA ZAGREB, OIB 85821130368,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OIB 37191021033,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OIB 14861822643,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OIB 70793241859,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OIB 99987305172,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tem>Leopold Aljinović, OIB 06613380405, Paraćeva 35,21000 Split</item>
      <item>Ante Kukoč, OIB 99726709567, Trg Hrvatske bratske zajednice 3/B,21000 Split</item>
    </izvorni_sadrzaj>
    <derivirana_varijabla naziv="DomainObject.Predmet.SudioniciListAdressOIB_1">
      <item>FINA ZAGREB, OIB 85821130368,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OIB 37191021033,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OIB 14861822643,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OIB 70793241859,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OIB 99987305172,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tem>Leopold Aljinović, OIB 06613380405, Paraćeva 35,21000 Split</item>
      <item>Ante Kukoč, OIB 99726709567, Trg Hrvatske bratske zajednice 3/B,21000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72321959920</item>
      <item>, OIB null</item>
      <item>, OIB 85821130368</item>
      <item>, OIB null</item>
      <item>, OIB 17000771045</item>
      <item>, OIB 54382731928</item>
      <item>, OIB null</item>
      <item>, OIB 37191021033</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14861822643</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70793241859</item>
      <item>, OIB 54948902275</item>
      <item>, OIB 07595006988</item>
      <item>, OIB 99987305172</item>
      <item>, OIB 69326397242</item>
      <item>, OIB 73063600438</item>
      <item>, OIB 31785728337</item>
      <item>, OIB 73370524050</item>
      <item>, OIB 29276388782</item>
      <item>, OIB 13269011531</item>
      <item>, OIB 06613380405</item>
      <item>, OIB 99726709567</item>
    </izvorni_sadrzaj>
    <derivirana_varijabla naziv="DomainObject.Predmet.SudioniciListNazivOIB_1">
      <item>, OIB 85821130368</item>
      <item>, OIB 72321959920</item>
      <item>, OIB null</item>
      <item>, OIB 85821130368</item>
      <item>, OIB null</item>
      <item>, OIB 17000771045</item>
      <item>, OIB 54382731928</item>
      <item>, OIB null</item>
      <item>, OIB 37191021033</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14861822643</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70793241859</item>
      <item>, OIB 54948902275</item>
      <item>, OIB 07595006988</item>
      <item>, OIB 99987305172</item>
      <item>, OIB 69326397242</item>
      <item>, OIB 73063600438</item>
      <item>, OIB 31785728337</item>
      <item>, OIB 73370524050</item>
      <item>, OIB 29276388782</item>
      <item>, OIB 13269011531</item>
      <item>, OIB 06613380405</item>
      <item>, OIB 99726709567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listopada 2018.</izvorni_sadrzaj>
    <derivirana_varijabla naziv="DomainObject.Predmet.DatumZadnjeOdrzaneSudskeRadnje_1">3. listopada 2018.</derivirana_varijabla>
  </DomainObject.Predmet.DatumZadnjeOdrzaneSudskeRadnje>
  <DomainObject.PredzadnjaOdlukaIzPredmeta.DatumDonosenjaOdluke>
    <izvorni_sadrzaj>16. listopada 2018.</izvorni_sadrzaj>
    <derivirana_varijabla naziv="DomainObject.PredzadnjaOdlukaIzPredmeta.DatumDonosenjaOdluke_1">16. listopada 2018.</derivirana_varijabla>
  </DomainObject.PredzadnjaOdlukaIzPredmeta.DatumDonosenjaOdluke>
  <DomainObject.PredzadnjaOdlukaIzPredmeta.Oznaka>
    <izvorni_sadrzaj>St-479/2013-310</izvorni_sadrzaj>
    <derivirana_varijabla naziv="DomainObject.PredzadnjaOdlukaIzPredmeta.Oznaka_1">St-479/2013-310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469</properties:Words>
  <properties:Characters>2697</properties:Characters>
  <properties:Lines>75</properties:Lines>
  <properties:Paragraphs>25</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2018-02-01T13:45:00Z</dcterms:created>
  <dc:creator>Katarina Mikulić</dc:creator>
  <cp:lastModifiedBy>Katarina Mikulić</cp:lastModifiedBy>
  <cp:lastPrinted>2018-11-30T12:29:00Z</cp:lastPrinted>
  <dcterms:modified xmlns:xsi="http://www.w3.org/2001/XMLSchema-instance" xsi:type="dcterms:W3CDTF">2018-11-30T12:30:00Z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(DAVANJE SUGLASNOSTI STEČAJNOM UPRAVITELJU ZA ZAVRŠNU DIOBU I ODREĐIVANJE ZAVRŠNOG ROČIŠTA.docx)</vt:lpwstr>
  </prop:property>
  <prop:property name="CC_coloring" pid="4" fmtid="{D5CDD505-2E9C-101B-9397-08002B2CF9AE}">
    <vt:bool>false</vt:bool>
  </prop:property>
  <prop:property name="BrojStranica" pid="5" fmtid="{D5CDD505-2E9C-101B-9397-08002B2CF9AE}">
    <vt:i4>2</vt:i4>
  </prop:property>
</prop:Properties>
</file>