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3ac5" w14:paraId="9253ac5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B1E" w:rsidP="007C3EF8" w:rsidR="00712B1E">
      <w:pPr>
        <w:tabs>
          <w:tab w:pos="4320" w:val="center"/>
        </w:tabs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9F588B">
        <w:rPr>
          <w:sz w:val="24"/>
          <w:szCs w:val="24"/>
        </w:rPr>
        <w:t>78/15</w:t>
      </w: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9F588B" w:rsidRPr="009F588B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9F588B">
        <w:rPr>
          <w:sz w:val="24"/>
          <w:szCs w:val="24"/>
        </w:rPr>
        <w:t>2. veljače</w:t>
      </w:r>
      <w:r w:rsidRPr="00120E4A">
        <w:rPr>
          <w:sz w:val="24"/>
          <w:szCs w:val="24"/>
        </w:rPr>
        <w:t xml:space="preserve"> 20</w:t>
      </w:r>
      <w:r w:rsidR="009F588B">
        <w:rPr>
          <w:sz w:val="24"/>
          <w:szCs w:val="24"/>
        </w:rPr>
        <w:t>18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>
      <w:pPr>
        <w:ind w:firstLine="720"/>
        <w:jc w:val="both"/>
        <w:rPr>
          <w:sz w:val="24"/>
          <w:szCs w:val="24"/>
        </w:rPr>
      </w:pPr>
    </w:p>
    <w:p w:rsidRDefault="009F588B" w:rsidP="007C3EF8" w:rsidR="009F588B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F054E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F054E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FC18D1" w:rsidRPr="00120E4A">
        <w:rPr>
          <w:sz w:val="24"/>
          <w:szCs w:val="24"/>
        </w:rPr>
        <w:t>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9F588B">
        <w:rPr>
          <w:sz w:val="24"/>
          <w:szCs w:val="24"/>
        </w:rPr>
        <w:t>odredbi</w:t>
      </w:r>
      <w:r w:rsidRPr="00120E4A">
        <w:rPr>
          <w:sz w:val="24"/>
          <w:szCs w:val="24"/>
        </w:rPr>
        <w:t xml:space="preserve"> </w:t>
      </w:r>
      <w:r w:rsidR="009F588B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</w:t>
      </w:r>
      <w:r w:rsidR="009F588B">
        <w:rPr>
          <w:sz w:val="24"/>
          <w:szCs w:val="24"/>
        </w:rPr>
        <w:t xml:space="preserve"> je</w:t>
      </w:r>
      <w:r w:rsidRPr="00120E4A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9F588B" w:rsidRPr="009F588B">
        <w:rPr>
          <w:sz w:val="24"/>
          <w:szCs w:val="24"/>
        </w:rPr>
        <w:t>2. veljače 2018</w:t>
      </w:r>
      <w:r w:rsidR="00F13A79" w:rsidRPr="00120E4A">
        <w:rPr>
          <w:sz w:val="24"/>
          <w:szCs w:val="24"/>
        </w:rPr>
        <w:t xml:space="preserve">. </w:t>
      </w:r>
    </w:p>
    <w:p w:rsidRDefault="00712B1E" w:rsidP="007C3EF8" w:rsidR="00712B1E" w:rsidRPr="00120E4A">
      <w:pPr>
        <w:jc w:val="center"/>
        <w:rPr>
          <w:sz w:val="24"/>
          <w:szCs w:val="24"/>
        </w:rPr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712B1E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712B1E" w:rsidP="00F13A79" w:rsidR="00712B1E">
      <w:pPr>
        <w:rPr>
          <w:sz w:val="24"/>
          <w:szCs w:val="24"/>
        </w:rPr>
      </w:pPr>
    </w:p>
    <w:p w:rsidRDefault="00712B1E" w:rsidP="00F13A79" w:rsidR="00712B1E">
      <w:pPr>
        <w:rPr>
          <w:sz w:val="24"/>
          <w:szCs w:val="24"/>
        </w:rPr>
      </w:pPr>
    </w:p>
    <w:p w:rsidRDefault="00712B1E" w:rsidP="00BA7734" w:rsidR="00712B1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712B1E" w:rsidP="00BA7734" w:rsidR="00712B1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DF054E" w:rsidR="00DF054E" w:rsidRPr="00120E4A">
      <w:pPr>
        <w:rPr>
          <w:sz w:val="24"/>
          <w:szCs w:val="24"/>
        </w:rPr>
      </w:pPr>
    </w:p>
    <w:sectPr w:rsidSect="00712B1E" w:rsidR="00DF054E" w:rsidRPr="00120E4A">
      <w:headerReference w:type="default" r:id="rId9"/>
      <w:pgSz w:h="15840" w:w="12240"/>
      <w:pgMar w:gutter="0" w:footer="708" w:header="708" w:left="1800" w:bottom="426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88B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651D8"/>
    <w:rsid w:val="00310646"/>
    <w:rsid w:val="003D0EA3"/>
    <w:rsid w:val="004846E3"/>
    <w:rsid w:val="00574039"/>
    <w:rsid w:val="00577C20"/>
    <w:rsid w:val="005A5449"/>
    <w:rsid w:val="005E5A2C"/>
    <w:rsid w:val="006F6973"/>
    <w:rsid w:val="00712B1E"/>
    <w:rsid w:val="0075381D"/>
    <w:rsid w:val="007C3EF8"/>
    <w:rsid w:val="007E506A"/>
    <w:rsid w:val="008A286D"/>
    <w:rsid w:val="00935ABA"/>
    <w:rsid w:val="00980914"/>
    <w:rsid w:val="009E1755"/>
    <w:rsid w:val="009F588B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F054E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712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B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B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B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B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712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B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B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B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B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1038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2018-02-02T09:41:00Z</dcterms:created>
  <dc:creator>nmarkovic</dc:creator>
  <cp:lastModifiedBy>Katica Franjić</cp:lastModifiedBy>
  <cp:lastPrinted>2018-02-02T09:46:00Z</cp:lastPrinted>
  <dcterms:modified xmlns:xsi="http://www.w3.org/2001/XMLSchema-instance" xsi:type="dcterms:W3CDTF">2018-02-02T09:46:00Z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