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c91b" w14:paraId="8a1c91b" w:rsidRDefault="00AE649C" w:rsidP="00A25D31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A25D3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5D31" w:rsidP="00A25D31" w:rsidR="00A25D31">
      <w:pPr>
        <w:spacing w:after="0"/>
      </w:pPr>
    </w:p>
    <w:p w:rsidRDefault="00A25D31" w:rsidP="00A25D31" w:rsidR="00A25D31">
      <w:pPr>
        <w:spacing w:after="0"/>
      </w:pPr>
    </w:p>
    <w:p w:rsidRDefault="00A25D31" w:rsidP="00A25D31" w:rsidR="00A25D31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A25D31" w:rsidP="00A25D31" w:rsidR="00A25D31">
      <w:pPr>
        <w:spacing w:after="0"/>
        <w:ind w:firstLine="5245"/>
        <w:jc w:val="right"/>
      </w:pPr>
      <w:r>
        <w:t xml:space="preserve">                       2 St-119/2017-3.</w:t>
      </w: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center"/>
      </w:pPr>
      <w:r>
        <w:t>U  I M E   R E P U B L I K E   H R V A T S K E</w:t>
      </w:r>
    </w:p>
    <w:p w:rsidRDefault="00A25D31" w:rsidP="00A25D31" w:rsidR="00A25D31">
      <w:pPr>
        <w:spacing w:after="0"/>
        <w:jc w:val="center"/>
      </w:pPr>
    </w:p>
    <w:p w:rsidRDefault="00A25D31" w:rsidP="00A25D31" w:rsidR="00A25D31">
      <w:pPr>
        <w:spacing w:after="0"/>
        <w:jc w:val="center"/>
      </w:pPr>
      <w:r>
        <w:t xml:space="preserve"> R J E Š E N J E</w:t>
      </w: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both"/>
      </w:pPr>
      <w:r>
        <w:t xml:space="preserve">TRGOVAČKI SUD U BJELOVARU, po sudskom savjetniku Miroslavu Lovrekoviću, u skraćenom stečajnom postupku nad dužnikom B5 DISTRIBUCIJA jednostavno društvo s ograničenom odgovornošću za proizvodnju, trgovinu i usluge,  Karlovac, Sarajevska 2, MBS: 080823799, OIB: 20442087560, dana 08. svibnja 2017. godine  </w:t>
      </w: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center"/>
      </w:pPr>
      <w:r>
        <w:t>r i j e š i o   j e</w:t>
      </w: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both"/>
        <w:rPr>
          <w:szCs w:val="20"/>
        </w:rPr>
      </w:pPr>
      <w:r>
        <w:tab/>
        <w:t>I. Otvara se stečajni postupak nad dužnikom B5 DISTRIBUCIJA jednostavno društvo s ograničenom odgovornošću za proizvodnju, trgovinu i usluge,  Karlovac, Sarajevska 2, MBS: 080823799, OIB: 20442087560.</w:t>
      </w: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both"/>
      </w:pPr>
      <w:r>
        <w:tab/>
        <w:t xml:space="preserve">II. Za stečajnog upravitelja imenuje se MARIJAN DRLJANOVČAN, Miholjanec, Antuna Mihanovića 131, OIB: 49708160625. </w:t>
      </w: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both"/>
        <w:rPr>
          <w:szCs w:val="20"/>
        </w:rPr>
      </w:pPr>
      <w:r>
        <w:tab/>
        <w:t>III. Zaključuje se stečajni postupak nad dužnikom B5 DISTRIBUCIJA jednostavno društvo s ograničenom odgovornošću za proizvodnju, trgovinu i usluge,  Karlovac, Sarajevska 2, MBS: 080823799, OIB: 20442087560.</w:t>
      </w: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both"/>
        <w:rPr>
          <w:lang w:val="en-GB"/>
        </w:rPr>
      </w:pPr>
      <w:r>
        <w:tab/>
        <w:t>IV. Stečajni postupak je otvoren i zaključen s danom 08. svibnja 2017. godine u 13,00 sati, kada je ovo rješenje objavljeno na e-oglasnoj ploči ovoga suda.</w:t>
      </w:r>
    </w:p>
    <w:p w:rsidRDefault="00A25D31" w:rsidP="00A25D31" w:rsidR="00A25D31">
      <w:pPr>
        <w:pStyle w:val="Bezproreda"/>
        <w:spacing w:after="0"/>
        <w:jc w:val="both"/>
      </w:pPr>
    </w:p>
    <w:p w:rsidRDefault="00A25D31" w:rsidP="00A25D31" w:rsidR="00A25D31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25D31" w:rsidP="00A25D31" w:rsidR="00A25D31">
      <w:pPr>
        <w:spacing w:after="0"/>
        <w:jc w:val="both"/>
        <w:rPr>
          <w:rFonts w:cs="Times New Roman"/>
        </w:rPr>
      </w:pPr>
    </w:p>
    <w:p w:rsidRDefault="00A25D31" w:rsidP="00A25D31" w:rsidR="00A25D31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center"/>
      </w:pPr>
      <w:r>
        <w:t>Obrazloženje</w:t>
      </w:r>
    </w:p>
    <w:p w:rsidRDefault="00A25D31" w:rsidP="00A25D31" w:rsidR="00A25D31">
      <w:pPr>
        <w:spacing w:after="0"/>
        <w:jc w:val="center"/>
      </w:pPr>
    </w:p>
    <w:p w:rsidRDefault="00A25D31" w:rsidP="00A25D31" w:rsidR="00A25D31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St-119/2017-2, koji je objavljen na mrežnoj stranici e-</w:t>
      </w:r>
      <w:r>
        <w:lastRenderedPageBreak/>
        <w:t>oglasna ploča Trgovačkog suda u Bjelovaru 17.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ind w:firstLine="5245"/>
        <w:jc w:val="right"/>
      </w:pPr>
      <w:r>
        <w:t xml:space="preserve">                       2 St-119/2017-3.</w:t>
      </w: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25D31" w:rsidP="00A25D31" w:rsidR="00A25D31">
      <w:pPr>
        <w:pStyle w:val="Bezproreda"/>
        <w:spacing w:after="0"/>
        <w:jc w:val="both"/>
      </w:pPr>
    </w:p>
    <w:p w:rsidRDefault="00A25D31" w:rsidP="00A25D31" w:rsidR="00A25D3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25D31" w:rsidP="00A25D31" w:rsidR="00A25D31">
      <w:pPr>
        <w:spacing w:after="0"/>
        <w:ind w:firstLine="851"/>
        <w:jc w:val="both"/>
      </w:pPr>
    </w:p>
    <w:p w:rsidRDefault="00A25D31" w:rsidP="00A25D31" w:rsidR="00A25D31">
      <w:pPr>
        <w:spacing w:after="0"/>
        <w:jc w:val="center"/>
      </w:pPr>
      <w:r>
        <w:t>U Bjelovaru, 08. svibnja 2017. godine.</w:t>
      </w: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ind w:firstLine="720" w:left="4320"/>
      </w:pPr>
      <w:r>
        <w:t>SUDSKI SAVJETNIK</w:t>
      </w:r>
    </w:p>
    <w:p w:rsidRDefault="00A25D31" w:rsidP="00A25D31" w:rsidR="00A25D31">
      <w:pPr>
        <w:spacing w:after="0"/>
        <w:ind w:firstLine="4111"/>
      </w:pPr>
      <w:r>
        <w:tab/>
        <w:t xml:space="preserve">     MIROSLAV LOVREKOVIĆ, v.r.</w:t>
      </w:r>
    </w:p>
    <w:p w:rsidRDefault="00A25D31" w:rsidP="00A25D31" w:rsidR="00A25D3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25D31" w:rsidP="00A25D31" w:rsidR="00A25D3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25D31" w:rsidP="00A25D31" w:rsidR="00A25D3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25D31" w:rsidP="00A25D31" w:rsidR="00A25D31">
      <w:pPr>
        <w:spacing w:after="0"/>
        <w:jc w:val="both"/>
      </w:pPr>
    </w:p>
    <w:p w:rsidRDefault="00A25D31" w:rsidP="00A25D31" w:rsidR="00A25D31">
      <w:pPr>
        <w:spacing w:after="0"/>
        <w:jc w:val="both"/>
      </w:pPr>
    </w:p>
    <w:p w:rsidRDefault="00A25D31" w:rsidP="00A25D31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</w:t>
      </w:r>
      <w:r>
        <w:t>ac Trgovačkog suda u Bjelovaru.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5D31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85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St-119/2017-3</izvorni_sadrzaj>
    <derivirana_varijabla naziv="DomainObject.Oznaka_1">St-119/2017-3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B5 DISTRIBUCIJA jednostavno društvo s ograničenom odgovornošću za proizvodnju, trgovinu i usluge zastupanog po punomoćniku Domagoj Škrtić</izvorni_sadrzaj>
    <derivirana_varijabla naziv="DomainObject.Predmet.ProtustrankaFormated_1">  B5 DISTRIBUCIJA jednostavno društvo s ograničenom odgovornošću za proizvodnju, trgovinu i usluge zastupanog po punomoćniku Domagoj Škrtić</derivirana_varijabla>
  </DomainObject.Predmet.ProtustrankaFormated>
  <DomainObject.Predmet.ProtustrankaFormatedOIB>
    <izvorni_sadrzaj>  B5 DISTRIBUCIJA jednostavno društvo s ograničenom odgovornošću za proizvodnju, trgovinu i usluge, OIB 20442087560 zastupanog po punomoćniku Domagoj Škrtić</izvorni_sadrzaj>
    <derivirana_varijabla naziv="DomainObject.Predmet.ProtustrankaFormatedOIB_1">  B5 DISTRIBUCIJA jednostavno društvo s ograničenom odgovornošću za proizvodnju, trgovinu i usluge, OIB 20442087560 zastupanog po punomoćniku Domagoj Škrtić</derivirana_varijabla>
  </DomainObject.Predmet.ProtustrankaFormatedOIB>
  <DomainObject.Predmet.ProtustrankaFormatedWithAdress>
    <izvorni_sadrzaj> B5 DISTRIBUCIJA jednostavno društvo s ograničenom odgovornošću za proizvodnju, trgovinu i usluge, Sarajevska 2, 47000 Karlovac zastupanog po punomoćniku Domagoj Škrtić</izvorni_sadrzaj>
    <derivirana_varijabla naziv="DomainObject.Predmet.ProtustrankaFormatedWithAdress_1"> B5 DISTRIBUCIJA jednostavno društvo s ograničenom odgovornošću za proizvodnju, trgovinu i usluge, Sarajevska 2, 47000 Karlovac zastupanog po punomoćniku Domagoj Škrtić</derivirana_varijabla>
  </DomainObject.Predmet.ProtustrankaFormatedWithAdress>
  <DomainObject.Predmet.ProtustrankaFormatedWithAdressOIB>
    <izvorni_sadrzaj> B5 DISTRIBUCIJA jednostavno društvo s ograničenom odgovornošću za proizvodnju, trgovinu i usluge, OIB 20442087560, Sarajevska 2, 47000 Karlovac zastupanog po punomoćniku Domagoj Škrtić</izvorni_sadrzaj>
    <derivirana_varijabla naziv="DomainObject.Predmet.ProtustrankaFormatedWithAdressOIB_1"> B5 DISTRIBUCIJA jednostavno društvo s ograničenom odgovornošću za proizvodnju, trgovinu i usluge, OIB 20442087560, Sarajevska 2, 47000 Karlovac zastupanog po punomoćniku Domagoj Škrtić</derivirana_varijabla>
  </DomainObject.Predmet.ProtustrankaFormatedWithAdressOIB>
  <DomainObject.Predmet.ProtustrankaWithAdress>
    <izvorni_sadrzaj>B5 DISTRIBUCIJA jednostavno društvo s ograničenom odgovornošću za proizvodnju, trgovinu i usluge Sarajevska 2, 47000 Karlovac</izvorni_sadrzaj>
    <derivirana_varijabla naziv="DomainObject.Predmet.ProtustrankaWithAdress_1">B5 DISTRIBUCIJA jednostavno društvo s ograničenom odgovornošću za proizvodnju, trgovinu i usluge Sarajevska 2, 47000 Karlovac</derivirana_varijabla>
  </DomainObject.Predmet.ProtustrankaWithAdress>
  <DomainObject.Predmet.ProtustrankaWithAdressOIB>
    <izvorni_sadrzaj>B5 DISTRIBUCIJA jednostavno društvo s ograničenom odgovornošću za proizvodnju, trgovinu i usluge, OIB 20442087560, Sarajevska 2, 47000 Karlovac</izvorni_sadrzaj>
    <derivirana_varijabla naziv="DomainObject.Predmet.ProtustrankaWithAdressOIB_1">B5 DISTRIBUCIJA jednostavno društvo s ograničenom odgovornošću za proizvodnju, trgovinu i usluge, OIB 20442087560, Sarajevska 2, 47000 Karlovac</derivirana_varijabla>
  </DomainObject.Predmet.ProtustrankaWithAdressOIB>
  <DomainObject.Predmet.ProtustrankaNazivFormated>
    <izvorni_sadrzaj>B5 DISTRIBUCIJA jednostavno društvo s ograničenom odgovornošću za proizvodnju, trgovinu i usluge</izvorni_sadrzaj>
    <derivirana_varijabla naziv="DomainObject.Predmet.ProtustrankaNazivFormated_1">B5 DISTRIBUCIJA jednostavno društvo s ograničenom odgovornošću za proizvodnju, trgovinu i usluge</derivirana_varijabla>
  </DomainObject.Predmet.ProtustrankaNazivFormated>
  <DomainObject.Predmet.ProtustrankaNazivFormatedOIB>
    <izvorni_sadrzaj>B5 DISTRIBUCIJA jednostavno društvo s ograničenom odgovornošću za proizvodnju, trgovinu i usluge, OIB 20442087560</izvorni_sadrzaj>
    <derivirana_varijabla naziv="DomainObject.Predmet.ProtustrankaNazivFormatedOIB_1">B5 DISTRIBUCIJA jednostavno društvo s ograničenom odgovornošću za proizvodnju, trgovinu i usluge, OIB 20442087560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B5 DISTRIBUCIJA jednostavno društvo s ograničenom odgovornošću za proizvodnju, trgovinu i usluge zastupanog po punomoćniku Domagoj Škrtić</item>
    </izvorni_sadrzaj>
    <derivirana_varijabla naziv="DomainObject.Predmet.ProtuStrankaListFormated_1">
      <item>B5 DISTRIBUCIJA jednostavno društvo s ograničenom odgovornošću za proizvodnju, trgovinu i usluge zastupanog po punomoćniku Domagoj Škrtić</item>
    </derivirana_varijabla>
  </DomainObject.Predmet.ProtuStrankaListFormated>
  <DomainObject.Predmet.ProtuStrankaListFormatedOIB>
    <izvorni_sadrzaj>
      <item>B5 DISTRIBUCIJA jednostavno društvo s ograničenom odgovornošću za proizvodnju, trgovinu i usluge, OIB 20442087560 zastupanog po punomoćniku Domagoj Škrtić</item>
    </izvorni_sadrzaj>
    <derivirana_varijabla naziv="DomainObject.Predmet.ProtuStrankaListFormatedOIB_1">
      <item>B5 DISTRIBUCIJA jednostavno društvo s ograničenom odgovornošću za proizvodnju, trgovinu i usluge, OIB 20442087560 zastupanog po punomoćniku Domagoj Škrtić</item>
    </derivirana_varijabla>
  </DomainObject.Predmet.ProtuStrankaListFormatedOIB>
  <DomainObject.Predmet.ProtuStrankaListFormatedWithAdress>
    <izvorni_sadrzaj>
      <item>B5 DISTRIBUCIJA jednostavno društvo s ograničenom odgovornošću za proizvodnju, trgovinu i usluge, Sarajevska 2, 47000 Karlovac zastupanog po punomoćniku Domagoj Škrtić</item>
    </izvorni_sadrzaj>
    <derivirana_varijabla naziv="DomainObject.Predmet.ProtuStrankaListFormatedWithAdress_1">
      <item>B5 DISTRIBUCIJA jednostavno društvo s ograničenom odgovornošću za proizvodnju, trgovinu i usluge, Sarajevska 2, 47000 Karlovac zastupanog po punomoćniku Domagoj Škrtić</item>
    </derivirana_varijabla>
  </DomainObject.Predmet.ProtuStrankaListFormatedWithAdress>
  <DomainObject.Predmet.ProtuStrankaListFormatedWithAdressOIB>
    <izvorni_sadrzaj>
      <item>B5 DISTRIBUCIJA jednostavno društvo s ograničenom odgovornošću za proizvodnju, trgovinu i usluge, OIB 20442087560, Sarajevska 2, 47000 Karlovac zastupanog po punomoćniku Domagoj Škrtić</item>
    </izvorni_sadrzaj>
    <derivirana_varijabla naziv="DomainObject.Predmet.ProtuStrankaListFormatedWithAdressOIB_1">
      <item>B5 DISTRIBUCIJA jednostavno društvo s ograničenom odgovornošću za proizvodnju, trgovinu i usluge, OIB 20442087560, Sarajevska 2, 47000 Karlovac zastupanog po punomoćniku Domagoj Škrtić</item>
    </derivirana_varijabla>
  </DomainObject.Predmet.ProtuStrankaListFormatedWithAdressOIB>
  <DomainObject.Predmet.ProtuStrankaListNazivFormated>
    <izvorni_sadrzaj>
      <item>B5 DISTRIBUCIJA jednostavno društvo s ograničenom odgovornošću za proizvodnju, trgovinu i usluge</item>
    </izvorni_sadrzaj>
    <derivirana_varijabla naziv="DomainObject.Predmet.ProtuStrankaListNazivFormated_1">
      <item>B5 DISTRIBUCIJA jednostavno društvo s ograničenom odgovornošću za proizvodnju, trgovinu i usluge</item>
    </derivirana_varijabla>
  </DomainObject.Predmet.ProtuStrankaListNazivFormated>
  <DomainObject.Predmet.ProtuStrankaListNazivFormatedOIB>
    <izvorni_sadrzaj>
      <item>B5 DISTRIBUCIJA jednostavno društvo s ograničenom odgovornošću za proizvodnju, trgovinu i usluge, OIB 20442087560</item>
    </izvorni_sadrzaj>
    <derivirana_varijabla naziv="DomainObject.Predmet.ProtuStrankaListNazivFormatedOIB_1">
      <item>B5 DISTRIBUCIJA jednostavno društvo s ograničenom odgovornošću za proizvodnju, trgovinu i usluge, OIB 20442087560</item>
    </derivirana_varijabla>
  </DomainObject.Predmet.ProtuStrankaListNazivFormatedOIB>
  <DomainObject.Predmet.OstaliListFormated>
    <izvorni_sadrzaj>
      <item>Domagoj Škrtić punomoćnik sudionika u postupku B5 DISTRIBUCIJA jednostavno društvo s ograničenom odgovornošću za proizvodnju, trgovinu i usluge</item>
    </izvorni_sadrzaj>
    <derivirana_varijabla naziv="DomainObject.Predmet.OstaliListFormated_1">
      <item>Domagoj Škrtić punomoćnik sudionika u postupku B5 DISTRIBUCIJA jednostavno društvo s ograničenom odgovornošću za proizvodnju, trgovinu i usluge</item>
    </derivirana_varijabla>
  </DomainObject.Predmet.OstaliListFormated>
  <DomainObject.Predmet.OstaliListFormatedOIB>
    <izvorni_sadrzaj>
      <item>Domagoj Škrtić, OIB 54261231228 punomoćnik sudionika u postupku B5 DISTRIBUCIJA jednostavno društvo s ograničenom odgovornošću za proizvodnju, trgovinu i usluge</item>
    </izvorni_sadrzaj>
    <derivirana_varijabla naziv="DomainObject.Predmet.OstaliListFormatedOIB_1">
      <item>Domagoj Škrtić, OIB 54261231228 punomoćnik sudionika u postupku B5 DISTRIBUCIJA jednostavno društvo s ograničenom odgovornošću za proizvodnju, trgovinu i usluge</item>
    </derivirana_varijabla>
  </DomainObject.Predmet.OstaliListFormatedOIB>
  <DomainObject.Predmet.OstaliListFormatedWithAdress>
    <izvorni_sadrzaj>
      <item>Domagoj Škrtić, Ljudevita Šestića 4, 47000 Karlovac punomoćnik sudionika u postupku B5 DISTRIBUCIJA jednostavno društvo s ograničenom odgovornošću za proizvodnju, trgovinu i usluge</item>
    </izvorni_sadrzaj>
    <derivirana_varijabla naziv="DomainObject.Predmet.OstaliListFormatedWithAdress_1">
      <item>Domagoj Škrtić, Ljudevita Šestića 4, 47000 Karlovac punomoćnik sudionika u postupku B5 DISTRIBUCIJA jednostavno društvo s ograničenom odgovornošću za proizvodnju, trgovinu i usluge</item>
    </derivirana_varijabla>
  </DomainObject.Predmet.OstaliListFormatedWithAdress>
  <DomainObject.Predmet.OstaliListFormatedWithAdressOIB>
    <izvorni_sadrzaj>
      <item>Domagoj Škrtić, OIB 54261231228, Ljudevita Šestića 4, 47000 Karlovac punomoćnik sudionika u postupku B5 DISTRIBUCIJA jednostavno društvo s ograničenom odgovornošću za proizvodnju, trgovinu i usluge</item>
    </izvorni_sadrzaj>
    <derivirana_varijabla naziv="DomainObject.Predmet.OstaliListFormatedWithAdressOIB_1">
      <item>Domagoj Škrtić, OIB 54261231228, Ljudevita Šestića 4, 47000 Karlovac punomoćnik sudionika u postupku B5 DISTRIBUCIJA jednostavno društvo s ograničenom odgovornošću za proizvodnju, trgovinu i usluge</item>
    </derivirana_varijabla>
  </DomainObject.Predmet.OstaliListFormatedWithAdressOIB>
  <DomainObject.Predmet.OstaliListNazivFormated>
    <izvorni_sadrzaj>
      <item>Domagoj Škrtić</item>
    </izvorni_sadrzaj>
    <derivirana_varijabla naziv="DomainObject.Predmet.OstaliListNazivFormated_1">
      <item>Domagoj Škrtić</item>
    </derivirana_varijabla>
  </DomainObject.Predmet.OstaliListNazivFormated>
  <DomainObject.Predmet.OstaliListNazivFormatedOIB>
    <izvorni_sadrzaj>
      <item>Domagoj Škrtić, OIB 54261231228</item>
    </izvorni_sadrzaj>
    <derivirana_varijabla naziv="DomainObject.Predmet.OstaliListNazivFormatedOIB_1">
      <item>Domagoj Škrtić, OIB 54261231228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St-119/2017-3</izvorni_sadrzaj>
    <derivirana_varijabla naziv="DomainObject.PoslovniBrojDokumenta_1">St-119/2017-3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B5 DISTRIBUCIJA jednostavno društvo s ograničenom odgovornošću za proizvodnju, trgovinu i usluge</izvorni_sadrzaj>
    <derivirana_varijabla naziv="DomainObject.Predmet.ProtustrankaIDrugi_1">B5 DISTRIBUCIJA jednostavno društvo s ograničenom odgovornošću za proizvodnju, trgovinu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B5 DISTRIBUCIJA jednostavno društvo s ograničenom odgovornošću za proizvodnju, trgovinu i usluge, OIB 20442087560, Sarajevska 2, 47000 Karlovac</izvorni_sadrzaj>
    <derivirana_varijabla naziv="DomainObject.Predmet.ProtustrankaIDrugiAdressOIB_1">B5 DISTRIBUCIJA jednostavno društvo s ograničenom odgovornošću za proizvodnju, trgovinu i usluge, OIB 20442087560, Sarajevska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B5 DISTRIBUCIJA jednostavno društvo s ograničenom odgovornošću za proizvodnju, trgovinu i usluge</item>
      <item>FINA regionalni centar Zagreb, podružnica Karlovac</item>
      <item>Domagoj Škrtić</item>
    </izvorni_sadrzaj>
    <derivirana_varijabla naziv="DomainObject.Predmet.SudioniciListNaziv_1">
      <item>B5 DISTRIBUCIJA jednostavno društvo s ograničenom odgovornošću za proizvodnju, trgovinu i usluge</item>
      <item>FINA regionalni centar Zagreb, podružnica Karlovac</item>
      <item>Domagoj Škrtić</item>
    </derivirana_varijabla>
  </DomainObject.Predmet.SudioniciListNaziv>
  <DomainObject.Predmet.SudioniciListAdressOIB>
    <izvorni_sadrzaj>
      <item>B5 DISTRIBUCIJA jednostavno društvo s ograničenom odgovornošću za proizvodnju, trgovinu i usluge, OIB 20442087560, Sarajevska 2,47000 Karlovac</item>
      <item>FINA regionalni centar Zagreb, podružnica Karlovac, OIB 85821130368, Vitezovićeva 1,47000 Karlovac</item>
      <item>Domagoj Škrtić, OIB 54261231228, Ljudevita Šestića 4,47000 Karlovac</item>
    </izvorni_sadrzaj>
    <derivirana_varijabla naziv="DomainObject.Predmet.SudioniciListAdressOIB_1">
      <item>B5 DISTRIBUCIJA jednostavno društvo s ograničenom odgovornošću za proizvodnju, trgovinu i usluge, OIB 20442087560, Sarajevska 2,47000 Karlovac</item>
      <item>FINA regionalni centar Zagreb, podružnica Karlovac, OIB 85821130368, Vitezovićeva 1,47000 Karlovac</item>
      <item>Domagoj Škrtić, OIB 54261231228, Ljudevita Šestića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7A54C4-16F6-4426-97AE-E70E1D4096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3615</properties:Characters>
  <properties:Lines>98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2017-05-08T09:51:00Z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