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3ebb" w14:paraId="aa43ebb" w:rsidRDefault="00E370FF" w:rsidR="002C5A29" w:rsidRPr="00E7090A">
      <w:pPr>
        <w15:collapsed w:val="false"/>
      </w:pPr>
      <w:bookmarkStart w:name="_GoBack" w:id="0"/>
      <w:bookmarkEnd w:id="0"/>
      <w:r w:rsidRPr="00E7090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E7090A">
      <w:r w:rsidRPr="00E7090A">
        <w:t xml:space="preserve">REPUBLIKA HRVATSKA </w:t>
      </w:r>
    </w:p>
    <w:p w:rsidRDefault="00DA2EAC" w:rsidP="00E370FF" w:rsidR="00DA2EAC" w:rsidRPr="00E7090A">
      <w:pPr>
        <w:tabs>
          <w:tab w:pos="7170" w:val="left"/>
        </w:tabs>
      </w:pPr>
      <w:r w:rsidRPr="00E7090A">
        <w:t>TRGOVAČKI SUD U ZAGREBU</w:t>
      </w:r>
      <w:r w:rsidR="00E370FF" w:rsidRPr="00E7090A">
        <w:tab/>
        <w:t>4 St-</w:t>
      </w:r>
      <w:r w:rsidR="000F56B4" w:rsidRPr="00E7090A">
        <w:t>1490</w:t>
      </w:r>
      <w:r w:rsidR="00EF4FFA" w:rsidRPr="00E7090A">
        <w:t>/17</w:t>
      </w:r>
    </w:p>
    <w:p w:rsidRDefault="00DA2EAC" w:rsidR="00DA2EAC" w:rsidRPr="00E7090A">
      <w:r w:rsidRPr="00E7090A">
        <w:t xml:space="preserve">STALNA SLUŽBA </w:t>
      </w:r>
    </w:p>
    <w:p w:rsidRDefault="00DA2EAC" w:rsidR="00DA2EAC" w:rsidRPr="00E7090A">
      <w:r w:rsidRPr="00E7090A">
        <w:t xml:space="preserve">Karlovac, </w:t>
      </w:r>
      <w:r w:rsidR="00435B5D" w:rsidRPr="00E7090A">
        <w:t>Ljudevita Šestića 4</w:t>
      </w:r>
    </w:p>
    <w:p w:rsidRDefault="002C5A29" w:rsidR="002C5A29" w:rsidRPr="00E7090A"/>
    <w:p w:rsidRDefault="002C5A29" w:rsidP="0044721B" w:rsidR="002C5A29" w:rsidRPr="00E7090A">
      <w:pPr>
        <w:tabs>
          <w:tab w:pos="4050" w:val="left"/>
        </w:tabs>
      </w:pPr>
      <w:r w:rsidRPr="00E7090A">
        <w:tab/>
      </w:r>
    </w:p>
    <w:p w:rsidRDefault="00DA2EAC" w:rsidP="00DA2EAC" w:rsidR="0044721B" w:rsidRPr="00E7090A">
      <w:pPr>
        <w:tabs>
          <w:tab w:pos="4050" w:val="left"/>
        </w:tabs>
        <w:jc w:val="center"/>
      </w:pPr>
      <w:r w:rsidRPr="00E7090A">
        <w:t>R</w:t>
      </w:r>
      <w:r w:rsidR="00A54037" w:rsidRPr="00E7090A">
        <w:t xml:space="preserve"> </w:t>
      </w:r>
      <w:r w:rsidRPr="00E7090A">
        <w:t>E</w:t>
      </w:r>
      <w:r w:rsidR="00A54037" w:rsidRPr="00E7090A">
        <w:t xml:space="preserve"> </w:t>
      </w:r>
      <w:r w:rsidRPr="00E7090A">
        <w:t>P</w:t>
      </w:r>
      <w:r w:rsidR="00A54037" w:rsidRPr="00E7090A">
        <w:t xml:space="preserve"> </w:t>
      </w:r>
      <w:r w:rsidRPr="00E7090A">
        <w:t>U</w:t>
      </w:r>
      <w:r w:rsidR="00A54037" w:rsidRPr="00E7090A">
        <w:t xml:space="preserve"> </w:t>
      </w:r>
      <w:r w:rsidRPr="00E7090A">
        <w:t>B</w:t>
      </w:r>
      <w:r w:rsidR="00A54037" w:rsidRPr="00E7090A">
        <w:t xml:space="preserve"> </w:t>
      </w:r>
      <w:r w:rsidRPr="00E7090A">
        <w:t>L</w:t>
      </w:r>
      <w:r w:rsidR="00A54037" w:rsidRPr="00E7090A">
        <w:t xml:space="preserve"> </w:t>
      </w:r>
      <w:r w:rsidRPr="00E7090A">
        <w:t>I</w:t>
      </w:r>
      <w:r w:rsidR="00A54037" w:rsidRPr="00E7090A">
        <w:t xml:space="preserve"> </w:t>
      </w:r>
      <w:r w:rsidRPr="00E7090A">
        <w:t>K</w:t>
      </w:r>
      <w:r w:rsidR="00A54037" w:rsidRPr="00E7090A">
        <w:t xml:space="preserve"> </w:t>
      </w:r>
      <w:r w:rsidRPr="00E7090A">
        <w:t>A</w:t>
      </w:r>
      <w:r w:rsidR="00A54037" w:rsidRPr="00E7090A">
        <w:t xml:space="preserve">  </w:t>
      </w:r>
      <w:r w:rsidRPr="00E7090A">
        <w:t xml:space="preserve"> H</w:t>
      </w:r>
      <w:r w:rsidR="00A54037" w:rsidRPr="00E7090A">
        <w:t xml:space="preserve"> </w:t>
      </w:r>
      <w:r w:rsidRPr="00E7090A">
        <w:t>R</w:t>
      </w:r>
      <w:r w:rsidR="00A54037" w:rsidRPr="00E7090A">
        <w:t xml:space="preserve"> </w:t>
      </w:r>
      <w:r w:rsidRPr="00E7090A">
        <w:t>V</w:t>
      </w:r>
      <w:r w:rsidR="00A54037" w:rsidRPr="00E7090A">
        <w:t xml:space="preserve"> </w:t>
      </w:r>
      <w:r w:rsidRPr="00E7090A">
        <w:t>A</w:t>
      </w:r>
      <w:r w:rsidR="00A54037" w:rsidRPr="00E7090A">
        <w:t xml:space="preserve"> </w:t>
      </w:r>
      <w:r w:rsidRPr="00E7090A">
        <w:t>T</w:t>
      </w:r>
      <w:r w:rsidR="00A54037" w:rsidRPr="00E7090A">
        <w:t xml:space="preserve"> </w:t>
      </w:r>
      <w:r w:rsidRPr="00E7090A">
        <w:t>S</w:t>
      </w:r>
      <w:r w:rsidR="00A54037" w:rsidRPr="00E7090A">
        <w:t xml:space="preserve"> </w:t>
      </w:r>
      <w:r w:rsidRPr="00E7090A">
        <w:t>K</w:t>
      </w:r>
      <w:r w:rsidR="00A54037" w:rsidRPr="00E7090A">
        <w:t xml:space="preserve"> </w:t>
      </w:r>
      <w:r w:rsidRPr="00E7090A">
        <w:t>A</w:t>
      </w:r>
    </w:p>
    <w:p w:rsidRDefault="00475324" w:rsidP="00475324" w:rsidR="00475324" w:rsidRPr="00E7090A">
      <w:pPr>
        <w:tabs>
          <w:tab w:pos="4050" w:val="left"/>
        </w:tabs>
        <w:jc w:val="center"/>
      </w:pPr>
      <w:r w:rsidRPr="00E7090A">
        <w:t>R J E Š E N J E</w:t>
      </w:r>
    </w:p>
    <w:p w:rsidRDefault="002C5A29" w:rsidR="002C5A29" w:rsidRPr="00E7090A"/>
    <w:p w:rsidRDefault="00FE69D1" w:rsidP="001F2FBF" w:rsidR="00FE69D1" w:rsidRPr="00E7090A">
      <w:pPr>
        <w:ind w:firstLine="708"/>
        <w:jc w:val="both"/>
      </w:pPr>
      <w:r w:rsidRPr="00E7090A">
        <w:t>Trgovački sud u Zagrebu</w:t>
      </w:r>
      <w:r w:rsidR="001F2FBF" w:rsidRPr="00E7090A">
        <w:t>,</w:t>
      </w:r>
      <w:r w:rsidRPr="00E7090A">
        <w:t xml:space="preserve"> Stalna Služba</w:t>
      </w:r>
      <w:r w:rsidR="001F2FBF" w:rsidRPr="00E7090A">
        <w:t>,</w:t>
      </w:r>
      <w:r w:rsidRPr="00E7090A">
        <w:t xml:space="preserve"> po sucu</w:t>
      </w:r>
      <w:r w:rsidR="001F2FBF" w:rsidRPr="00E7090A">
        <w:t xml:space="preserve"> Goranki Boljkovac,</w:t>
      </w:r>
      <w:r w:rsidRPr="00E7090A">
        <w:t xml:space="preserve"> kao stečajnom sucu</w:t>
      </w:r>
      <w:r w:rsidR="001F2FBF" w:rsidRPr="00E7090A">
        <w:t>,</w:t>
      </w:r>
      <w:r w:rsidRPr="00E7090A">
        <w:t xml:space="preserve"> </w:t>
      </w:r>
      <w:r w:rsidR="004A506B" w:rsidRPr="00E7090A">
        <w:t>postupajući po prijedlogu predlagatelja Republika Hrvatska, Ministarstvo financija, Porezna uprava, Područni ured Zagreb, OIB 18683136487, kojeg zastupa Županijsko državno odvjetništvo u Zagrebu,</w:t>
      </w:r>
      <w:r w:rsidRPr="00E7090A">
        <w:t xml:space="preserve"> </w:t>
      </w:r>
      <w:r w:rsidR="00923DB6" w:rsidRPr="00E7090A">
        <w:t xml:space="preserve">za otvaranje </w:t>
      </w:r>
      <w:r w:rsidRPr="00E7090A">
        <w:t>stečajno</w:t>
      </w:r>
      <w:r w:rsidR="00923DB6" w:rsidRPr="00E7090A">
        <w:t>ga</w:t>
      </w:r>
      <w:r w:rsidRPr="00E7090A">
        <w:t xml:space="preserve"> postupk</w:t>
      </w:r>
      <w:r w:rsidR="00923DB6" w:rsidRPr="00E7090A">
        <w:t>a</w:t>
      </w:r>
      <w:r w:rsidRPr="00E7090A">
        <w:t xml:space="preserve"> nad dužnikom </w:t>
      </w:r>
      <w:r w:rsidR="000F56B4" w:rsidRPr="00E7090A">
        <w:t>TRGOAGENCIJA d.o.o., OIB 72527933726, Zagreb, Dankovečka 27</w:t>
      </w:r>
      <w:r w:rsidR="00BF529A" w:rsidRPr="00E7090A">
        <w:t>,</w:t>
      </w:r>
      <w:r w:rsidR="004A506B" w:rsidRPr="00E7090A">
        <w:t xml:space="preserve"> </w:t>
      </w:r>
      <w:r w:rsidR="009459C3" w:rsidRPr="00E7090A">
        <w:t xml:space="preserve">dana </w:t>
      </w:r>
      <w:r w:rsidR="00AD2ABF" w:rsidRPr="00E7090A">
        <w:t>31. svibnja 2017</w:t>
      </w:r>
      <w:r w:rsidRPr="00E7090A">
        <w:t>.</w:t>
      </w:r>
      <w:r w:rsidR="001F2FBF" w:rsidRPr="00E7090A">
        <w:t xml:space="preserve"> godine</w:t>
      </w:r>
    </w:p>
    <w:p w:rsidRDefault="00FE69D1" w:rsidP="00FE69D1" w:rsidR="00FE69D1" w:rsidRPr="00E7090A">
      <w:pPr>
        <w:jc w:val="both"/>
      </w:pPr>
    </w:p>
    <w:p w:rsidRDefault="00FE69D1" w:rsidP="00FE69D1" w:rsidR="00FE69D1" w:rsidRPr="00E7090A">
      <w:pPr>
        <w:jc w:val="center"/>
      </w:pPr>
      <w:r w:rsidRPr="00E7090A">
        <w:t>r i j e š i o    je</w:t>
      </w:r>
    </w:p>
    <w:p w:rsidRDefault="00FE69D1" w:rsidP="00FE69D1" w:rsidR="00FE69D1" w:rsidRPr="00E7090A">
      <w:pPr>
        <w:jc w:val="center"/>
      </w:pPr>
    </w:p>
    <w:p w:rsidRDefault="001F2FBF" w:rsidP="001F2FBF" w:rsidR="00FE69D1" w:rsidRPr="00E7090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E7090A">
        <w:rPr>
          <w:rFonts w:hAnsi="Times New Roman" w:ascii="Times New Roman"/>
          <w:szCs w:val="24"/>
        </w:rPr>
        <w:t>I</w:t>
      </w:r>
      <w:r w:rsidR="00FE69D1" w:rsidRPr="00E7090A">
        <w:rPr>
          <w:rFonts w:hAnsi="Times New Roman" w:ascii="Times New Roman"/>
          <w:szCs w:val="24"/>
        </w:rPr>
        <w:t>.</w:t>
      </w:r>
      <w:r w:rsidRPr="00E7090A">
        <w:rPr>
          <w:rFonts w:hAnsi="Times New Roman" w:ascii="Times New Roman"/>
          <w:szCs w:val="24"/>
        </w:rPr>
        <w:t xml:space="preserve"> </w:t>
      </w:r>
      <w:r w:rsidR="00FE69D1" w:rsidRPr="00E7090A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E7090A">
        <w:rPr>
          <w:rFonts w:hAnsi="Times New Roman" w:ascii="Times New Roman"/>
          <w:szCs w:val="24"/>
        </w:rPr>
        <w:t>a</w:t>
      </w:r>
      <w:r w:rsidR="00FE69D1" w:rsidRPr="00E7090A">
        <w:rPr>
          <w:rFonts w:hAnsi="Times New Roman" w:ascii="Times New Roman"/>
          <w:szCs w:val="24"/>
        </w:rPr>
        <w:t xml:space="preserve"> postupka nad dužnikom</w:t>
      </w:r>
      <w:r w:rsidRPr="00E7090A">
        <w:rPr>
          <w:rFonts w:hAnsi="Times New Roman" w:ascii="Times New Roman"/>
          <w:szCs w:val="24"/>
        </w:rPr>
        <w:t xml:space="preserve"> </w:t>
      </w:r>
      <w:r w:rsidR="00E7090A" w:rsidRPr="00E7090A">
        <w:rPr>
          <w:rFonts w:hAnsi="Times New Roman" w:ascii="Times New Roman"/>
          <w:szCs w:val="24"/>
        </w:rPr>
        <w:t>TRGOAGENCIJA d.o.o., OIB 72527933726, Zagreb, Dankovečka 27</w:t>
      </w:r>
      <w:r w:rsidR="00FE69D1" w:rsidRPr="00E7090A">
        <w:rPr>
          <w:rFonts w:hAnsi="Times New Roman" w:ascii="Times New Roman"/>
          <w:szCs w:val="24"/>
        </w:rPr>
        <w:t>.</w:t>
      </w:r>
    </w:p>
    <w:p w:rsidRDefault="00FE69D1" w:rsidP="00FE69D1" w:rsidR="00FE69D1" w:rsidRPr="00E7090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E7090A">
      <w:pPr>
        <w:ind w:firstLine="567"/>
        <w:jc w:val="both"/>
      </w:pPr>
      <w:r w:rsidRPr="00E7090A">
        <w:t>II</w:t>
      </w:r>
      <w:r w:rsidR="00FE69D1" w:rsidRPr="00E7090A">
        <w:t>.</w:t>
      </w:r>
      <w:r w:rsidRPr="00E7090A">
        <w:t xml:space="preserve"> </w:t>
      </w:r>
      <w:r w:rsidR="00FE69D1" w:rsidRPr="00E7090A">
        <w:t>Zakazuje se ročište radi očitovanja o prijedlogu za otvaranje stečajnog</w:t>
      </w:r>
      <w:r w:rsidR="00923DB6" w:rsidRPr="00E7090A">
        <w:t>a</w:t>
      </w:r>
      <w:r w:rsidR="00FE69D1" w:rsidRPr="00E7090A">
        <w:t xml:space="preserve"> postupka nad dužnikom za dan </w:t>
      </w:r>
      <w:r w:rsidR="00E7090A">
        <w:rPr>
          <w:b/>
        </w:rPr>
        <w:t>14</w:t>
      </w:r>
      <w:r w:rsidR="00AD2ABF" w:rsidRPr="00E7090A">
        <w:rPr>
          <w:b/>
        </w:rPr>
        <w:t>. rujna</w:t>
      </w:r>
      <w:r w:rsidR="00FE69D1" w:rsidRPr="00E7090A">
        <w:rPr>
          <w:b/>
        </w:rPr>
        <w:t xml:space="preserve"> 201</w:t>
      </w:r>
      <w:r w:rsidR="00AD2ABF" w:rsidRPr="00E7090A">
        <w:rPr>
          <w:b/>
        </w:rPr>
        <w:t>7</w:t>
      </w:r>
      <w:r w:rsidR="00FE69D1" w:rsidRPr="00E7090A">
        <w:rPr>
          <w:b/>
        </w:rPr>
        <w:t xml:space="preserve">. u </w:t>
      </w:r>
      <w:r w:rsidR="004A506B" w:rsidRPr="00E7090A">
        <w:rPr>
          <w:b/>
        </w:rPr>
        <w:t>13,00</w:t>
      </w:r>
      <w:r w:rsidR="00FE69D1" w:rsidRPr="00E7090A">
        <w:rPr>
          <w:b/>
        </w:rPr>
        <w:t xml:space="preserve"> sati</w:t>
      </w:r>
      <w:r w:rsidR="00FE69D1" w:rsidRPr="00E7090A">
        <w:t xml:space="preserve"> u zgradi Trgovačkog suda u Zagrebu, Stalna služba, </w:t>
      </w:r>
      <w:r w:rsidR="00FE69D1" w:rsidRPr="00E7090A">
        <w:rPr>
          <w:b/>
        </w:rPr>
        <w:t>Karlovac, Ljudevita Šestića 4</w:t>
      </w:r>
      <w:r w:rsidR="00FE69D1" w:rsidRPr="00E7090A">
        <w:t xml:space="preserve">, soba broj </w:t>
      </w:r>
      <w:r w:rsidRPr="00E7090A">
        <w:t>3</w:t>
      </w:r>
      <w:r w:rsidR="00FE69D1" w:rsidRPr="00E7090A">
        <w:t>,</w:t>
      </w:r>
    </w:p>
    <w:p w:rsidRDefault="00FE69D1" w:rsidP="00FE69D1" w:rsidR="00FE69D1" w:rsidRPr="00E7090A">
      <w:pPr>
        <w:ind w:left="567"/>
      </w:pPr>
    </w:p>
    <w:p w:rsidRDefault="00FE69D1" w:rsidP="00FE69D1" w:rsidR="00FE69D1" w:rsidRPr="00E7090A">
      <w:r w:rsidRPr="00E7090A">
        <w:t xml:space="preserve"> na koje ročište se dostavom ovog rješenja pozivaju:</w:t>
      </w:r>
    </w:p>
    <w:p w:rsidRDefault="00FE69D1" w:rsidP="00FE69D1" w:rsidR="00FE69D1" w:rsidRPr="00E7090A">
      <w:pPr>
        <w:pStyle w:val="Odlomakpopisa"/>
        <w:ind w:left="0"/>
        <w:rPr>
          <w:rFonts w:hAnsi="Times New Roman" w:ascii="Times New Roman"/>
          <w:szCs w:val="24"/>
        </w:rPr>
      </w:pPr>
      <w:r w:rsidRPr="00E7090A">
        <w:rPr>
          <w:rFonts w:hAnsi="Times New Roman" w:ascii="Times New Roman"/>
          <w:szCs w:val="24"/>
        </w:rPr>
        <w:t xml:space="preserve">-predlagatelj </w:t>
      </w:r>
      <w:r w:rsidR="004A506B" w:rsidRPr="00E7090A">
        <w:rPr>
          <w:rFonts w:hAnsi="Times New Roman" w:ascii="Times New Roman"/>
          <w:szCs w:val="24"/>
        </w:rPr>
        <w:t>po Županijskom državnom odvjetništvu u Zagrebu,</w:t>
      </w:r>
    </w:p>
    <w:p w:rsidRDefault="00FE69D1" w:rsidP="00FE69D1" w:rsidR="00FE69D1" w:rsidRPr="00E7090A">
      <w:r w:rsidRPr="00E7090A">
        <w:t xml:space="preserve">-dužnik, </w:t>
      </w:r>
    </w:p>
    <w:p w:rsidRDefault="00FE69D1" w:rsidP="00FE69D1" w:rsidR="00FE69D1" w:rsidRPr="00E7090A">
      <w:r w:rsidRPr="00E7090A">
        <w:t>-</w:t>
      </w:r>
      <w:r w:rsidR="004A506B" w:rsidRPr="00E7090A">
        <w:t>zakonski zastupni</w:t>
      </w:r>
      <w:r w:rsidR="00E7090A">
        <w:t>k</w:t>
      </w:r>
      <w:r w:rsidRPr="00E7090A">
        <w:t xml:space="preserve"> dužnika</w:t>
      </w:r>
      <w:r w:rsidR="001F2FBF" w:rsidRPr="00E7090A">
        <w:t xml:space="preserve"> </w:t>
      </w:r>
      <w:r w:rsidR="00E7090A">
        <w:t>Ante Ivančić</w:t>
      </w:r>
      <w:r w:rsidR="00D1431E" w:rsidRPr="00E7090A">
        <w:t>,</w:t>
      </w:r>
      <w:r w:rsidR="001F2FBF" w:rsidRPr="00E7090A">
        <w:t xml:space="preserve"> </w:t>
      </w:r>
    </w:p>
    <w:p w:rsidRDefault="00FE69D1" w:rsidP="00FE69D1" w:rsidR="008F3C71" w:rsidRPr="00E7090A">
      <w:r w:rsidRPr="00E7090A">
        <w:t>-</w:t>
      </w:r>
      <w:r w:rsidR="002960FC" w:rsidRPr="00E7090A">
        <w:t>FINA</w:t>
      </w:r>
      <w:r w:rsidR="008F3C71" w:rsidRPr="00E7090A">
        <w:t>,</w:t>
      </w:r>
    </w:p>
    <w:p w:rsidRDefault="008F3C71" w:rsidP="00FE69D1" w:rsidR="00E7090A">
      <w:r w:rsidRPr="00E7090A">
        <w:t>-</w:t>
      </w:r>
      <w:r w:rsidR="00E7090A">
        <w:t>Partner banka d.d.,</w:t>
      </w:r>
    </w:p>
    <w:p w:rsidRDefault="00E7090A" w:rsidP="00FE69D1" w:rsidR="00AB2745" w:rsidRPr="00E7090A">
      <w:r>
        <w:t>-Štedbanka d.d.</w:t>
      </w:r>
      <w:r w:rsidR="00AD2ABF" w:rsidRPr="00E7090A">
        <w:t>.</w:t>
      </w:r>
    </w:p>
    <w:p w:rsidRDefault="00FE69D1" w:rsidP="00FE69D1" w:rsidR="00FE69D1" w:rsidRPr="00E7090A"/>
    <w:p w:rsidRDefault="001F2FBF" w:rsidP="00FE69D1" w:rsidR="00FE69D1" w:rsidRPr="00E7090A">
      <w:pPr>
        <w:ind w:left="567"/>
        <w:jc w:val="both"/>
      </w:pPr>
      <w:r w:rsidRPr="00E7090A">
        <w:t>III</w:t>
      </w:r>
      <w:r w:rsidR="00FE69D1" w:rsidRPr="00E7090A">
        <w:t>.</w:t>
      </w:r>
      <w:r w:rsidRPr="00E7090A">
        <w:t xml:space="preserve"> </w:t>
      </w:r>
      <w:r w:rsidR="00FE69D1" w:rsidRPr="00E7090A">
        <w:t>Pozvane osobe mogu se o prijedlogu i pisano očitovati.</w:t>
      </w:r>
    </w:p>
    <w:p w:rsidRDefault="00FE69D1" w:rsidP="00FE69D1" w:rsidR="00FE69D1" w:rsidRPr="00E7090A">
      <w:pPr>
        <w:jc w:val="both"/>
      </w:pPr>
    </w:p>
    <w:p w:rsidRDefault="00FE69D1" w:rsidP="00FE69D1" w:rsidR="00FE69D1" w:rsidRPr="00E7090A">
      <w:pPr>
        <w:jc w:val="center"/>
        <w:rPr>
          <w:lang w:val="de-DE"/>
        </w:rPr>
      </w:pPr>
      <w:r w:rsidRPr="00E7090A">
        <w:t>Obrazloženje</w:t>
      </w:r>
      <w:r w:rsidR="009459C3" w:rsidRPr="00E7090A">
        <w:t xml:space="preserve"> </w:t>
      </w:r>
      <w:r w:rsidR="002960FC" w:rsidRPr="00E7090A">
        <w:t xml:space="preserve"> </w:t>
      </w:r>
    </w:p>
    <w:p w:rsidRDefault="00FE69D1" w:rsidP="00FE69D1" w:rsidR="00FE69D1" w:rsidRPr="00E7090A">
      <w:pPr>
        <w:ind w:firstLine="720"/>
        <w:jc w:val="both"/>
      </w:pPr>
    </w:p>
    <w:p w:rsidRDefault="001F2FBF" w:rsidP="004A506B" w:rsidR="00E7090A">
      <w:pPr>
        <w:ind w:firstLine="720"/>
        <w:jc w:val="both"/>
      </w:pPr>
      <w:r w:rsidRPr="00E7090A">
        <w:t xml:space="preserve">Pravomoćnim rješenjem </w:t>
      </w:r>
      <w:r w:rsidR="009459C3" w:rsidRPr="00E7090A">
        <w:t>ovog suda</w:t>
      </w:r>
      <w:r w:rsidRPr="00E7090A">
        <w:t xml:space="preserve"> posl.br. </w:t>
      </w:r>
      <w:r w:rsidR="00E7090A">
        <w:t>1</w:t>
      </w:r>
      <w:r w:rsidRPr="00E7090A">
        <w:t xml:space="preserve"> St-</w:t>
      </w:r>
      <w:r w:rsidR="00E7090A">
        <w:t>1759</w:t>
      </w:r>
      <w:r w:rsidR="004A506B" w:rsidRPr="00E7090A">
        <w:t>/15</w:t>
      </w:r>
      <w:r w:rsidRPr="00E7090A">
        <w:t xml:space="preserve"> od </w:t>
      </w:r>
      <w:r w:rsidR="00E7090A">
        <w:t>2. kolovoza 2016</w:t>
      </w:r>
      <w:r w:rsidRPr="00E7090A">
        <w:t xml:space="preserve">. godine obustavljen je skraćeni stečajni postupak nad dužnikom </w:t>
      </w:r>
      <w:r w:rsidR="00E7090A" w:rsidRPr="00E7090A">
        <w:t>TRGOAGENCIJA d.o.o., OIB 72527933726, Zagreb, Dankovečka 27</w:t>
      </w:r>
      <w:r w:rsidR="004A506B" w:rsidRPr="00E7090A">
        <w:t xml:space="preserve">. Naime, vjerovnik Republika Hrvatska, Ministarstvo financija, Porezna uprava, podnio je prijedlog za otvaranje stečajnog postupka nad dužnikom te izvijestio sud da dužnik ima imovinu, tj. da je dužnik </w:t>
      </w:r>
      <w:r w:rsidR="00E7090A">
        <w:t>kod Općinskog suda u Varaždinu, Zemljišnoknjižni odjel u Novom Marofu, upisan kao vlasnik nekretnina kat. čestice 2690, 3144 i 3163, upisanih u zk.ul. 2310 k.o. Tuhovec i kat. čestice 2733 upisane u zk.ul. 2312 k.o. Tuhovec.</w:t>
      </w:r>
    </w:p>
    <w:p w:rsidRDefault="002F792C" w:rsidP="004A506B" w:rsidR="001F2FBF" w:rsidRPr="00E7090A">
      <w:pPr>
        <w:ind w:firstLine="708"/>
        <w:jc w:val="both"/>
      </w:pPr>
      <w:r w:rsidRPr="00E7090A">
        <w:lastRenderedPageBreak/>
        <w:t xml:space="preserve">Slijedom navedenog, sukladno odredbi čl. 433. Stečajnog zakona (Narodne novine broj 71/15, dalje u tekstu: SZ-a) doneseno je ranije navedeno rješenje o obustavi skraćenog stečajnog postupka, </w:t>
      </w:r>
      <w:r w:rsidR="004A506B" w:rsidRPr="00E7090A">
        <w:t xml:space="preserve">nakon pravomoćnosti kojeg se postupak nastavlja </w:t>
      </w:r>
      <w:r w:rsidRPr="00E7090A">
        <w:t>primjenom općih odredbi stečajnog postupka Stečajnog zakona.</w:t>
      </w:r>
    </w:p>
    <w:p w:rsidRDefault="002F792C" w:rsidP="00FE69D1" w:rsidR="002F792C" w:rsidRPr="00E7090A">
      <w:pPr>
        <w:ind w:firstLine="720"/>
        <w:jc w:val="both"/>
      </w:pPr>
    </w:p>
    <w:p w:rsidRDefault="002F792C" w:rsidP="00FE69D1" w:rsidR="00FE69D1" w:rsidRPr="00E7090A">
      <w:pPr>
        <w:ind w:firstLine="720"/>
        <w:jc w:val="both"/>
      </w:pPr>
      <w:r w:rsidRPr="00E7090A">
        <w:t>Slijedom navedenog, sud je t</w:t>
      </w:r>
      <w:r w:rsidR="00FE69D1" w:rsidRPr="00E7090A">
        <w:t>emeljem odredbe čl. 115. st. 1. SZ</w:t>
      </w:r>
      <w:r w:rsidRPr="00E7090A">
        <w:t xml:space="preserve">-a donio </w:t>
      </w:r>
      <w:r w:rsidR="00FE69D1" w:rsidRPr="00E7090A">
        <w:t>rješenje o pokretanju prethodnog</w:t>
      </w:r>
      <w:r w:rsidR="00F67B83" w:rsidRPr="00E7090A">
        <w:t>a</w:t>
      </w:r>
      <w:r w:rsidR="00FE69D1" w:rsidRPr="00E7090A">
        <w:t xml:space="preserve"> postupka radi utvrđivanja pretpostavki za otvaranje stečajnog</w:t>
      </w:r>
      <w:r w:rsidR="00F67B83" w:rsidRPr="00E7090A">
        <w:t>a</w:t>
      </w:r>
      <w:r w:rsidR="00FE69D1" w:rsidRPr="00E7090A">
        <w:t xml:space="preserve"> postupka </w:t>
      </w:r>
      <w:r w:rsidR="00F67B83" w:rsidRPr="00E7090A">
        <w:t>(</w:t>
      </w:r>
      <w:r w:rsidR="00FE69D1" w:rsidRPr="00E7090A">
        <w:t>prethodni postupak</w:t>
      </w:r>
      <w:r w:rsidR="00F67B83" w:rsidRPr="00E7090A">
        <w:t>), o čemu je odlučeno pod točkom I. izreke ovog rješenja</w:t>
      </w:r>
      <w:r w:rsidR="00FE69D1" w:rsidRPr="00E7090A">
        <w:t>.</w:t>
      </w:r>
    </w:p>
    <w:p w:rsidRDefault="00FE69D1" w:rsidP="00FE69D1" w:rsidR="00FE69D1" w:rsidRPr="00E7090A">
      <w:pPr>
        <w:ind w:firstLine="720"/>
        <w:jc w:val="both"/>
      </w:pPr>
    </w:p>
    <w:p w:rsidRDefault="00FE69D1" w:rsidP="00FE69D1" w:rsidR="00FE69D1" w:rsidRPr="00E7090A">
      <w:pPr>
        <w:ind w:firstLine="720"/>
        <w:jc w:val="both"/>
      </w:pPr>
      <w:r w:rsidRPr="00E7090A">
        <w:t>Sukladno odredbi čl. 123. st. 1. SZ-a sud je odmah zakazao ročište na koje su pozvan</w:t>
      </w:r>
      <w:r w:rsidR="003D4E19" w:rsidRPr="00E7090A">
        <w:t>i</w:t>
      </w:r>
      <w:r w:rsidRPr="00E7090A">
        <w:t xml:space="preserve"> </w:t>
      </w:r>
      <w:r w:rsidR="00F67B83" w:rsidRPr="00E7090A">
        <w:t xml:space="preserve">dužnik, </w:t>
      </w:r>
      <w:r w:rsidRPr="00E7090A">
        <w:t>osob</w:t>
      </w:r>
      <w:r w:rsidR="00F67B83" w:rsidRPr="00E7090A">
        <w:t>a</w:t>
      </w:r>
      <w:r w:rsidRPr="00E7090A">
        <w:t xml:space="preserve"> ovlašten</w:t>
      </w:r>
      <w:r w:rsidR="00F67B83" w:rsidRPr="00E7090A">
        <w:t>a</w:t>
      </w:r>
      <w:r w:rsidRPr="00E7090A">
        <w:t xml:space="preserve"> za zastupanje dužnika po zak</w:t>
      </w:r>
      <w:r w:rsidR="00D1431E" w:rsidRPr="00E7090A">
        <w:t>onu, podnositelj prijedloga</w:t>
      </w:r>
      <w:r w:rsidR="00AB2745" w:rsidRPr="00E7090A">
        <w:t>,</w:t>
      </w:r>
      <w:r w:rsidR="00F67B83" w:rsidRPr="00E7090A">
        <w:t xml:space="preserve"> FINA</w:t>
      </w:r>
      <w:r w:rsidR="00AB2745" w:rsidRPr="00E7090A">
        <w:t xml:space="preserve"> i banka kod koje dužnik ima otvoren račun</w:t>
      </w:r>
      <w:r w:rsidR="00D1431E" w:rsidRPr="00E7090A">
        <w:t xml:space="preserve">, </w:t>
      </w:r>
      <w:r w:rsidRPr="00E7090A">
        <w:t>te će se ist</w:t>
      </w:r>
      <w:r w:rsidR="003D4E19" w:rsidRPr="00E7090A">
        <w:t xml:space="preserve">i </w:t>
      </w:r>
      <w:r w:rsidRPr="00E7090A">
        <w:t>na ročištu očitovati o prijedlogu za otvaranje stečajnog</w:t>
      </w:r>
      <w:r w:rsidR="003D4E19" w:rsidRPr="00E7090A">
        <w:t>a</w:t>
      </w:r>
      <w:r w:rsidRPr="00E7090A">
        <w:t xml:space="preserve"> postupka, odnosno sukladno st. 2. istog članka o prijedlogu se mogu očitovati i pisano, pa je</w:t>
      </w:r>
      <w:r w:rsidR="00F67B83" w:rsidRPr="00E7090A">
        <w:t xml:space="preserve"> odlučeno kao pod točkama II. i III.</w:t>
      </w:r>
      <w:r w:rsidRPr="00E7090A">
        <w:t xml:space="preserve"> izreke rješenja.</w:t>
      </w:r>
    </w:p>
    <w:p w:rsidRDefault="00367C05" w:rsidP="00367C05" w:rsidR="002C5A29" w:rsidRPr="00E7090A">
      <w:pPr>
        <w:ind w:firstLine="900"/>
        <w:jc w:val="both"/>
      </w:pPr>
      <w:r w:rsidRPr="00E7090A">
        <w:t xml:space="preserve">  </w:t>
      </w:r>
    </w:p>
    <w:p w:rsidRDefault="002C5A29" w:rsidP="00577C3C" w:rsidR="002C5A29" w:rsidRPr="00E7090A">
      <w:pPr>
        <w:jc w:val="center"/>
      </w:pPr>
      <w:r w:rsidRPr="00E7090A">
        <w:t>U Karlovcu</w:t>
      </w:r>
      <w:r w:rsidR="00233CF9" w:rsidRPr="00E7090A">
        <w:t xml:space="preserve"> </w:t>
      </w:r>
      <w:r w:rsidR="00AD2ABF" w:rsidRPr="00E7090A">
        <w:t>31. svibnja 2017</w:t>
      </w:r>
      <w:r w:rsidRPr="00E7090A">
        <w:t>. godine</w:t>
      </w:r>
    </w:p>
    <w:p w:rsidRDefault="00367C05" w:rsidP="002C5A29" w:rsidR="00367C05" w:rsidRPr="00E7090A">
      <w:pPr>
        <w:jc w:val="both"/>
      </w:pPr>
    </w:p>
    <w:p w:rsidRDefault="00577C3C" w:rsidP="007170B8" w:rsidR="002C5A29" w:rsidRPr="00E7090A">
      <w:pPr>
        <w:ind w:left="6372"/>
        <w:jc w:val="both"/>
      </w:pPr>
      <w:r w:rsidRPr="00E7090A">
        <w:t xml:space="preserve">         </w:t>
      </w:r>
      <w:r w:rsidR="0028432A" w:rsidRPr="00E7090A">
        <w:t xml:space="preserve">        Su</w:t>
      </w:r>
      <w:r w:rsidR="007170B8" w:rsidRPr="00E7090A">
        <w:t>dac:</w:t>
      </w:r>
    </w:p>
    <w:p w:rsidRDefault="007170B8" w:rsidP="0094639D" w:rsidR="00161B3B" w:rsidRPr="00E7090A">
      <w:pPr>
        <w:jc w:val="both"/>
      </w:pPr>
      <w:r w:rsidRPr="00E7090A">
        <w:t xml:space="preserve">                                                                 </w:t>
      </w:r>
      <w:r w:rsidR="0084192B" w:rsidRPr="00E7090A">
        <w:t xml:space="preserve">  </w:t>
      </w:r>
      <w:r w:rsidRPr="00E7090A">
        <w:t xml:space="preserve">  </w:t>
      </w:r>
      <w:r w:rsidR="00E57778" w:rsidRPr="00E7090A">
        <w:t xml:space="preserve">  </w:t>
      </w:r>
      <w:r w:rsidR="009B65F4" w:rsidRPr="00E7090A">
        <w:t xml:space="preserve">         </w:t>
      </w:r>
      <w:r w:rsidR="00577C3C" w:rsidRPr="00E7090A">
        <w:t xml:space="preserve">                               </w:t>
      </w:r>
      <w:r w:rsidR="009224E9" w:rsidRPr="00E7090A">
        <w:t xml:space="preserve"> </w:t>
      </w:r>
      <w:r w:rsidR="00367C05" w:rsidRPr="00E7090A">
        <w:t>Goranka Boljkovac</w:t>
      </w:r>
      <w:r w:rsidR="00973C31" w:rsidRPr="00E7090A">
        <w:t>, v.r.</w:t>
      </w:r>
    </w:p>
    <w:p w:rsidRDefault="0094639D" w:rsidP="000B0BA1" w:rsidR="000B0BA1" w:rsidRPr="00E7090A">
      <w:pPr>
        <w:tabs>
          <w:tab w:pos="6900" w:val="left"/>
        </w:tabs>
        <w:jc w:val="both"/>
      </w:pPr>
      <w:r w:rsidRPr="00E7090A">
        <w:t xml:space="preserve"> </w:t>
      </w:r>
      <w:r w:rsidR="00161B3B" w:rsidRPr="00E7090A">
        <w:tab/>
      </w:r>
    </w:p>
    <w:p w:rsidRDefault="00973C31" w:rsidP="00973C31" w:rsidR="009B65F4" w:rsidRPr="00E7090A">
      <w:pPr>
        <w:tabs>
          <w:tab w:pos="6900" w:val="left"/>
        </w:tabs>
        <w:jc w:val="both"/>
      </w:pPr>
      <w:r w:rsidRPr="00E7090A">
        <w:tab/>
        <w:t>Za točnost otpravka-</w:t>
      </w:r>
    </w:p>
    <w:p w:rsidRDefault="00973C31" w:rsidP="00973C31" w:rsidR="00577C3C" w:rsidRPr="00E7090A">
      <w:pPr>
        <w:tabs>
          <w:tab w:pos="6900" w:val="left"/>
        </w:tabs>
      </w:pPr>
      <w:r w:rsidRPr="00E7090A">
        <w:tab/>
        <w:t>ovlašteni službenik:</w:t>
      </w:r>
    </w:p>
    <w:p w:rsidRDefault="00973C31" w:rsidP="00973C31" w:rsidR="0028432A" w:rsidRPr="00E7090A">
      <w:pPr>
        <w:tabs>
          <w:tab w:pos="6900" w:val="left"/>
        </w:tabs>
      </w:pPr>
      <w:r w:rsidRPr="00E7090A">
        <w:tab/>
        <w:t>Renata Klokočki</w:t>
      </w:r>
    </w:p>
    <w:p w:rsidRDefault="0028432A" w:rsidP="0028432A" w:rsidR="0028432A" w:rsidRPr="00E7090A"/>
    <w:p w:rsidRDefault="0028432A" w:rsidP="0028432A" w:rsidR="0028432A" w:rsidRPr="00E7090A"/>
    <w:p w:rsidRDefault="0028432A" w:rsidP="0028432A" w:rsidR="0028432A" w:rsidRPr="00E7090A"/>
    <w:p w:rsidRDefault="0028432A" w:rsidP="0028432A" w:rsidR="0028432A" w:rsidRPr="00E7090A">
      <w:r w:rsidRPr="00E7090A">
        <w:t xml:space="preserve">POUKA O PRAVNOM LIJEKU: </w:t>
      </w:r>
    </w:p>
    <w:p w:rsidRDefault="0028432A" w:rsidP="0028432A" w:rsidR="0028432A" w:rsidRPr="00E7090A">
      <w:pPr>
        <w:jc w:val="both"/>
      </w:pPr>
      <w:r w:rsidRPr="00E7090A">
        <w:t>Protiv ovog rješenja nije dopuštena žalba</w:t>
      </w:r>
    </w:p>
    <w:p w:rsidRDefault="0028432A" w:rsidP="0028432A" w:rsidR="0028432A" w:rsidRPr="00E7090A">
      <w:pPr>
        <w:jc w:val="both"/>
      </w:pPr>
      <w:r w:rsidRPr="00E7090A">
        <w:t>(čl. 115. st. 1. SZ-a).</w:t>
      </w:r>
    </w:p>
    <w:p w:rsidRDefault="00B02635" w:rsidP="0028432A" w:rsidR="00B02635" w:rsidRPr="00E7090A"/>
    <w:sectPr w:rsidSect="00A0682A" w:rsidR="00B02635" w:rsidRPr="00E7090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F56B4">
      <w:t>1490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0F56B4"/>
    <w:rsid w:val="00123E05"/>
    <w:rsid w:val="00161B3B"/>
    <w:rsid w:val="00172EB0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367BC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575D5"/>
    <w:rsid w:val="00B62423"/>
    <w:rsid w:val="00B6418E"/>
    <w:rsid w:val="00B918B5"/>
    <w:rsid w:val="00B97F98"/>
    <w:rsid w:val="00BA28BC"/>
    <w:rsid w:val="00BB0780"/>
    <w:rsid w:val="00BB7E5E"/>
    <w:rsid w:val="00BF529A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7090A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57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57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>
      <item>Ante Ivančić</item>
    </izvorni_sadrzaj>
    <derivirana_varijabla naziv="DomainObject.Predmet.OstaliListFormated_1">
      <item>Ante Ivančić</item>
    </derivirana_varijabla>
  </DomainObject.Predmet.OstaliListFormated>
  <DomainObject.Predmet.OstaliListFormatedOIB>
    <izvorni_sadrzaj>
      <item>Ante Ivančić, OIB 96224676997</item>
    </izvorni_sadrzaj>
    <derivirana_varijabla naziv="DomainObject.Predmet.OstaliListFormatedOIB_1">
      <item>Ante Ivančić, OIB 96224676997</item>
    </derivirana_varijabla>
  </DomainObject.Predmet.OstaliListFormatedOIB>
  <DomainObject.Predmet.OstaliListFormatedWithAdress>
    <izvorni_sadrzaj>
      <item>Ante Ivančić, Prištinska 1c, 10000 Zagreb</item>
    </izvorni_sadrzaj>
    <derivirana_varijabla naziv="DomainObject.Predmet.OstaliListFormatedWithAdress_1">
      <item>Ante Ivančić, Prištinska 1c, 10000 Zagreb</item>
    </derivirana_varijabla>
  </DomainObject.Predmet.OstaliListFormatedWithAdress>
  <DomainObject.Predmet.OstaliListFormatedWithAdressOIB>
    <izvorni_sadrzaj>
      <item>Ante Ivančić, OIB 96224676997, Prištinska 1c, 10000 Zagreb</item>
    </izvorni_sadrzaj>
    <derivirana_varijabla naziv="DomainObject.Predmet.OstaliListFormatedWithAdressOIB_1">
      <item>Ante Ivančić, OIB 96224676997, Prištinska 1c, 10000 Zagreb</item>
    </derivirana_varijabla>
  </DomainObject.Predmet.OstaliListFormatedWithAdressOIB>
  <DomainObject.Predmet.OstaliListNazivFormated>
    <izvorni_sadrzaj>
      <item>Ante Ivančić</item>
    </izvorni_sadrzaj>
    <derivirana_varijabla naziv="DomainObject.Predmet.OstaliListNazivFormated_1">
      <item>Ante Ivančić</item>
    </derivirana_varijabla>
  </DomainObject.Predmet.OstaliListNazivFormated>
  <DomainObject.Predmet.OstaliListNazivFormatedOIB>
    <izvorni_sadrzaj>
      <item>Ante Ivančić, OIB 96224676997</item>
    </izvorni_sadrzaj>
    <derivirana_varijabla naziv="DomainObject.Predmet.OstaliListNazivFormatedOIB_1">
      <item>Ante Ivančić, OIB 96224676997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d.o.o.</item>
      <item>FINA Regionalni centar Zagreb</item>
      <item>Ante Ivančić</item>
    </izvorni_sadrzaj>
    <derivirana_varijabla naziv="DomainObject.Predmet.SudioniciListNaziv_1">
      <item>TRGOAGENCIJA d.o.o.</item>
      <item>FINA Regionalni centar Zagreb</item>
      <item>Ante Ivančić</item>
    </derivirana_varijabla>
  </DomainObject.Predmet.SudioniciListNaziv>
  <DomainObject.Predmet.SudioniciListAdressOIB>
    <izvorni_sadrzaj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izvorni_sadrzaj>
    <derivirana_varijabla naziv="DomainObject.Predmet.SudioniciListAdressOIB_1">
      <item>TRGOAGENCIJA d.o.o., OIB 72527933726, Dankovečka 27,10000 Zagreb</item>
      <item>FINA Regionalni centar Zagreb, OIB 85821130368, Trg svibanjskih žrtava 1995. 1,10000 Zagreb</item>
      <item>Ante Ivančić, OIB 96224676997,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</izvorni_sadrzaj>
    <derivirana_varijabla naziv="DomainObject.Predmet.SudioniciListNazivOIB_1">
      <item>, OIB 72527933726</item>
      <item>, OIB 85821130368</item>
      <item>, OIB 96224676997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465</properties:Words>
  <properties:Characters>2631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2017-05-31T10:49:00Z</dcterms:created>
  <dc:creator>Korisnik</dc:creator>
  <cp:lastModifiedBy>Goranka Boljkovac</cp:lastModifiedBy>
  <cp:lastPrinted>2017-05-31T10:27:00Z</cp:lastPrinted>
  <dcterms:modified xmlns:xsi="http://www.w3.org/2001/XMLSchema-instance" xsi:type="dcterms:W3CDTF">2017-05-31T10:55:00Z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