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7118" w14:paraId="cd37118" w:rsidRDefault="00644737" w:rsidP="006365EF" w:rsidR="006365EF" w:rsidRPr="00B92B86">
      <w:pPr>
        <w:jc w:val="both"/>
        <w15:collapsed w:val="false"/>
      </w:pPr>
      <w:bookmarkStart w:name="_GoBack" w:id="0"/>
      <w:bookmarkEnd w:id="0"/>
      <w:r>
        <w:t xml:space="preserve">              </w:t>
      </w:r>
      <w:r w:rsidR="006365EF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65EF" w:rsidP="006365EF" w:rsidR="006365EF" w:rsidRPr="003E5E31">
      <w:pPr>
        <w:jc w:val="both"/>
      </w:pPr>
      <w:r>
        <w:t xml:space="preserve">     R</w:t>
      </w:r>
      <w:r w:rsidRPr="003E5E31">
        <w:t xml:space="preserve">epublika </w:t>
      </w:r>
      <w:r>
        <w:t>H</w:t>
      </w:r>
      <w:r w:rsidRPr="003E5E31">
        <w:t>rvatska</w:t>
      </w:r>
    </w:p>
    <w:p w:rsidRDefault="006365EF" w:rsidP="006365EF" w:rsidR="006365EF" w:rsidRPr="003E5E31">
      <w:pPr>
        <w:jc w:val="both"/>
      </w:pPr>
      <w:r>
        <w:t xml:space="preserve"> Trgovački sud u Osijeku</w:t>
      </w:r>
    </w:p>
    <w:p w:rsidRDefault="006365EF" w:rsidP="006365EF" w:rsidR="004A3868">
      <w:pPr>
        <w:jc w:val="both"/>
      </w:pPr>
      <w:r>
        <w:t xml:space="preserve">   Osijek, Zagrebačka 2</w:t>
      </w:r>
    </w:p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B25C39" w:rsidP="004A3868" w:rsidR="00B25C39">
      <w:pPr>
        <w:jc w:val="center"/>
      </w:pPr>
    </w:p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E54D5A">
        <w:t>a Osijek</w:t>
      </w:r>
      <w:r w:rsidR="00064FF2">
        <w:t>, OIB: 85821130368,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4A6206">
        <w:t>TAU</w:t>
      </w:r>
      <w:r w:rsidR="002100A8">
        <w:t xml:space="preserve"> </w:t>
      </w:r>
      <w:r w:rsidR="00F30834">
        <w:t xml:space="preserve">d.o.o. </w:t>
      </w:r>
      <w:r w:rsidR="004A6206">
        <w:t xml:space="preserve">za graditeljstvo i </w:t>
      </w:r>
      <w:r w:rsidR="002100A8">
        <w:t>usluge</w:t>
      </w:r>
      <w:r w:rsidR="00064FF2">
        <w:t>,</w:t>
      </w:r>
      <w:r w:rsidR="00D443CE">
        <w:t xml:space="preserve"> </w:t>
      </w:r>
      <w:r w:rsidR="002100A8">
        <w:t>MBS: 0301</w:t>
      </w:r>
      <w:r w:rsidR="00F30834">
        <w:t>31032</w:t>
      </w:r>
      <w:r w:rsidR="00DB399A">
        <w:t>,</w:t>
      </w:r>
      <w:r w:rsidR="00064FF2">
        <w:t xml:space="preserve"> OIB:</w:t>
      </w:r>
      <w:r w:rsidR="00DB399A">
        <w:t xml:space="preserve"> </w:t>
      </w:r>
      <w:r w:rsidR="00F30834">
        <w:t>23085568871</w:t>
      </w:r>
      <w:r w:rsidR="00064FF2">
        <w:t xml:space="preserve">, </w:t>
      </w:r>
      <w:r w:rsidR="00F30834">
        <w:t>Osijek</w:t>
      </w:r>
      <w:r w:rsidR="00064FF2">
        <w:t xml:space="preserve">, </w:t>
      </w:r>
      <w:r w:rsidR="00F30834">
        <w:t>Sjenjak 113</w:t>
      </w:r>
      <w:r w:rsidR="00250413">
        <w:t xml:space="preserve">, </w:t>
      </w:r>
      <w:r w:rsidR="00F30834">
        <w:t>24</w:t>
      </w:r>
      <w:r w:rsidR="002100A8">
        <w:t xml:space="preserve">. </w:t>
      </w:r>
      <w:r w:rsidR="00F30834">
        <w:t>svibnja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2951CF" w:rsidRPr="002951CF">
        <w:t>TAU d.o.o. za graditeljstvo i usluge, MBS: 030131032, OIB: 23085568871, Osijek, Sjenjak 113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A121BF">
        <w:t>16</w:t>
      </w:r>
      <w:r w:rsidR="00CE4A24">
        <w:t xml:space="preserve">. </w:t>
      </w:r>
      <w:r w:rsidR="00A121BF">
        <w:t>travnja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A121BF">
        <w:t>1629</w:t>
      </w:r>
      <w:r w:rsidR="00401554">
        <w:t xml:space="preserve"> </w:t>
      </w:r>
      <w:r w:rsidR="00665E74">
        <w:t xml:space="preserve">od </w:t>
      </w:r>
      <w:r w:rsidR="00A121BF">
        <w:t>11</w:t>
      </w:r>
      <w:r w:rsidR="002100A8">
        <w:t xml:space="preserve">. </w:t>
      </w:r>
      <w:r w:rsidR="00A121BF">
        <w:t>travnja</w:t>
      </w:r>
      <w:r w:rsidR="002100A8">
        <w:t xml:space="preserve"> 2018</w:t>
      </w:r>
      <w:r w:rsidR="00665E74">
        <w:t xml:space="preserve">. nad stečajnim dužnikom </w:t>
      </w:r>
      <w:r w:rsidR="00A121BF" w:rsidRPr="00A121BF">
        <w:t>TAU d.o.o. za graditeljstvo i usluge, MBS: 030131032, OIB: 23085568871, Osijek, Sjenjak 113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2100A8">
        <w:t>2</w:t>
      </w:r>
      <w:r w:rsidR="00A121BF">
        <w:t>3</w:t>
      </w:r>
      <w:r w:rsidR="00E54D5A">
        <w:t xml:space="preserve">. </w:t>
      </w:r>
      <w:r w:rsidR="00A121BF">
        <w:t xml:space="preserve">travnja </w:t>
      </w:r>
      <w:r w:rsidR="002100A8">
        <w:t>2018.</w:t>
      </w:r>
      <w:r w:rsidR="00665E74">
        <w:t xml:space="preserve"> sukladno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lastRenderedPageBreak/>
        <w:t xml:space="preserve">Dana </w:t>
      </w:r>
      <w:r w:rsidR="00296036">
        <w:t>15</w:t>
      </w:r>
      <w:r w:rsidR="002100A8">
        <w:t xml:space="preserve">. </w:t>
      </w:r>
      <w:r w:rsidR="00296036">
        <w:t>svibnja</w:t>
      </w:r>
      <w:r w:rsidR="002100A8">
        <w:t xml:space="preserve"> 2018.</w:t>
      </w:r>
      <w:r>
        <w:t xml:space="preserve"> zaprimljen je podnesak Županijskog državnog odvjetništva u </w:t>
      </w:r>
      <w:r w:rsidR="00B75609">
        <w:t>Osijeku</w:t>
      </w:r>
      <w:r>
        <w:t>, broj: S-DO-</w:t>
      </w:r>
      <w:r w:rsidR="00296036">
        <w:t>100</w:t>
      </w:r>
      <w:r w:rsidR="002100A8">
        <w:t xml:space="preserve">/2018 </w:t>
      </w:r>
      <w:r>
        <w:t xml:space="preserve">od </w:t>
      </w:r>
      <w:r w:rsidR="00296036">
        <w:t>14</w:t>
      </w:r>
      <w:r>
        <w:t xml:space="preserve">. </w:t>
      </w:r>
      <w:r w:rsidR="00296036">
        <w:t>svibnja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Osijek,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296036">
        <w:t>125.662,80</w:t>
      </w:r>
      <w:r w:rsidR="002100A8">
        <w:t xml:space="preserve"> kuna</w:t>
      </w:r>
      <w:r w:rsidR="00296036">
        <w:t xml:space="preserve">, a koja se temelji na </w:t>
      </w:r>
      <w:r w:rsidR="00741F8F">
        <w:t xml:space="preserve">ISPU na dan </w:t>
      </w:r>
      <w:r w:rsidR="00296036">
        <w:t>25</w:t>
      </w:r>
      <w:r w:rsidR="00741F8F">
        <w:t xml:space="preserve">. </w:t>
      </w:r>
      <w:r w:rsidR="00296036">
        <w:t>travnja</w:t>
      </w:r>
      <w:r w:rsidR="00741F8F">
        <w:t xml:space="preserve"> 2018., po osnovi neplaćenih obveza poreza, doprinosa i drugih javnih davanja</w:t>
      </w:r>
      <w:r w:rsidR="00B75609">
        <w:t xml:space="preserve">, koju tražbinu </w:t>
      </w:r>
      <w:r w:rsidR="00B56968">
        <w:t xml:space="preserve">stečajni dužnik </w:t>
      </w:r>
      <w:r w:rsidR="00B75609">
        <w:t xml:space="preserve">nije namirio.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E54CCC">
        <w:t xml:space="preserve"> i to nesposobnost za plaćanje. Naime, </w:t>
      </w:r>
      <w:r w:rsidR="00741F8F">
        <w:t>prema podacima iz Potvrde o blokadi, Klasa: 418-01/2018-01/</w:t>
      </w:r>
      <w:r w:rsidR="00296036">
        <w:t>1437</w:t>
      </w:r>
      <w:r w:rsidR="00741F8F">
        <w:t xml:space="preserve">, Ur.broj: 321-2018-016 na dan </w:t>
      </w:r>
      <w:r w:rsidR="00296036">
        <w:t>25</w:t>
      </w:r>
      <w:r w:rsidR="00741F8F">
        <w:t xml:space="preserve">. </w:t>
      </w:r>
      <w:r w:rsidR="00296036">
        <w:t>travnja</w:t>
      </w:r>
      <w:r w:rsidR="00741F8F">
        <w:t xml:space="preserve"> 2018. </w:t>
      </w:r>
      <w:r w:rsidR="00296036">
        <w:t xml:space="preserve">stečajni </w:t>
      </w:r>
      <w:r w:rsidR="00530164">
        <w:t>d</w:t>
      </w:r>
      <w:r w:rsidR="00741F8F">
        <w:t xml:space="preserve">užnik </w:t>
      </w:r>
      <w:r w:rsidR="00530164">
        <w:t xml:space="preserve">je </w:t>
      </w:r>
      <w:r w:rsidR="00741F8F">
        <w:t xml:space="preserve">u neprekidnoj blokadi u trajanju od </w:t>
      </w:r>
      <w:r w:rsidR="00296036">
        <w:t>134</w:t>
      </w:r>
      <w:r w:rsidR="00741F8F">
        <w:t xml:space="preserve"> dana, a u Očevidniku </w:t>
      </w:r>
      <w:r w:rsidR="00FB6B01">
        <w:t>o redoslijedu plaćanja, Klasa</w:t>
      </w:r>
      <w:r w:rsidR="00530164">
        <w:t>: 418-01/2018-01/</w:t>
      </w:r>
      <w:r w:rsidR="00296036">
        <w:t>1437</w:t>
      </w:r>
      <w:r w:rsidR="00530164">
        <w:t xml:space="preserve">, Ur.broj: </w:t>
      </w:r>
      <w:r w:rsidR="00FB6B01">
        <w:t>321-2018-</w:t>
      </w:r>
      <w:r w:rsidR="00296036">
        <w:t>0</w:t>
      </w:r>
      <w:r w:rsidR="00FB6B01">
        <w:t xml:space="preserve">18 od </w:t>
      </w:r>
      <w:r w:rsidR="00296036">
        <w:t>25</w:t>
      </w:r>
      <w:r w:rsidR="00FB6B01">
        <w:t xml:space="preserve">. </w:t>
      </w:r>
      <w:r w:rsidR="00296036">
        <w:t xml:space="preserve">travnja </w:t>
      </w:r>
      <w:r w:rsidR="00FB6B01">
        <w:t xml:space="preserve"> 2018. </w:t>
      </w:r>
      <w:r w:rsidR="009E7F9C">
        <w:t>i</w:t>
      </w:r>
      <w:r w:rsidR="00FB6B01">
        <w:t xml:space="preserve">skazani su dospjeli nepodmireni nalozi za plaćanje u ukupnom iznosu od </w:t>
      </w:r>
      <w:r w:rsidR="00296036">
        <w:t>117.280,07 kuna</w:t>
      </w:r>
      <w:r w:rsidR="00FB6B01">
        <w:t xml:space="preserve">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F2EA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BE6182">
        <w:rPr>
          <w:bCs/>
        </w:rPr>
        <w:t>24</w:t>
      </w:r>
      <w:r w:rsidR="008041DE">
        <w:rPr>
          <w:bCs/>
        </w:rPr>
        <w:t>.</w:t>
      </w:r>
      <w:r w:rsidR="002100A8">
        <w:rPr>
          <w:bCs/>
        </w:rPr>
        <w:t xml:space="preserve"> </w:t>
      </w:r>
      <w:r w:rsidR="00BE6182">
        <w:rPr>
          <w:bCs/>
        </w:rPr>
        <w:t>svibnja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B25C39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 w:rsidR="00DE571A">
        <w:rPr>
          <w:b w:val="false"/>
          <w:lang w:val="hr-HR"/>
        </w:rPr>
        <w:tab/>
      </w:r>
      <w:r w:rsidR="00DE571A">
        <w:rPr>
          <w:b w:val="false"/>
          <w:lang w:val="hr-HR"/>
        </w:rPr>
        <w:tab/>
      </w:r>
      <w:r w:rsidR="00DE571A">
        <w:rPr>
          <w:b w:val="false"/>
          <w:lang w:val="hr-HR"/>
        </w:rPr>
        <w:tab/>
      </w:r>
      <w:r w:rsidR="00DE571A">
        <w:rPr>
          <w:b w:val="false"/>
          <w:lang w:val="hr-HR"/>
        </w:rPr>
        <w:tab/>
      </w:r>
      <w:r w:rsidR="00DE571A">
        <w:rPr>
          <w:b w:val="false"/>
          <w:lang w:val="hr-HR"/>
        </w:rPr>
        <w:tab/>
      </w:r>
      <w:r w:rsidR="00DE571A">
        <w:rPr>
          <w:b w:val="false"/>
          <w:lang w:val="hr-HR"/>
        </w:rPr>
        <w:tab/>
      </w:r>
      <w:r w:rsidR="00DE571A"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jc w:val="both"/>
        <w:rPr>
          <w:b/>
          <w:bCs/>
        </w:rPr>
      </w:pP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25C39" w:rsidP="00B75497" w:rsidR="00FB6B01">
      <w:pPr>
        <w:pStyle w:val="Tijeloteksta"/>
      </w:pPr>
      <w:r>
        <w:tab/>
      </w:r>
      <w:r w:rsidR="00B75497" w:rsidRPr="00CC5FC7">
        <w:t>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BE6182">
        <w:t>14</w:t>
      </w:r>
      <w:r>
        <w:t>.</w:t>
      </w:r>
      <w:r w:rsidR="00D1704E">
        <w:t xml:space="preserve"> </w:t>
      </w:r>
      <w:r w:rsidR="00BE6182">
        <w:t>svibnja</w:t>
      </w:r>
      <w:r w:rsidR="005966C9">
        <w:t xml:space="preserve"> 2018</w:t>
      </w:r>
      <w:r>
        <w:t xml:space="preserve">. (str. </w:t>
      </w:r>
      <w:r w:rsidR="00FB6B01">
        <w:t>5-7</w:t>
      </w:r>
      <w:r>
        <w:t xml:space="preserve"> spisa)</w:t>
      </w:r>
    </w:p>
    <w:p w:rsidRDefault="002534B4" w:rsidP="002E4934" w:rsidR="00B25C39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B25C39" w:rsidP="00B25C39" w:rsidR="002E4934">
      <w:pPr>
        <w:numPr>
          <w:ilvl w:val="0"/>
          <w:numId w:val="2"/>
        </w:numPr>
        <w:jc w:val="both"/>
      </w:pPr>
      <w:r>
        <w:t>kal. 14. lipnja 2018.</w:t>
      </w: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8BF" w:rsidP="004A3868" w:rsidR="003738BF">
      <w:r>
        <w:separator/>
      </w:r>
    </w:p>
  </w:endnote>
  <w:endnote w:id="0" w:type="continuationSeparator">
    <w:p w:rsidRDefault="003738BF" w:rsidP="004A3868" w:rsidR="00373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8BF" w:rsidP="004A3868" w:rsidR="003738BF">
      <w:r>
        <w:separator/>
      </w:r>
    </w:p>
  </w:footnote>
  <w:footnote w:id="0" w:type="continuationSeparator">
    <w:p w:rsidRDefault="003738BF" w:rsidP="004A3868" w:rsidR="00373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2825691"/>
      <w:docPartObj>
        <w:docPartGallery w:val="Page Numbers (Top of Page)"/>
        <w:docPartUnique/>
      </w:docPartObj>
    </w:sdtPr>
    <w:sdtEndPr/>
    <w:sdtContent>
      <w:p w:rsidRDefault="00B25C39" w:rsidR="00B25C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2E2">
          <w:rPr>
            <w:noProof/>
          </w:rPr>
          <w:t>2</w:t>
        </w:r>
        <w:r>
          <w:fldChar w:fldCharType="end"/>
        </w:r>
      </w:p>
    </w:sdtContent>
  </w:sdt>
  <w:p w:rsidRDefault="00B25C39" w:rsidP="00B25C39" w:rsidR="004A3868">
    <w:pPr>
      <w:pStyle w:val="Zaglavlje"/>
      <w:jc w:val="both"/>
    </w:pPr>
    <w:r>
      <w:tab/>
      <w:t xml:space="preserve">                                                              </w:t>
    </w:r>
    <w:r w:rsidR="004804C7">
      <w:t xml:space="preserve">         </w:t>
    </w:r>
    <w:r>
      <w:t xml:space="preserve">                Poslovni broj: 19 St-641/2018-5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6365EF">
      <w:t>641</w:t>
    </w:r>
    <w:r>
      <w:t>/2018-</w:t>
    </w:r>
    <w:r w:rsidR="006365E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37654"/>
    <w:rsid w:val="0014134B"/>
    <w:rsid w:val="0014394E"/>
    <w:rsid w:val="00144CCE"/>
    <w:rsid w:val="00154A6B"/>
    <w:rsid w:val="001627FB"/>
    <w:rsid w:val="00163169"/>
    <w:rsid w:val="001718AE"/>
    <w:rsid w:val="0018583C"/>
    <w:rsid w:val="001867CA"/>
    <w:rsid w:val="001A56DB"/>
    <w:rsid w:val="001B648A"/>
    <w:rsid w:val="001C0CFA"/>
    <w:rsid w:val="001D2166"/>
    <w:rsid w:val="001E7E8C"/>
    <w:rsid w:val="001F3B52"/>
    <w:rsid w:val="002100A8"/>
    <w:rsid w:val="0021261F"/>
    <w:rsid w:val="0022414E"/>
    <w:rsid w:val="00242C0A"/>
    <w:rsid w:val="00250413"/>
    <w:rsid w:val="002534B4"/>
    <w:rsid w:val="0028334A"/>
    <w:rsid w:val="00287EC6"/>
    <w:rsid w:val="00292D1E"/>
    <w:rsid w:val="002951CF"/>
    <w:rsid w:val="00296036"/>
    <w:rsid w:val="002B254C"/>
    <w:rsid w:val="002C51D3"/>
    <w:rsid w:val="002C594E"/>
    <w:rsid w:val="002E1ED5"/>
    <w:rsid w:val="002E4934"/>
    <w:rsid w:val="002E7214"/>
    <w:rsid w:val="002F7A13"/>
    <w:rsid w:val="00301A4D"/>
    <w:rsid w:val="00313597"/>
    <w:rsid w:val="003331FB"/>
    <w:rsid w:val="00350983"/>
    <w:rsid w:val="00365B73"/>
    <w:rsid w:val="003738BF"/>
    <w:rsid w:val="003843C3"/>
    <w:rsid w:val="003A449E"/>
    <w:rsid w:val="003A5F95"/>
    <w:rsid w:val="003A6C8A"/>
    <w:rsid w:val="003B06A8"/>
    <w:rsid w:val="003B51C9"/>
    <w:rsid w:val="003B6F99"/>
    <w:rsid w:val="003B7AAC"/>
    <w:rsid w:val="003D451A"/>
    <w:rsid w:val="003D785C"/>
    <w:rsid w:val="003E6FCE"/>
    <w:rsid w:val="00401554"/>
    <w:rsid w:val="00455C18"/>
    <w:rsid w:val="00456233"/>
    <w:rsid w:val="004636D6"/>
    <w:rsid w:val="00480041"/>
    <w:rsid w:val="004804C7"/>
    <w:rsid w:val="0048779D"/>
    <w:rsid w:val="00490F0B"/>
    <w:rsid w:val="004921B4"/>
    <w:rsid w:val="004946FB"/>
    <w:rsid w:val="004A3868"/>
    <w:rsid w:val="004A6206"/>
    <w:rsid w:val="004E65BC"/>
    <w:rsid w:val="004F2672"/>
    <w:rsid w:val="005012E6"/>
    <w:rsid w:val="005200AB"/>
    <w:rsid w:val="00530164"/>
    <w:rsid w:val="005560F4"/>
    <w:rsid w:val="00571630"/>
    <w:rsid w:val="00583AE6"/>
    <w:rsid w:val="005855D4"/>
    <w:rsid w:val="00595793"/>
    <w:rsid w:val="005966C9"/>
    <w:rsid w:val="005A5C82"/>
    <w:rsid w:val="005A6C21"/>
    <w:rsid w:val="005B0B37"/>
    <w:rsid w:val="005B4DB5"/>
    <w:rsid w:val="005C0707"/>
    <w:rsid w:val="005C2CF0"/>
    <w:rsid w:val="005C39A5"/>
    <w:rsid w:val="005E2B09"/>
    <w:rsid w:val="005E739C"/>
    <w:rsid w:val="00607A96"/>
    <w:rsid w:val="0062253E"/>
    <w:rsid w:val="006247C8"/>
    <w:rsid w:val="00625F0A"/>
    <w:rsid w:val="006365EF"/>
    <w:rsid w:val="00640501"/>
    <w:rsid w:val="00644737"/>
    <w:rsid w:val="00665E74"/>
    <w:rsid w:val="006832C3"/>
    <w:rsid w:val="006F0A36"/>
    <w:rsid w:val="00702C71"/>
    <w:rsid w:val="00704DE2"/>
    <w:rsid w:val="00710662"/>
    <w:rsid w:val="00726845"/>
    <w:rsid w:val="00727922"/>
    <w:rsid w:val="00741F8F"/>
    <w:rsid w:val="00745795"/>
    <w:rsid w:val="00752B41"/>
    <w:rsid w:val="007715D9"/>
    <w:rsid w:val="00782257"/>
    <w:rsid w:val="007A0EFB"/>
    <w:rsid w:val="007C1C95"/>
    <w:rsid w:val="007C2112"/>
    <w:rsid w:val="007F0BE4"/>
    <w:rsid w:val="007F551F"/>
    <w:rsid w:val="008041DE"/>
    <w:rsid w:val="00816035"/>
    <w:rsid w:val="00822F74"/>
    <w:rsid w:val="0085567C"/>
    <w:rsid w:val="008A2342"/>
    <w:rsid w:val="008A49DF"/>
    <w:rsid w:val="008C7588"/>
    <w:rsid w:val="008D21F8"/>
    <w:rsid w:val="008F0D26"/>
    <w:rsid w:val="008F656F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45F7B"/>
    <w:rsid w:val="00A819D4"/>
    <w:rsid w:val="00AA0272"/>
    <w:rsid w:val="00AE0651"/>
    <w:rsid w:val="00AF119A"/>
    <w:rsid w:val="00AF266F"/>
    <w:rsid w:val="00B04AB5"/>
    <w:rsid w:val="00B13A22"/>
    <w:rsid w:val="00B176DA"/>
    <w:rsid w:val="00B25C39"/>
    <w:rsid w:val="00B526C2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D780B"/>
    <w:rsid w:val="00BE6182"/>
    <w:rsid w:val="00BF2EA1"/>
    <w:rsid w:val="00C02B4E"/>
    <w:rsid w:val="00C318C9"/>
    <w:rsid w:val="00C3779E"/>
    <w:rsid w:val="00C37A56"/>
    <w:rsid w:val="00C71FF8"/>
    <w:rsid w:val="00C82B5E"/>
    <w:rsid w:val="00C8412F"/>
    <w:rsid w:val="00C862E2"/>
    <w:rsid w:val="00C87306"/>
    <w:rsid w:val="00CA0AA3"/>
    <w:rsid w:val="00CB0CF0"/>
    <w:rsid w:val="00CB784C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27966"/>
    <w:rsid w:val="00D3738D"/>
    <w:rsid w:val="00D411F0"/>
    <w:rsid w:val="00D443CE"/>
    <w:rsid w:val="00D47619"/>
    <w:rsid w:val="00D60121"/>
    <w:rsid w:val="00D61AB8"/>
    <w:rsid w:val="00D658F8"/>
    <w:rsid w:val="00D71932"/>
    <w:rsid w:val="00D726D6"/>
    <w:rsid w:val="00DB1856"/>
    <w:rsid w:val="00DB399A"/>
    <w:rsid w:val="00DB4537"/>
    <w:rsid w:val="00DE4EC1"/>
    <w:rsid w:val="00DE571A"/>
    <w:rsid w:val="00DE7EA8"/>
    <w:rsid w:val="00E17C16"/>
    <w:rsid w:val="00E3303B"/>
    <w:rsid w:val="00E36EAC"/>
    <w:rsid w:val="00E3703B"/>
    <w:rsid w:val="00E54CCC"/>
    <w:rsid w:val="00E54D5A"/>
    <w:rsid w:val="00E55445"/>
    <w:rsid w:val="00E670CC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0834"/>
    <w:rsid w:val="00F35A98"/>
    <w:rsid w:val="00F40AC3"/>
    <w:rsid w:val="00F673A4"/>
    <w:rsid w:val="00F971B3"/>
    <w:rsid w:val="00FA70D4"/>
    <w:rsid w:val="00FB1DC3"/>
    <w:rsid w:val="00FB5D98"/>
    <w:rsid w:val="00FB6B01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5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5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5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5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2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5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5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5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5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2018.</izvorni_sadrzaj>
    <derivirana_varijabla naziv="DomainObject.Predmet.DatumOsnivanja_1">16.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St-641/2018</izvorni_sadrzaj>
    <derivirana_varijabla naziv="DomainObject.Predmet.OznakaBroj_1">St-641/2018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 d.o.o. za graditeljstvo i usluge</izvorni_sadrzaj>
    <derivirana_varijabla naziv="DomainObject.Predmet.ProtustrankaFormated_1">  TAU d.o.o. za graditeljstvo i usluge</derivirana_varijabla>
  </DomainObject.Predmet.ProtustrankaFormated>
  <DomainObject.Predmet.ProtustrankaFormatedOIB>
    <izvorni_sadrzaj>  TAU d.o.o. za graditeljstvo i usluge, OIB 23085568871</izvorni_sadrzaj>
    <derivirana_varijabla naziv="DomainObject.Predmet.ProtustrankaFormatedOIB_1">  TAU d.o.o. za graditeljstvo i usluge, OIB 23085568871</derivirana_varijabla>
  </DomainObject.Predmet.ProtustrankaFormatedOIB>
  <DomainObject.Predmet.ProtustrankaFormatedWithAdress>
    <izvorni_sadrzaj> TAU d.o.o. za graditeljstvo i usluge, Sjenjak 113, 31000 Osijek</izvorni_sadrzaj>
    <derivirana_varijabla naziv="DomainObject.Predmet.ProtustrankaFormatedWithAdress_1"> TAU d.o.o. za graditeljstvo i usluge, Sjenjak 113, 31000 Osijek</derivirana_varijabla>
  </DomainObject.Predmet.ProtustrankaFormatedWithAdress>
  <DomainObject.Predmet.ProtustrankaFormatedWithAdressOIB>
    <izvorni_sadrzaj> TAU d.o.o. za graditeljstvo i usluge, OIB 23085568871, Sjenjak 113, 31000 Osijek</izvorni_sadrzaj>
    <derivirana_varijabla naziv="DomainObject.Predmet.ProtustrankaFormatedWithAdressOIB_1"> TAU d.o.o. za graditeljstvo i usluge, OIB 23085568871, Sjenjak 113, 31000 Osijek</derivirana_varijabla>
  </DomainObject.Predmet.ProtustrankaFormatedWithAdressOIB>
  <DomainObject.Predmet.ProtustrankaWithAdress>
    <izvorni_sadrzaj>TAU d.o.o. za graditeljstvo i usluge Sjenjak 113, 31000 Osijek</izvorni_sadrzaj>
    <derivirana_varijabla naziv="DomainObject.Predmet.ProtustrankaWithAdress_1">TAU d.o.o. za graditeljstvo i usluge Sjenjak 113, 31000 Osijek</derivirana_varijabla>
  </DomainObject.Predmet.ProtustrankaWithAdress>
  <DomainObject.Predmet.ProtustrankaWithAdressOIB>
    <izvorni_sadrzaj>TAU d.o.o. za graditeljstvo i usluge, OIB 23085568871, Sjenjak 113, 31000 Osijek</izvorni_sadrzaj>
    <derivirana_varijabla naziv="DomainObject.Predmet.ProtustrankaWithAdressOIB_1">TAU d.o.o. za graditeljstvo i usluge, OIB 23085568871, Sjenjak 113, 31000 Osijek</derivirana_varijabla>
  </DomainObject.Predmet.ProtustrankaWithAdressOIB>
  <DomainObject.Predmet.ProtustrankaNazivFormated>
    <izvorni_sadrzaj>TAU d.o.o. za graditeljstvo i usluge</izvorni_sadrzaj>
    <derivirana_varijabla naziv="DomainObject.Predmet.ProtustrankaNazivFormated_1">TAU d.o.o. za graditeljstvo i usluge</derivirana_varijabla>
  </DomainObject.Predmet.ProtustrankaNazivFormated>
  <DomainObject.Predmet.ProtustrankaNazivFormatedOIB>
    <izvorni_sadrzaj>TAU d.o.o. za graditeljstvo i usluge, OIB 23085568871</izvorni_sadrzaj>
    <derivirana_varijabla naziv="DomainObject.Predmet.ProtustrankaNazivFormatedOIB_1">TAU d.o.o. za graditeljstvo i usluge, OIB 23085568871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TAU d.o.o. za graditeljstvo i usluge</item>
    </izvorni_sadrzaj>
    <derivirana_varijabla naziv="DomainObject.Predmet.ProtuStrankaListFormated_1">
      <item>TAU d.o.o. za graditeljstvo i usluge</item>
    </derivirana_varijabla>
  </DomainObject.Predmet.ProtuStrankaListFormated>
  <DomainObject.Predmet.ProtuStrankaListFormatedOIB>
    <izvorni_sadrzaj>
      <item>TAU d.o.o. za graditeljstvo i usluge, OIB 23085568871</item>
    </izvorni_sadrzaj>
    <derivirana_varijabla naziv="DomainObject.Predmet.ProtuStrankaListFormatedOIB_1">
      <item>TAU d.o.o. za graditeljstvo i usluge, OIB 23085568871</item>
    </derivirana_varijabla>
  </DomainObject.Predmet.ProtuStrankaListFormatedOIB>
  <DomainObject.Predmet.ProtuStrankaListFormatedWithAdress>
    <izvorni_sadrzaj>
      <item>TAU d.o.o. za graditeljstvo i usluge, Sjenjak 113, 31000 Osijek</item>
    </izvorni_sadrzaj>
    <derivirana_varijabla naziv="DomainObject.Predmet.ProtuStrankaListFormatedWithAdress_1">
      <item>TAU d.o.o. za graditeljstvo i usluge, Sjenjak 113, 31000 Osijek</item>
    </derivirana_varijabla>
  </DomainObject.Predmet.ProtuStrankaListFormatedWithAdress>
  <DomainObject.Predmet.ProtuStrankaListFormatedWithAdressOIB>
    <izvorni_sadrzaj>
      <item>TAU d.o.o. za graditeljstvo i usluge, OIB 23085568871, Sjenjak 113, 31000 Osijek</item>
    </izvorni_sadrzaj>
    <derivirana_varijabla naziv="DomainObject.Predmet.ProtuStrankaListFormatedWithAdressOIB_1">
      <item>TAU d.o.o. za graditeljstvo i usluge, OIB 23085568871, Sjenjak 113, 31000 Osijek</item>
    </derivirana_varijabla>
  </DomainObject.Predmet.ProtuStrankaListFormatedWithAdressOIB>
  <DomainObject.Predmet.ProtuStrankaListNazivFormated>
    <izvorni_sadrzaj>
      <item>TAU d.o.o. za graditeljstvo i usluge</item>
    </izvorni_sadrzaj>
    <derivirana_varijabla naziv="DomainObject.Predmet.ProtuStrankaListNazivFormated_1">
      <item>TAU d.o.o. za graditeljstvo i usluge</item>
    </derivirana_varijabla>
  </DomainObject.Predmet.ProtuStrankaListNazivFormated>
  <DomainObject.Predmet.ProtuStrankaListNazivFormatedOIB>
    <izvorni_sadrzaj>
      <item>TAU d.o.o. za graditeljstvo i usluge, OIB 23085568871</item>
    </izvorni_sadrzaj>
    <derivirana_varijabla naziv="DomainObject.Predmet.ProtuStrankaListNazivFormatedOIB_1">
      <item>TAU d.o.o. za graditeljstvo i usluge, OIB 23085568871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TAU d.o.o. za graditeljstvo i usluge</izvorni_sadrzaj>
    <derivirana_varijabla naziv="DomainObject.Predmet.ProtustrankaIDrugi_1">TAU 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TAU d.o.o. za graditeljstvo i usluge, OIB 23085568871, Sjenjak 113, 31000 Osijek</izvorni_sadrzaj>
    <derivirana_varijabla naziv="DomainObject.Predmet.ProtustrankaIDrugiAdressOIB_1">TAU d.o.o. za graditeljstvo i usluge, OIB 23085568871, Sjenjak 113,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TAU d.o.o. za graditeljstvo i usluge</item>
    </izvorni_sadrzaj>
    <derivirana_varijabla naziv="DomainObject.Predmet.SudioniciListNaziv_1">
      <item>FINA RC OSIJEK</item>
      <item>TAU d.o.o. za graditeljstvo i usluge</item>
    </derivirana_varijabla>
  </DomainObject.Predmet.SudioniciListNaziv>
  <DomainObject.Predmet.SudioniciListAdressOIB>
    <izvorni_sadrzaj>
      <item>FINA RC OSIJEK, OIB 85821130368</item>
      <item>TAU d.o.o. za graditeljstvo i usluge, OIB 23085568871, Sjenjak 113,31000 Osijek</item>
    </izvorni_sadrzaj>
    <derivirana_varijabla naziv="DomainObject.Predmet.SudioniciListAdressOIB_1">
      <item>FINA RC OSIJEK, OIB 85821130368</item>
      <item>TAU d.o.o. za graditeljstvo i usluge, OIB 23085568871, Sjenjak 113,31000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23085568871</item>
    </izvorni_sadrzaj>
    <derivirana_varijabla naziv="DomainObject.Predmet.SudioniciListNazivOIB_1">
      <item>, OIB 85821130368</item>
      <item>, OIB 23085568871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12CA6-5995-4880-AAD6-BA1E368893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3164</properties:Characters>
  <properties:Lines>89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2018-05-24T09:53:00Z</dcterms:created>
  <dc:creator>mkocijan</dc:creator>
  <cp:lastModifiedBy>Renata Horvat</cp:lastModifiedBy>
  <cp:lastPrinted>2018-05-24T09:59:00Z</cp:lastPrinted>
  <dcterms:modified xmlns:xsi="http://www.w3.org/2001/XMLSchema-instance" xsi:type="dcterms:W3CDTF">2018-05-24T11:11:00Z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obustava ŽDO Osijek (ZG)  sutkinja ide u supotpis.docx)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