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54e7" w14:paraId="99d54e7" w:rsidRDefault="00AE649C" w:rsidP="005B5A81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5B5A81" w:rsidP="005B5A81" w:rsidR="005B5A81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St-105/2015-3.</w:t>
      </w:r>
    </w:p>
    <w:p w:rsidRDefault="005B5A81" w:rsidP="005B5A81" w:rsidR="005B5A81">
      <w:pPr>
        <w:jc w:val="both"/>
        <w:rPr>
          <w:rFonts w:cs="Arial" w:hAnsi="Arial" w:ascii="Arial"/>
          <w:b/>
        </w:rPr>
      </w:pPr>
    </w:p>
    <w:p w:rsidRDefault="005B5A81" w:rsidP="005B5A81" w:rsidR="005B5A8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5B5A81" w:rsidP="005B5A81" w:rsidR="005B5A81">
      <w:pPr>
        <w:jc w:val="center"/>
        <w:rPr>
          <w:rFonts w:cs="Arial" w:hAnsi="Arial" w:ascii="Arial"/>
          <w:b/>
        </w:rPr>
      </w:pPr>
    </w:p>
    <w:p w:rsidRDefault="005B5A81" w:rsidP="005B5A81" w:rsidR="005B5A8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5B5A81" w:rsidP="005B5A81" w:rsidR="005B5A81">
      <w:pPr>
        <w:jc w:val="center"/>
        <w:rPr>
          <w:rFonts w:cs="Arial" w:hAnsi="Arial" w:ascii="Arial"/>
        </w:rPr>
      </w:pP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KONKORDIA poljoprivredna zadruga za proizvodnju, trgovinu i usluge iz Suhopolja, Kralja Tomislava 92, MBS 010050617, OIB 16249318605, dana 02. veljače 2016. godine  </w:t>
      </w:r>
    </w:p>
    <w:p w:rsidRDefault="005B5A81" w:rsidP="005B5A81" w:rsidR="005B5A81">
      <w:pPr>
        <w:ind w:firstLine="851"/>
        <w:jc w:val="both"/>
        <w:rPr>
          <w:rFonts w:cs="Arial" w:hAnsi="Arial" w:ascii="Arial"/>
        </w:rPr>
      </w:pPr>
    </w:p>
    <w:p w:rsidRDefault="005B5A81" w:rsidP="005B5A81" w:rsidR="005B5A8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B5A81" w:rsidP="005B5A81" w:rsidR="005B5A81">
      <w:pPr>
        <w:jc w:val="center"/>
        <w:rPr>
          <w:rFonts w:cs="Arial" w:hAnsi="Arial" w:ascii="Arial"/>
        </w:rPr>
      </w:pPr>
    </w:p>
    <w:p w:rsidRDefault="005B5A81" w:rsidP="005B5A81" w:rsidR="005B5A8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KONKORDIA poljoprivredna zadruga za proizvodnju, trgovinu i usluge iz Suhopolja, Kralja Tomislava 92, MBS 010050617, OIB 16249318605.</w:t>
      </w:r>
    </w:p>
    <w:p w:rsidRDefault="005B5A81" w:rsidP="005B5A81" w:rsidR="005B5A8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49708160625.</w:t>
      </w:r>
    </w:p>
    <w:p w:rsidRDefault="005B5A81" w:rsidP="005B5A81" w:rsidR="005B5A8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KONKORDIA poljoprivredna zadruga za proizvodnju, trgovinu i usluge iz Suhopolja, Kralja Tomislava 92, MBS 010050617, OIB 16249318605.</w:t>
      </w:r>
    </w:p>
    <w:p w:rsidRDefault="005B5A81" w:rsidP="005B5A81" w:rsidR="005B5A8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02. veljače 2016. u 12,30 sati, kada je ovo rješenje objavljeno na e-oglasnoj ploči ovoga suda.</w:t>
      </w:r>
    </w:p>
    <w:p w:rsidRDefault="005B5A81" w:rsidP="005B5A81" w:rsidR="005B5A8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5B5A81" w:rsidP="005B5A81" w:rsidR="005B5A8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B5A81" w:rsidP="005B5A81" w:rsidR="005B5A8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5B5A81" w:rsidP="005B5A81" w:rsidR="005B5A81">
      <w:pPr>
        <w:jc w:val="center"/>
        <w:rPr>
          <w:rFonts w:cs="Arial" w:hAnsi="Arial" w:ascii="Arial"/>
          <w:b/>
        </w:rPr>
      </w:pPr>
    </w:p>
    <w:p w:rsidRDefault="005B5A81" w:rsidP="005B5A81" w:rsidR="005B5A8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5B5A81" w:rsidP="005B5A81" w:rsidR="005B5A81">
      <w:pPr>
        <w:jc w:val="center"/>
        <w:rPr>
          <w:rFonts w:cs="Arial" w:hAnsi="Arial" w:ascii="Arial"/>
          <w:b/>
        </w:rPr>
      </w:pPr>
      <w:bookmarkStart w:name="_GoBack" w:id="0"/>
      <w:bookmarkEnd w:id="0"/>
    </w:p>
    <w:p w:rsidRDefault="005B5A81" w:rsidP="005B5A81" w:rsidR="005B5A81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St-105/2015-2.,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5B5A81" w:rsidP="005B5A81" w:rsidR="005B5A8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B5A81" w:rsidP="005B5A81" w:rsidR="005B5A8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B5A81" w:rsidP="005B5A81" w:rsidR="005B5A8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5B5A81" w:rsidP="005B5A81" w:rsidR="005B5A8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B5A81" w:rsidP="005B5A81" w:rsidR="005B5A8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5B5A81" w:rsidP="005B5A81" w:rsidR="005B5A8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02. veljače 2016. godine</w:t>
      </w:r>
    </w:p>
    <w:p w:rsidRDefault="005B5A81" w:rsidP="005B5A81" w:rsidR="005B5A81">
      <w:pPr>
        <w:rPr>
          <w:rFonts w:cs="Arial" w:hAnsi="Arial" w:ascii="Arial"/>
          <w:b/>
        </w:rPr>
      </w:pPr>
    </w:p>
    <w:p w:rsidRDefault="005B5A81" w:rsidP="005B5A81" w:rsidR="005B5A8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5B5A81" w:rsidP="005B5A81" w:rsidR="005B5A8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5B5A81" w:rsidP="005B5A81" w:rsidR="005B5A81">
      <w:pPr>
        <w:ind w:firstLine="4111"/>
        <w:jc w:val="both"/>
        <w:rPr>
          <w:rFonts w:cs="Arial" w:hAnsi="Arial" w:ascii="Arial"/>
        </w:rPr>
      </w:pP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</w:t>
      </w: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5B5A81" w:rsidP="005B5A81" w:rsidR="005B5A81">
      <w:pPr>
        <w:jc w:val="both"/>
        <w:rPr>
          <w:rFonts w:cs="Arial" w:hAnsi="Arial" w:ascii="Arial"/>
        </w:rPr>
      </w:pPr>
    </w:p>
    <w:p w:rsidRDefault="005B5A81" w:rsidP="005B5A81" w:rsidR="005B5A81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Virovitica – putem e-oglasne ploče suda</w:t>
      </w: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5B5A81" w:rsidP="005B5A81" w:rsidR="005B5A8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02.2.2016.g.</w:t>
      </w:r>
    </w:p>
    <w:p w:rsidRDefault="005B5A81" w:rsidP="005B5A81" w:rsidR="005B5A81">
      <w:pPr>
        <w:rPr>
          <w:rFonts w:cs="Arial" w:hAnsi="Arial" w:ascii="Arial"/>
        </w:rPr>
      </w:pPr>
    </w:p>
    <w:p w:rsidRDefault="005B5A81" w:rsidP="005B5A81" w:rsidR="005B5A81">
      <w:pPr>
        <w:jc w:val="both"/>
        <w:rPr>
          <w:rFonts w:cs="Arial" w:hAnsi="Arial" w:ascii="Arial"/>
        </w:rPr>
      </w:pPr>
    </w:p>
    <w:p w:rsidRDefault="005B5A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81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63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St-105/2015-3</izvorni_sadrzaj>
    <derivirana_varijabla naziv="DomainObject.Oznaka_1">St-105/2015-3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KONKORDIA poljoprivredna zadruga za proizvodnju, trgovinu i usluge Suhopolje zastupanog po punomoćniku DINKO BELEG</izvorni_sadrzaj>
    <derivirana_varijabla naziv="DomainObject.Predmet.ProtustrankaFormated_1">  KONKORDIA poljoprivredna zadruga za proizvodnju, trgovinu i usluge Suhopolje zastupanog po punomoćniku DINKO BELEG</derivirana_varijabla>
  </DomainObject.Predmet.ProtustrankaFormated>
  <DomainObject.Predmet.ProtustrankaFormatedOIB>
    <izvorni_sadrzaj>  KONKORDIA poljoprivredna zadruga za proizvodnju, trgovinu i usluge Suhopolje, OIB 16249318605 zastupanog po punomoćniku DINKO BELEG</izvorni_sadrzaj>
    <derivirana_varijabla naziv="DomainObject.Predmet.ProtustrankaFormatedOIB_1">  KONKORDIA poljoprivredna zadruga za proizvodnju, trgovinu i usluge Suhopolje, OIB 16249318605 zastupanog po punomoćniku DINKO BELEG</derivirana_varijabla>
  </DomainObject.Predmet.ProtustrankaFormatedOIB>
  <DomainObject.Predmet.ProtustrankaFormatedWithAdress>
    <izvorni_sadrzaj> KONKORDIA poljoprivredna zadruga za proizvodnju, trgovinu i usluge Suhopolje, Kralja Tomislava 92, 33410 Suhopolje zastupanog po punomoćniku DINKO BELEG</izvorni_sadrzaj>
    <derivirana_varijabla naziv="DomainObject.Predmet.ProtustrankaFormatedWithAdress_1"> KONKORDIA poljoprivredna zadruga za proizvodnju, trgovinu i usluge Suhopolje, Kralja Tomislava 92, 33410 Suhopolje zastupanog po punomoćniku DINKO BELEG</derivirana_varijabla>
  </DomainObject.Predmet.ProtustrankaFormatedWithAdress>
  <DomainObject.Predmet.ProtustrankaFormatedWithAdressOIB>
    <izvorni_sadrzaj> KONKORDIA poljoprivredna zadruga za proizvodnju, trgovinu i usluge Suhopolje, OIB 16249318605, Kralja Tomislava 92, 33410 Suhopolje zastupanog po punomoćniku DINKO BELEG</izvorni_sadrzaj>
    <derivirana_varijabla naziv="DomainObject.Predmet.ProtustrankaFormatedWithAdressOIB_1"> KONKORDIA poljoprivredna zadruga za proizvodnju, trgovinu i usluge Suhopolje, OIB 16249318605, Kralja Tomislava 92, 33410 Suhopolje zastupanog po punomoćniku DINKO BELEG</derivirana_varijabla>
  </DomainObject.Predmet.ProtustrankaFormatedWithAdressOIB>
  <DomainObject.Predmet.ProtustrankaWithAdress>
    <izvorni_sadrzaj>KONKORDIA poljoprivredna zadruga za proizvodnju, trgovinu i usluge Suhopolje Kralja Tomislava 92, 33410 Suhopolje</izvorni_sadrzaj>
    <derivirana_varijabla naziv="DomainObject.Predmet.ProtustrankaWithAdress_1">KONKORDIA poljoprivredna zadruga za proizvodnju, trgovinu i usluge Suhopolje Kralja Tomislava 92, 33410 Suhopolje</derivirana_varijabla>
  </DomainObject.Predmet.ProtustrankaWithAdress>
  <DomainObject.Predmet.ProtustrankaWithAdressOIB>
    <izvorni_sadrzaj>KONKORDIA poljoprivredna zadruga za proizvodnju, trgovinu i usluge Suhopolje, OIB 16249318605, Kralja Tomislava 92, 33410 Suhopolje</izvorni_sadrzaj>
    <derivirana_varijabla naziv="DomainObject.Predmet.ProtustrankaWithAdressOIB_1">KONKORDIA poljoprivredna zadruga za proizvodnju, trgovinu i usluge Suhopolje, OIB 16249318605, Kralja Tomislava 92, 33410 Suhopolje</derivirana_varijabla>
  </DomainObject.Predmet.ProtustrankaWithAdressOIB>
  <DomainObject.Predmet.ProtustrankaNazivFormated>
    <izvorni_sadrzaj>KONKORDIA poljoprivredna zadruga za proizvodnju, trgovinu i usluge Suhopolje</izvorni_sadrzaj>
    <derivirana_varijabla naziv="DomainObject.Predmet.ProtustrankaNazivFormated_1">KONKORDIA poljoprivredna zadruga za proizvodnju, trgovinu i usluge Suhopolje</derivirana_varijabla>
  </DomainObject.Predmet.ProtustrankaNazivFormated>
  <DomainObject.Predmet.ProtustrankaNazivFormatedOIB>
    <izvorni_sadrzaj>KONKORDIA poljoprivredna zadruga za proizvodnju, trgovinu i usluge Suhopolje, OIB 16249318605</izvorni_sadrzaj>
    <derivirana_varijabla naziv="DomainObject.Predmet.ProtustrankaNazivFormatedOIB_1">KONKORDIA poljoprivredna zadruga za proizvodnju, trgovinu i usluge Suhopolje, OIB 16249318605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KONKORDIA poljoprivredna zadruga za proizvodnju, trgovinu i usluge Suhopolje zastupanog po punomoćniku DINKO BELEG</item>
    </izvorni_sadrzaj>
    <derivirana_varijabla naziv="DomainObject.Predmet.ProtuStrankaListFormated_1">
      <item>KONKORDIA poljoprivredna zadruga za proizvodnju, trgovinu i usluge Suhopolje zastupanog po punomoćniku DINKO BELEG</item>
    </derivirana_varijabla>
  </DomainObject.Predmet.ProtuStrankaListFormated>
  <DomainObject.Predmet.ProtuStrankaListFormatedOIB>
    <izvorni_sadrzaj>
      <item>KONKORDIA poljoprivredna zadruga za proizvodnju, trgovinu i usluge Suhopolje, OIB 16249318605 zastupanog po punomoćniku DINKO BELEG</item>
    </izvorni_sadrzaj>
    <derivirana_varijabla naziv="DomainObject.Predmet.ProtuStrankaListFormatedOIB_1">
      <item>KONKORDIA poljoprivredna zadruga za proizvodnju, trgovinu i usluge Suhopolje, OIB 16249318605 zastupanog po punomoćniku DINKO BELEG</item>
    </derivirana_varijabla>
  </DomainObject.Predmet.ProtuStrankaListFormatedOIB>
  <DomainObject.Predmet.ProtuStrankaListFormatedWithAdress>
    <izvorni_sadrzaj>
      <item>KONKORDIA poljoprivredna zadruga za proizvodnju, trgovinu i usluge Suhopolje, Kralja Tomislava 92, 33410 Suhopolje zastupanog po punomoćniku DINKO BELEG</item>
    </izvorni_sadrzaj>
    <derivirana_varijabla naziv="DomainObject.Predmet.ProtuStrankaListFormatedWithAdress_1">
      <item>KONKORDIA poljoprivredna zadruga za proizvodnju, trgovinu i usluge Suhopolje, Kralja Tomislava 92, 33410 Suhopolje zastupanog po punomoćniku DINKO BELEG</item>
    </derivirana_varijabla>
  </DomainObject.Predmet.ProtuStrankaListFormatedWithAdress>
  <DomainObject.Predmet.ProtuStrankaListFormatedWithAdressOIB>
    <izvorni_sadrzaj>
      <item>KONKORDIA poljoprivredna zadruga za proizvodnju, trgovinu i usluge Suhopolje, OIB 16249318605, Kralja Tomislava 92, 33410 Suhopolje zastupanog po punomoćniku DINKO BELEG</item>
    </izvorni_sadrzaj>
    <derivirana_varijabla naziv="DomainObject.Predmet.ProtuStrankaListFormatedWithAdressOIB_1">
      <item>KONKORDIA poljoprivredna zadruga za proizvodnju, trgovinu i usluge Suhopolje, OIB 16249318605, Kralja Tomislava 92, 33410 Suhopolje zastupanog po punomoćniku DINKO BELEG</item>
    </derivirana_varijabla>
  </DomainObject.Predmet.ProtuStrankaListFormatedWithAdressOIB>
  <DomainObject.Predmet.ProtuStrankaListNazivFormated>
    <izvorni_sadrzaj>
      <item>KONKORDIA poljoprivredna zadruga za proizvodnju, trgovinu i usluge Suhopolje</item>
    </izvorni_sadrzaj>
    <derivirana_varijabla naziv="DomainObject.Predmet.ProtuStrankaListNazivFormated_1">
      <item>KONKORDIA poljoprivredna zadruga za proizvodnju, trgovinu i usluge Suhopolje</item>
    </derivirana_varijabla>
  </DomainObject.Predmet.ProtuStrankaListNazivFormated>
  <DomainObject.Predmet.ProtuStrankaListNazivFormatedOIB>
    <izvorni_sadrzaj>
      <item>KONKORDIA poljoprivredna zadruga za proizvodnju, trgovinu i usluge Suhopolje, OIB 16249318605</item>
    </izvorni_sadrzaj>
    <derivirana_varijabla naziv="DomainObject.Predmet.ProtuStrankaListNazivFormatedOIB_1">
      <item>KONKORDIA poljoprivredna zadruga za proizvodnju, trgovinu i usluge Suhopolje, OIB 16249318605</item>
    </derivirana_varijabla>
  </DomainObject.Predmet.ProtuStrankaListNazivFormatedOIB>
  <DomainObject.Predmet.OstaliListFormated>
    <izvorni_sadrzaj>
      <item>DINKO BELEG punomoćnik sudionika u postupku KONKORDIA poljoprivredna zadruga za proizvodnju, trgovinu i usluge Suhopolje</item>
    </izvorni_sadrzaj>
    <derivirana_varijabla naziv="DomainObject.Predmet.OstaliListFormated_1">
      <item>DINKO BELEG punomoćnik sudionika u postupku KONKORDIA poljoprivredna zadruga za proizvodnju, trgovinu i usluge Suhopolje</item>
    </derivirana_varijabla>
  </DomainObject.Predmet.OstaliListFormated>
  <DomainObject.Predmet.OstaliListFormatedOIB>
    <izvorni_sadrzaj>
      <item>DINKO BELEG punomoćnik sudionika u postupku KONKORDIA poljoprivredna zadruga za proizvodnju, trgovinu i usluge Suhopolje</item>
    </izvorni_sadrzaj>
    <derivirana_varijabla naziv="DomainObject.Predmet.OstaliListFormatedOIB_1">
      <item>DINKO BELEG punomoćnik sudionika u postupku KONKORDIA poljoprivredna zadruga za proizvodnju, trgovinu i usluge Suhopolje</item>
    </derivirana_varijabla>
  </DomainObject.Predmet.OstaliListFormatedOIB>
  <DomainObject.Predmet.OstaliListFormatedWithAdress>
    <izvorni_sadrzaj>
      <item>DINKO BELEG, Kralja Tomislava 88., 33410 Suhopolje punomoćnik sudionika u postupku KONKORDIA poljoprivredna zadruga za proizvodnju, trgovinu i usluge Suhopolje</item>
    </izvorni_sadrzaj>
    <derivirana_varijabla naziv="DomainObject.Predmet.OstaliListFormatedWithAdress_1">
      <item>DINKO BELEG, Kralja Tomislava 88., 33410 Suhopolje punomoćnik sudionika u postupku KONKORDIA poljoprivredna zadruga za proizvodnju, trgovinu i usluge Suhopolje</item>
    </derivirana_varijabla>
  </DomainObject.Predmet.OstaliListFormatedWithAdress>
  <DomainObject.Predmet.OstaliListFormatedWithAdressOIB>
    <izvorni_sadrzaj>
      <item>DINKO BELEG, Kralja Tomislava 88., 33410 Suhopolje punomoćnik sudionika u postupku KONKORDIA poljoprivredna zadruga za proizvodnju, trgovinu i usluge Suhopolje</item>
    </izvorni_sadrzaj>
    <derivirana_varijabla naziv="DomainObject.Predmet.OstaliListFormatedWithAdressOIB_1">
      <item>DINKO BELEG, Kralja Tomislava 88., 33410 Suhopolje punomoćnik sudionika u postupku KONKORDIA poljoprivredna zadruga za proizvodnju, trgovinu i usluge Suhopolje</item>
    </derivirana_varijabla>
  </DomainObject.Predmet.OstaliListFormatedWithAdressOIB>
  <DomainObject.Predmet.OstaliListNazivFormated>
    <izvorni_sadrzaj>
      <item>DINKO BELEG</item>
    </izvorni_sadrzaj>
    <derivirana_varijabla naziv="DomainObject.Predmet.OstaliListNazivFormated_1">
      <item>DINKO BELEG</item>
    </derivirana_varijabla>
  </DomainObject.Predmet.OstaliListNazivFormated>
  <DomainObject.Predmet.OstaliListNazivFormatedOIB>
    <izvorni_sadrzaj>
      <item>DINKO BELEG</item>
    </izvorni_sadrzaj>
    <derivirana_varijabla naziv="DomainObject.Predmet.OstaliListNazivFormatedOIB_1">
      <item>DINKO BELEG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St-105/2015-3</izvorni_sadrzaj>
    <derivirana_varijabla naziv="DomainObject.PoslovniBrojDokumenta_1">St-105/2015-3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KONKORDIA poljoprivredna zadruga za proizvodnju, trgovinu i usluge Suhopolje</izvorni_sadrzaj>
    <derivirana_varijabla naziv="DomainObject.Predmet.ProtustrankaIDrugi_1">KONKORDIA poljoprivredna zadruga za proizvodnju, trgovinu i usluge Suhopolje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KONKORDIA poljoprivredna zadruga za proizvodnju, trgovinu i usluge Suhopolje, OIB 16249318605, Kralja Tomislava 92, 33410 Suhopolje</izvorni_sadrzaj>
    <derivirana_varijabla naziv="DomainObject.Predmet.ProtustrankaIDrugiAdressOIB_1">KONKORDIA poljoprivredna zadruga za proizvodnju, trgovinu i usluge Suhopolje, OIB 16249318605, Kralja Tomislava 92,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KONKORDIA poljoprivredna zadruga za proizvodnju, trgovinu i usluge Suhopolje</item>
      <item>DINKO BELEG</item>
    </izvorni_sadrzaj>
    <derivirana_varijabla naziv="DomainObject.Predmet.SudioniciListNaziv_1">
      <item>FINA, RC ZAGREB, Podružnica Bjelovar</item>
      <item>KONKORDIA poljoprivredna zadruga za proizvodnju, trgovinu i usluge Suhopolje</item>
      <item>DINKO BELEG</item>
    </derivirana_varijabla>
  </DomainObject.Predmet.SudioniciListNaziv>
  <DomainObject.Predmet.SudioniciListAdressOIB>
    <izvorni_sadrzaj>
      <item>FINA, RC ZAGREB, Podružnica Bjelovar, OIB 85821130368, F. Supila 4,43000 Bjelovar</item>
      <item>KONKORDIA poljoprivredna zadruga za proizvodnju, trgovinu i usluge Suhopolje, OIB 16249318605, Kralja Tomislava 92,33410 Suhopolje</item>
      <item>DINKO BELEG, Kralja Tomislava 88.,33410 Suhopolje</item>
    </izvorni_sadrzaj>
    <derivirana_varijabla naziv="DomainObject.Predmet.SudioniciListAdressOIB_1">
      <item>FINA, RC ZAGREB, Podružnica Bjelovar, OIB 85821130368, F. Supila 4,43000 Bjelovar</item>
      <item>KONKORDIA poljoprivredna zadruga za proizvodnju, trgovinu i usluge Suhopolje, OIB 16249318605, Kralja Tomislava 92,33410 Suhopolje</item>
      <item>DINKO BELEG, Kralja Tomislava 88.,33410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ED169-295D-42CF-B0E9-2610FDBD2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3885</properties:Characters>
  <properties:Lines>97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2016-02-02T11:35:00Z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