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09c6" w14:paraId="09809c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C1FA3">
        <w:t>2667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0C1FA3">
        <w:t>SUPERIOR STUDIO FRIZURA d.o.o. Zagreb, Donje Vrapče 53a, MBS: 080799097, OIB: 52805838400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C1FA3">
        <w:t>12.345,13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836B9"/>
    <w:rsid w:val="00C958E9"/>
    <w:rsid w:val="00CD54FD"/>
    <w:rsid w:val="00CE7362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St-2667/2015</izvorni_sadrzaj>
    <derivirana_varijabla naziv="DomainObject.Predmet.OznakaBroj_1">St-2667/2015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STUDIO FRIZURA  d.o.o. zastupanog po punomoćniku Marijana Paučnik</izvorni_sadrzaj>
    <derivirana_varijabla naziv="DomainObject.Predmet.ProtustrankaFormated_1">  SUPERIOR STUDIO FRIZURA  d.o.o. zastupanog po punomoćniku Marijana Paučnik</derivirana_varijabla>
  </DomainObject.Predmet.ProtustrankaFormated>
  <DomainObject.Predmet.ProtustrankaFormatedOIB>
    <izvorni_sadrzaj>  SUPERIOR STUDIO FRIZURA  d.o.o., OIB 52805838400 zastupanog po punomoćniku Marijana Paučnik</izvorni_sadrzaj>
    <derivirana_varijabla naziv="DomainObject.Predmet.ProtustrankaFormatedOIB_1">  SUPERIOR STUDIO FRIZURA  d.o.o., OIB 52805838400 zastupanog po punomoćniku Marijana Paučnik</derivirana_varijabla>
  </DomainObject.Predmet.ProtustrankaFormatedOIB>
  <DomainObject.Predmet.ProtustrankaFormatedWithAdress>
    <izvorni_sadrzaj> SUPERIOR STUDIO FRIZURA  d.o.o., Donje Vrapče 53 A, 10000 Zagreb zastupanog po punomoćniku Marijana Paučnik</izvorni_sadrzaj>
    <derivirana_varijabla naziv="DomainObject.Predmet.ProtustrankaFormatedWithAdress_1"> SUPERIOR STUDIO FRIZURA  d.o.o., Donje Vrapče 53 A, 10000 Zagreb zastupanog po punomoćniku Marijana Paučnik</derivirana_varijabla>
  </DomainObject.Predmet.ProtustrankaFormatedWithAdress>
  <DomainObject.Predmet.ProtustrankaFormatedWithAdressOIB>
    <izvorni_sadrzaj> SUPERIOR STUDIO FRIZURA  d.o.o., OIB 52805838400, Donje Vrapče 53 A, 10000 Zagreb zastupanog po punomoćniku Marijana Paučnik</izvorni_sadrzaj>
    <derivirana_varijabla naziv="DomainObject.Predmet.ProtustrankaFormatedWithAdressOIB_1"> SUPERIOR STUDIO FRIZURA  d.o.o., OIB 52805838400, Donje Vrapče 53 A, 10000 Zagreb zastupanog po punomoćniku Marijana Paučnik</derivirana_varijabla>
  </DomainObject.Predmet.ProtustrankaFormatedWithAdressOIB>
  <DomainObject.Predmet.ProtustrankaWithAdress>
    <izvorni_sadrzaj>SUPERIOR STUDIO FRIZURA  d.o.o. Donje Vrapče 53 A, 10000 Zagreb</izvorni_sadrzaj>
    <derivirana_varijabla naziv="DomainObject.Predmet.ProtustrankaWithAdress_1">SUPERIOR STUDIO FRIZURA  d.o.o. Donje Vrapče 53 A, 10000 Zagreb</derivirana_varijabla>
  </DomainObject.Predmet.ProtustrankaWithAdress>
  <DomainObject.Predmet.ProtustrankaWithAdressOIB>
    <izvorni_sadrzaj>SUPERIOR STUDIO FRIZURA  d.o.o., OIB 52805838400, Donje Vrapče 53 A, 10000 Zagreb</izvorni_sadrzaj>
    <derivirana_varijabla naziv="DomainObject.Predmet.ProtustrankaWithAdressOIB_1">SUPERIOR STUDIO FRIZURA  d.o.o., OIB 52805838400, Donje Vrapče 53 A, 10000 Zagreb</derivirana_varijabla>
  </DomainObject.Predmet.ProtustrankaWithAdressOIB>
  <DomainObject.Predmet.ProtustrankaNazivFormated>
    <izvorni_sadrzaj>SUPERIOR STUDIO FRIZURA  d.o.o.</izvorni_sadrzaj>
    <derivirana_varijabla naziv="DomainObject.Predmet.ProtustrankaNazivFormated_1">SUPERIOR STUDIO FRIZURA  d.o.o.</derivirana_varijabla>
  </DomainObject.Predmet.ProtustrankaNazivFormated>
  <DomainObject.Predmet.ProtustrankaNazivFormatedOIB>
    <izvorni_sadrzaj>SUPERIOR STUDIO FRIZURA  d.o.o., OIB 52805838400</izvorni_sadrzaj>
    <derivirana_varijabla naziv="DomainObject.Predmet.ProtustrankaNazivFormatedOIB_1">SUPERIOR STUDIO FRIZURA  d.o.o., OIB 52805838400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STUDIO FRIZURA  d.o.o. zastupanog po punomoćniku Marijana Paučnik</item>
    </izvorni_sadrzaj>
    <derivirana_varijabla naziv="DomainObject.Predmet.ProtuStrankaListFormated_1">
      <item>SUPERIOR STUDIO FRIZURA  d.o.o. zastupanog po punomoćniku Marijana Paučnik</item>
    </derivirana_varijabla>
  </DomainObject.Predmet.ProtuStrankaListFormated>
  <DomainObject.Predmet.ProtuStrankaListFormatedOIB>
    <izvorni_sadrzaj>
      <item>SUPERIOR STUDIO FRIZURA  d.o.o., OIB 52805838400 zastupanog po punomoćniku Marijana Paučnik</item>
    </izvorni_sadrzaj>
    <derivirana_varijabla naziv="DomainObject.Predmet.ProtuStrankaListFormatedOIB_1">
      <item>SUPERIOR STUDIO FRIZURA  d.o.o., OIB 52805838400 zastupanog po punomoćniku Marijana Paučnik</item>
    </derivirana_varijabla>
  </DomainObject.Predmet.ProtuStrankaListFormatedOIB>
  <DomainObject.Predmet.ProtuStrankaListFormatedWithAdress>
    <izvorni_sadrzaj>
      <item>SUPERIOR STUDIO FRIZURA  d.o.o., Donje Vrapče 53 A, 10000 Zagreb zastupanog po punomoćniku Marijana Paučnik</item>
    </izvorni_sadrzaj>
    <derivirana_varijabla naziv="DomainObject.Predmet.ProtuStrankaListFormatedWithAdress_1">
      <item>SUPERIOR STUDIO FRIZURA  d.o.o., Donje Vrapče 53 A, 10000 Zagreb zastupanog po punomoćniku Marijana Paučnik</item>
    </derivirana_varijabla>
  </DomainObject.Predmet.ProtuStrankaListFormatedWithAdress>
  <DomainObject.Predmet.ProtuStrankaListFormatedWithAdressOIB>
    <izvorni_sadrzaj>
      <item>SUPERIOR STUDIO FRIZURA  d.o.o., OIB 52805838400, Donje Vrapče 53 A, 10000 Zagreb zastupanog po punomoćniku Marijana Paučnik</item>
    </izvorni_sadrzaj>
    <derivirana_varijabla naziv="DomainObject.Predmet.ProtuStrankaListFormatedWithAdressOIB_1">
      <item>SUPERIOR STUDIO FRIZURA  d.o.o., OIB 52805838400, Donje Vrapče 53 A, 10000 Zagreb zastupanog po punomoćniku Marijana Paučnik</item>
    </derivirana_varijabla>
  </DomainObject.Predmet.ProtuStrankaListFormatedWithAdressOIB>
  <DomainObject.Predmet.ProtuStrankaListNazivFormated>
    <izvorni_sadrzaj>
      <item>SUPERIOR STUDIO FRIZURA  d.o.o.</item>
    </izvorni_sadrzaj>
    <derivirana_varijabla naziv="DomainObject.Predmet.ProtuStrankaListNazivFormated_1">
      <item>SUPERIOR STUDIO FRIZURA  d.o.o.</item>
    </derivirana_varijabla>
  </DomainObject.Predmet.ProtuStrankaListNazivFormated>
  <DomainObject.Predmet.ProtuStrankaListNazivFormatedOIB>
    <izvorni_sadrzaj>
      <item>SUPERIOR STUDIO FRIZURA  d.o.o., OIB 52805838400</item>
    </izvorni_sadrzaj>
    <derivirana_varijabla naziv="DomainObject.Predmet.ProtuStrankaListNazivFormatedOIB_1">
      <item>SUPERIOR STUDIO FRIZURA  d.o.o., OIB 52805838400</item>
    </derivirana_varijabla>
  </DomainObject.Predmet.ProtuStrankaListNazivFormatedOIB>
  <DomainObject.Predmet.OstaliListFormated>
    <izvorni_sadrzaj>
      <item>Marijana Paučnik punomoćnik sudionika u postupku SUPERIOR STUDIO FRIZURA  d.o.o.</item>
    </izvorni_sadrzaj>
    <derivirana_varijabla naziv="DomainObject.Predmet.OstaliListFormated_1">
      <item>Marijana Paučnik punomoćnik sudionika u postupku SUPERIOR STUDIO FRIZURA  d.o.o.</item>
    </derivirana_varijabla>
  </DomainObject.Predmet.OstaliListFormated>
  <DomainObject.Predmet.OstaliListFormatedOIB>
    <izvorni_sadrzaj>
      <item>Marijana Paučnik, OIB 77987767765 punomoćnik sudionika u postupku SUPERIOR STUDIO FRIZURA  d.o.o.</item>
    </izvorni_sadrzaj>
    <derivirana_varijabla naziv="DomainObject.Predmet.OstaliListFormatedOIB_1">
      <item>Marijana Paučnik, OIB 77987767765 punomoćnik sudionika u postupku SUPERIOR STUDIO FRIZURA  d.o.o.</item>
    </derivirana_varijabla>
  </DomainObject.Predmet.OstaliListFormatedOIB>
  <DomainObject.Predmet.OstaliListFormatedWithAdress>
    <izvorni_sadrzaj>
      <item>Marijana Paučnik, Orešje 13a, 10000 Zagreb punomoćnik sudionika u postupku SUPERIOR STUDIO FRIZURA  d.o.o.</item>
    </izvorni_sadrzaj>
    <derivirana_varijabla naziv="DomainObject.Predmet.OstaliListFormatedWithAdress_1">
      <item>Marijana Paučnik, Orešje 13a, 10000 Zagreb punomoćnik sudionika u postupku SUPERIOR STUDIO FRIZURA  d.o.o.</item>
    </derivirana_varijabla>
  </DomainObject.Predmet.OstaliListFormatedWithAdress>
  <DomainObject.Predmet.OstaliListFormatedWithAdressOIB>
    <izvorni_sadrzaj>
      <item>Marijana Paučnik, OIB 77987767765, Orešje 13a, 10000 Zagreb punomoćnik sudionika u postupku SUPERIOR STUDIO FRIZURA  d.o.o.</item>
    </izvorni_sadrzaj>
    <derivirana_varijabla naziv="DomainObject.Predmet.OstaliListFormatedWithAdressOIB_1">
      <item>Marijana Paučnik, OIB 77987767765, Orešje 13a, 10000 Zagreb punomoćnik sudionika u postupku SUPERIOR STUDIO FRIZURA  d.o.o.</item>
    </derivirana_varijabla>
  </DomainObject.Predmet.OstaliListFormatedWithAdressOIB>
  <DomainObject.Predmet.OstaliListNazivFormated>
    <izvorni_sadrzaj>
      <item>Marijana Paučnik</item>
    </izvorni_sadrzaj>
    <derivirana_varijabla naziv="DomainObject.Predmet.OstaliListNazivFormated_1">
      <item>Marijana Paučnik</item>
    </derivirana_varijabla>
  </DomainObject.Predmet.OstaliListNazivFormated>
  <DomainObject.Predmet.OstaliListNazivFormatedOIB>
    <izvorni_sadrzaj>
      <item>Marijana Paučnik, OIB 77987767765</item>
    </izvorni_sadrzaj>
    <derivirana_varijabla naziv="DomainObject.Predmet.OstaliListNazivFormatedOIB_1">
      <item>Marijana Paučnik, OIB 77987767765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STUDIO FRIZURA  d.o.o.</izvorni_sadrzaj>
    <derivirana_varijabla naziv="DomainObject.Predmet.ProtustrankaIDrugi_1">SUPERIOR STUDIO FRIZURA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STUDIO FRIZURA  d.o.o., OIB 52805838400, Donje Vrapče 53 A, 10000 Zagreb</izvorni_sadrzaj>
    <derivirana_varijabla naziv="DomainObject.Predmet.ProtustrankaIDrugiAdressOIB_1">SUPERIOR STUDIO FRIZURA  d.o.o., OIB 52805838400, Donje Vrapče 53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STUDIO FRIZURA  d.o.o.</item>
      <item>Marijana Paučnik</item>
    </izvorni_sadrzaj>
    <derivirana_varijabla naziv="DomainObject.Predmet.SudioniciListNaziv_1">
      <item>FINA Regionalni centar Zagreb</item>
      <item>SUPERIOR STUDIO FRIZURA  d.o.o.</item>
      <item>Marijana Paučnik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SUPERIOR STUDIO FRIZURA  d.o.o., OIB 52805838400, Donje Vrapče 53 A,10000 Zagreb</item>
      <item>Marijana Paučnik, OIB 77987767765, Orešje 13a,10000 Zagreb</item>
    </izvorni_sadrzaj>
    <derivirana_varijabla naziv="DomainObject.Predmet.SudioniciListAdressOIB_1">
      <item>FINA Regionalni centar Zagreb, OIB 85821130368, Trg Svibanjskih žrtava 1995. br. 1,10000 Zagreb</item>
      <item>SUPERIOR STUDIO FRIZURA  d.o.o., OIB 52805838400, Donje Vrapče 53 A,10000 Zagreb</item>
      <item>Marijana Paučnik, OIB 77987767765, Orešje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52805838400</item>
      <item>, OIB 77987767765</item>
    </izvorni_sadrzaj>
    <derivirana_varijabla naziv="DomainObject.Predmet.SudioniciListNazivOIB_1">
      <item>, OIB 85821130368</item>
      <item>, OIB 52805838400</item>
      <item>, OIB 77987767765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2015-12-22T12:38:00Z</dcterms:created>
  <dc:creator>ilukac</dc:creator>
  <cp:lastModifiedBy>Marija Kojić</cp:lastModifiedBy>
  <cp:lastPrinted>2015-12-22T12:36:00Z</cp:lastPrinted>
  <dcterms:modified xmlns:xsi="http://www.w3.org/2001/XMLSchema-instance" xsi:type="dcterms:W3CDTF">2015-12-23T08:12:00Z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