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623291" w14:paraId="3623291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036BEA">
        <w:rPr>
          <w:rFonts w:eastAsia="Times New Roman"/>
          <w:szCs w:val="20"/>
          <w:lang w:eastAsia="hr-HR"/>
        </w:rPr>
        <w:t>St-8469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036BEA">
        <w:rPr>
          <w:rFonts w:eastAsia="Times New Roman"/>
          <w:szCs w:val="24"/>
          <w:lang w:eastAsia="hr-HR"/>
        </w:rPr>
        <w:t xml:space="preserve"> OBRTNIČKA ZADRUGA SUVENIR - SISAK, Lekenik, Zagrebačka 113, MBS:120006053, OIB:76392238606</w:t>
      </w:r>
      <w:r w:rsidR="007C3A84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036BEA">
        <w:rPr>
          <w:rFonts w:eastAsia="Times New Roman"/>
          <w:szCs w:val="24"/>
          <w:lang w:eastAsia="hr-HR"/>
        </w:rPr>
        <w:t>OBRTNIČKA ZADRUGA SUVENIR - SISAK, Lekenik, Zagrebačka 113, MBS:120006053, OIB:76392238606.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036BEA">
        <w:t>Ivan Hudoletnjak, Ivanec, Zavojna ulica 3, OIB 80924395653.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036BEA">
        <w:rPr>
          <w:rFonts w:eastAsia="Times New Roman"/>
          <w:szCs w:val="24"/>
          <w:lang w:eastAsia="hr-HR"/>
        </w:rPr>
        <w:t>OBRTNIČKA ZADRUGA SUVENIR - SISAK, Lekenik, Zagrebačka 113, MBS:120006053, OIB:76392238606.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St-8469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1515C7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1515C7" w:rsidP="001515C7" w:rsidR="001515C7">
      <w:pPr>
        <w:spacing w:after="0"/>
        <w:rPr>
          <w:szCs w:val="20"/>
        </w:rPr>
      </w:pPr>
    </w:p>
    <w:p w:rsidRDefault="001515C7" w:rsidP="001515C7" w:rsidR="001515C7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1515C7" w:rsidP="001515C7" w:rsidR="001515C7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1515C7" w:rsidP="001515C7" w:rsidR="001515C7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515C7"/>
    <w:rsid w:val="00307086"/>
    <w:rsid w:val="004439D8"/>
    <w:rsid w:val="004A254C"/>
    <w:rsid w:val="004D318E"/>
    <w:rsid w:val="005C460E"/>
    <w:rsid w:val="005D21EF"/>
    <w:rsid w:val="00756A5F"/>
    <w:rsid w:val="007C3A84"/>
    <w:rsid w:val="00974536"/>
    <w:rsid w:val="009C4219"/>
    <w:rsid w:val="00A735F0"/>
    <w:rsid w:val="00B82EC1"/>
    <w:rsid w:val="00C32E72"/>
    <w:rsid w:val="00C72C52"/>
    <w:rsid w:val="00D40CCE"/>
    <w:rsid w:val="00D60461"/>
    <w:rsid w:val="00E433EF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5C7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5C7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5C7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5C7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5C7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5C7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8469</izvorni_sadrzaj>
    <derivirana_varijabla naziv="DomainObject.Predmet.Broj_1">8469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St-8469/2015</izvorni_sadrzaj>
    <derivirana_varijabla naziv="DomainObject.Predmet.OznakaBroj_1">St-8469/2015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SUVENIR-Sisak, zadruga za izradu i prodaju svih vrsta suvenira, umjetnina i ručnog rada sa područja Sisačk</izvorni_sadrzaj>
    <derivirana_varijabla naziv="DomainObject.Predmet.ProtustrankaFormated_1">  Obrtnička zadruga SUVENIR-Sisak, zadruga za izradu i prodaju svih vrsta suvenira, umjetnina i ručnog rada sa područja Sisačk</derivirana_varijabla>
  </DomainObject.Predmet.ProtustrankaFormated>
  <DomainObject.Predmet.ProtustrankaFormatedOIB>
    <izvorni_sadrzaj>  Obrtnička zadruga SUVENIR-Sisak, zadruga za izradu i prodaju svih vrsta suvenira, umjetnina i ručnog rada sa područja Sisačk, OIB 76392238606</izvorni_sadrzaj>
    <derivirana_varijabla naziv="DomainObject.Predmet.ProtustrankaFormatedOIB_1">  Obrtnička zadruga SUVENIR-Sisak, zadruga za izradu i prodaju svih vrsta suvenira, umjetnina i ručnog rada sa područja Sisačk, OIB 76392238606</derivirana_varijabla>
  </DomainObject.Predmet.ProtustrankaFormatedOIB>
  <DomainObject.Predmet.ProtustrankaFormatedWithAdress>
    <izvorni_sadrzaj> Obrtnička zadruga SUVENIR-Sisak, zadruga za izradu i prodaju svih vrsta suvenira, umjetnina i ručnog rada sa područja Sisačk, Zagrebačka 113, 44272 Lekenik</izvorni_sadrzaj>
    <derivirana_varijabla naziv="DomainObject.Predmet.ProtustrankaFormatedWithAdress_1"> Obrtnička zadruga SUVENIR-Sisak, zadruga za izradu i prodaju svih vrsta suvenira, umjetnina i ručnog rada sa područja Sisačk, Zagrebačka 113, 44272 Lekenik</derivirana_varijabla>
  </DomainObject.Predmet.ProtustrankaFormatedWithAdress>
  <DomainObject.Predmet.ProtustrankaFormatedWithAdressOIB>
    <izvorni_sadrzaj> Obrtnička zadruga SUVENIR-Sisak, zadruga za izradu i prodaju svih vrsta suvenira, umjetnina i ručnog rada sa područja Sisačk, OIB 76392238606, Zagrebačka 113, 44272 Lekenik</izvorni_sadrzaj>
    <derivirana_varijabla naziv="DomainObject.Predmet.ProtustrankaFormatedWithAdressOIB_1"> Obrtnička zadruga SUVENIR-Sisak, zadruga za izradu i prodaju svih vrsta suvenira, umjetnina i ručnog rada sa područja Sisačk, OIB 76392238606, Zagrebačka 113, 44272 Lekenik</derivirana_varijabla>
  </DomainObject.Predmet.ProtustrankaFormatedWithAdressOIB>
  <DomainObject.Predmet.ProtustrankaWithAdress>
    <izvorni_sadrzaj>Obrtnička zadruga SUVENIR-Sisak, zadruga za izradu i prodaju svih vrsta suvenira, umjetnina i ručnog rada sa područja Sisačk Zagrebačka 113, 44272 Lekenik</izvorni_sadrzaj>
    <derivirana_varijabla naziv="DomainObject.Predmet.ProtustrankaWithAdress_1">Obrtnička zadruga SUVENIR-Sisak, zadruga za izradu i prodaju svih vrsta suvenira, umjetnina i ručnog rada sa područja Sisačk Zagrebačka 113, 44272 Lekenik</derivirana_varijabla>
  </DomainObject.Predmet.ProtustrankaWithAdress>
  <DomainObject.Predmet.ProtustrankaWith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WithAdressOIB_1">Obrtnička zadruga SUVENIR-Sisak, zadruga za izradu i prodaju svih vrsta suvenira, umjetnina i ručnog rada sa područja Sisačk, OIB 76392238606, Zagrebačka 113, 44272 Lekenik</derivirana_varijabla>
  </DomainObject.Predmet.ProtustrankaWithAdressOIB>
  <DomainObject.Predmet.ProtustrankaNazivFormated>
    <izvorni_sadrzaj>Obrtnička zadruga SUVENIR-Sisak, zadruga za izradu i prodaju svih vrsta suvenira, umjetnina i ručnog rada sa područja Sisačk</izvorni_sadrzaj>
    <derivirana_varijabla naziv="DomainObject.Predmet.ProtustrankaNazivFormated_1">Obrtnička zadruga SUVENIR-Sisak, zadruga za izradu i prodaju svih vrsta suvenira, umjetnina i ručnog rada sa područja Sisačk</derivirana_varijabla>
  </DomainObject.Predmet.ProtustrankaNazivFormated>
  <DomainObject.Predmet.ProtustrankaNazivFormatedOIB>
    <izvorni_sadrzaj>Obrtnička zadruga SUVENIR-Sisak, zadruga za izradu i prodaju svih vrsta suvenira, umjetnina i ručnog rada sa područja Sisačk, OIB 76392238606</izvorni_sadrzaj>
    <derivirana_varijabla naziv="DomainObject.Predmet.ProtustrankaNazivFormatedOIB_1">Obrtnička zadruga SUVENIR-Sisak, zadruga za izradu i prodaju svih vrsta suvenira, umjetnina i ručnog rada sa područja Sisačk, OIB 76392238606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SUVENIR-Sisak, zadruga za izradu i prodaju svih vrsta suvenira, umjetnina i ručnog rada sa područja Sisačk</item>
    </izvorni_sadrzaj>
    <derivirana_varijabla naziv="DomainObject.Predmet.ProtuStrankaListFormated_1">
      <item>Obrtnička zadruga SUVENIR-Sisak, zadruga za izradu i prodaju svih vrsta suvenira, umjetnina i ručnog rada sa područja Sisačk</item>
    </derivirana_varijabla>
  </DomainObject.Predmet.ProtuStrankaListFormated>
  <DomainObject.Predmet.ProtuStrankaList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FormatedOIB_1">
      <item>Obrtnička zadruga SUVENIR-Sisak, zadruga za izradu i prodaju svih vrsta suvenira, umjetnina i ručnog rada sa područja Sisačk, OIB 76392238606</item>
    </derivirana_varijabla>
  </DomainObject.Predmet.ProtuStrankaListFormatedOIB>
  <DomainObject.Predmet.ProtuStrankaListFormatedWithAdress>
    <izvorni_sadrzaj>
      <item>Obrtnička zadruga SUVENIR-Sisak, zadruga za izradu i prodaju svih vrsta suvenira, umjetnina i ručnog rada sa područja Sisačk, Zagrebačka 113, 44272 Lekenik</item>
    </izvorni_sadrzaj>
    <derivirana_varijabla naziv="DomainObject.Predmet.ProtuStrankaListFormatedWithAdress_1">
      <item>Obrtnička zadruga SUVENIR-Sisak, zadruga za izradu i prodaju svih vrsta suvenira, umjetnina i ručnog rada sa područja Sisačk, Zagrebačka 113, 44272 Lekenik</item>
    </derivirana_varijabla>
  </DomainObject.Predmet.ProtuStrankaListFormatedWithAdress>
  <DomainObject.Predmet.ProtuStrankaListFormatedWithAdressOIB>
    <izvorni_sadrzaj>
      <item>Obrtnička zadruga SUVENIR-Sisak, zadruga za izradu i prodaju svih vrsta suvenira, umjetnina i ručnog rada sa područja Sisačk, OIB 76392238606, Zagrebačka 113, 44272 Lekenik</item>
    </izvorni_sadrzaj>
    <derivirana_varijabla naziv="DomainObject.Predmet.ProtuStrankaListFormatedWithAdressOIB_1">
      <item>Obrtnička zadruga SUVENIR-Sisak, zadruga za izradu i prodaju svih vrsta suvenira, umjetnina i ručnog rada sa područja Sisačk, OIB 76392238606, Zagrebačka 113, 44272 Lekenik</item>
    </derivirana_varijabla>
  </DomainObject.Predmet.ProtuStrankaListFormatedWithAdressOIB>
  <DomainObject.Predmet.ProtuStrankaListNazivFormated>
    <izvorni_sadrzaj>
      <item>Obrtnička zadruga SUVENIR-Sisak, zadruga za izradu i prodaju svih vrsta suvenira, umjetnina i ručnog rada sa područja Sisačk</item>
    </izvorni_sadrzaj>
    <derivirana_varijabla naziv="DomainObject.Predmet.ProtuStrankaListNazivFormated_1">
      <item>Obrtnička zadruga SUVENIR-Sisak, zadruga za izradu i prodaju svih vrsta suvenira, umjetnina i ručnog rada sa područja Sisačk</item>
    </derivirana_varijabla>
  </DomainObject.Predmet.ProtuStrankaListNazivFormated>
  <DomainObject.Predmet.ProtuStrankaListNaziv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NazivFormatedOIB_1">
      <item>Obrtnička zadruga SUVENIR-Sisak, zadruga za izradu i prodaju svih vrsta suvenira, umjetnina i ručnog rada sa područja Sisačk, OIB 76392238606</item>
    </derivirana_varijabla>
  </DomainObject.Predmet.ProtuStrankaListNazivFormatedOIB>
  <DomainObject.Predmet.OstaliListFormated>
    <izvorni_sadrzaj>
      <item>Željko Acs</item>
    </izvorni_sadrzaj>
    <derivirana_varijabla naziv="DomainObject.Predmet.OstaliListFormated_1">
      <item>Željko Acs</item>
    </derivirana_varijabla>
  </DomainObject.Predmet.OstaliListFormated>
  <DomainObject.Predmet.OstaliListFormatedOIB>
    <izvorni_sadrzaj>
      <item>Željko Acs, OIB 57874999062</item>
    </izvorni_sadrzaj>
    <derivirana_varijabla naziv="DomainObject.Predmet.OstaliListFormatedOIB_1">
      <item>Željko Acs, OIB 57874999062</item>
    </derivirana_varijabla>
  </DomainObject.Predmet.OstaliListFormatedOIB>
  <DomainObject.Predmet.OstaliListFormatedWithAdress>
    <izvorni_sadrzaj>
      <item>Željko Acs, Jure Kaštelana 3, 44000 Sisak</item>
    </izvorni_sadrzaj>
    <derivirana_varijabla naziv="DomainObject.Predmet.OstaliListFormatedWithAdress_1">
      <item>Željko Acs, Jure Kaštelana 3, 44000 Sisak</item>
    </derivirana_varijabla>
  </DomainObject.Predmet.OstaliListFormatedWithAdress>
  <DomainObject.Predmet.OstaliListFormatedWithAdressOIB>
    <izvorni_sadrzaj>
      <item>Željko Acs, OIB 57874999062, Jure Kaštelana 3, 44000 Sisak</item>
    </izvorni_sadrzaj>
    <derivirana_varijabla naziv="DomainObject.Predmet.OstaliListFormatedWithAdressOIB_1">
      <item>Željko Acs, OIB 57874999062, Jure Kaštelana 3, 44000 Sisak</item>
    </derivirana_varijabla>
  </DomainObject.Predmet.OstaliListFormatedWithAdressOIB>
  <DomainObject.Predmet.OstaliListNazivFormated>
    <izvorni_sadrzaj>
      <item>Željko Acs</item>
    </izvorni_sadrzaj>
    <derivirana_varijabla naziv="DomainObject.Predmet.OstaliListNazivFormated_1">
      <item>Željko Acs</item>
    </derivirana_varijabla>
  </DomainObject.Predmet.OstaliListNazivFormated>
  <DomainObject.Predmet.OstaliListNazivFormatedOIB>
    <izvorni_sadrzaj>
      <item>Željko Acs, OIB 57874999062</item>
    </izvorni_sadrzaj>
    <derivirana_varijabla naziv="DomainObject.Predmet.OstaliListNazivFormatedOIB_1">
      <item>Željko Acs, OIB 57874999062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SUVENIR-Sisak, zadruga za izradu i prodaju svih vrsta suvenira, umjetnina i ručnog rada sa područja Sisačk</izvorni_sadrzaj>
    <derivirana_varijabla naziv="DomainObject.Predmet.ProtustrankaIDrugi_1">Obrtnička zadruga SUVENIR-Sisak, zadruga za izradu i prodaju svih vrsta suvenira, umjetnina i ručnog rada sa područja Sisačk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IDrugiAdressOIB_1">Obrtnička zadruga SUVENIR-Sisak, zadruga za izradu i prodaju svih vrsta suvenira, umjetnina i ručnog rada sa područja Sisačk, OIB 76392238606,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SUVENIR-Sisak, zadruga za izradu i prodaju svih vrsta suvenira, umjetnina i ručnog rada sa područja Sisačk</item>
      <item>Željko Acs</item>
    </izvorni_sadrzaj>
    <derivirana_varijabla naziv="DomainObject.Predmet.SudioniciListNaziv_1">
      <item>FINA Regionalni centar Zagreb</item>
      <item>Obrtnička zadruga SUVENIR-Sisak, zadruga za izradu i prodaju svih vrsta suvenira, umjetnina i ručnog rada sa područja Sisačk</item>
      <item>Željko Acs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  <item>Željko Acs, OIB 57874999062, Jure Kaštelana 3,44000 Sisak</item>
    </izvorni_sadrzaj>
    <derivirana_varijabla naziv="DomainObject.Predmet.SudioniciListAdressOIB_1"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  <item>Željko Acs, OIB 57874999062, Jure Kaštelana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76392238606</item>
      <item>, OIB 57874999062</item>
    </izvorni_sadrzaj>
    <derivirana_varijabla naziv="DomainObject.Predmet.SudioniciListNazivOIB_1">
      <item>, OIB 85821130368</item>
      <item>, OIB 76392238606</item>
      <item>, OIB 57874999062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BE98F-D034-4530-A3CF-8F47C598B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2094</properties:Characters>
  <properties:Lines>73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2016-11-17T08:03:00Z</dcterms:created>
  <dc:creator>Mario Žišković</dc:creator>
  <cp:lastModifiedBy>Višnja Svečak</cp:lastModifiedBy>
  <cp:lastPrinted>2016-11-17T08:04:00Z</cp:lastPrinted>
  <dcterms:modified xmlns:xsi="http://www.w3.org/2001/XMLSchema-instance" xsi:type="dcterms:W3CDTF">2016-11-17T08:04:00Z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