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f6d2" w14:paraId="b78f6d2" w:rsidRDefault="00D46E2C" w:rsidP="00D46E2C" w:rsidR="00D46E2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E2C" w:rsidP="00D46E2C" w:rsidR="00D46E2C">
      <w:pPr>
        <w:spacing w:after="0"/>
      </w:pPr>
      <w:r>
        <w:t xml:space="preserve">         REPUBLIKA HRVATSKA</w:t>
      </w:r>
    </w:p>
    <w:p w:rsidRDefault="00D46E2C" w:rsidP="00D46E2C" w:rsidR="00D46E2C">
      <w:pPr>
        <w:spacing w:after="0"/>
      </w:pPr>
      <w:r>
        <w:t xml:space="preserve"> TRGOVAČKI SUD U VARAŽDINU</w:t>
      </w:r>
    </w:p>
    <w:p w:rsidRDefault="00D46E2C" w:rsidP="00D46E2C" w:rsidR="00D46E2C">
      <w:pPr>
        <w:spacing w:after="0"/>
      </w:pPr>
      <w:r>
        <w:t xml:space="preserve">                   Braće Radića 2</w:t>
      </w:r>
    </w:p>
    <w:p w:rsidRDefault="00D46E2C" w:rsidP="00D46E2C" w:rsidR="00D46E2C">
      <w:pPr>
        <w:spacing w:after="0"/>
        <w:jc w:val="center"/>
      </w:pPr>
    </w:p>
    <w:p w:rsidRDefault="00D46E2C" w:rsidP="00D46E2C" w:rsidR="00D46E2C">
      <w:pPr>
        <w:spacing w:after="0"/>
        <w:jc w:val="center"/>
      </w:pPr>
    </w:p>
    <w:p w:rsidRDefault="00D46E2C" w:rsidP="00D46E2C" w:rsidR="00D46E2C">
      <w:pPr>
        <w:spacing w:after="0"/>
        <w:jc w:val="center"/>
      </w:pPr>
    </w:p>
    <w:p w:rsidRDefault="00D46E2C" w:rsidP="00D46E2C" w:rsidR="00D46E2C">
      <w:pPr>
        <w:spacing w:after="0"/>
        <w:jc w:val="center"/>
      </w:pPr>
    </w:p>
    <w:p w:rsidRDefault="00D46E2C" w:rsidP="00D46E2C" w:rsidR="00D46E2C">
      <w:pPr>
        <w:spacing w:after="0"/>
      </w:pPr>
      <w:r>
        <w:t xml:space="preserve">                                        U  I M E  R E P U B L I K E  H R V A T S K E</w:t>
      </w:r>
    </w:p>
    <w:p w:rsidRDefault="00D46E2C" w:rsidP="00D46E2C" w:rsidR="00D46E2C">
      <w:pPr>
        <w:spacing w:after="0"/>
      </w:pPr>
    </w:p>
    <w:p w:rsidRDefault="00D46E2C" w:rsidP="00D46E2C" w:rsidR="00D46E2C">
      <w:pPr>
        <w:spacing w:after="0"/>
        <w:jc w:val="center"/>
      </w:pPr>
      <w:r>
        <w:t>R J E Š E NJ E</w:t>
      </w:r>
    </w:p>
    <w:p w:rsidRDefault="00D46E2C" w:rsidP="00D46E2C" w:rsidR="00D46E2C">
      <w:pPr>
        <w:spacing w:after="0"/>
      </w:pPr>
    </w:p>
    <w:p w:rsidRDefault="00D46E2C" w:rsidP="00D46E2C" w:rsidR="00D46E2C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TEHNOMETAL j.d.o.o. Novo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Medvedička</w:t>
      </w:r>
      <w:proofErr w:type="spellEnd"/>
      <w:r>
        <w:t xml:space="preserve"> 70, OIB: 10194966888, dana 1. lipnja 2016., </w:t>
      </w:r>
    </w:p>
    <w:p w:rsidRDefault="00D46E2C" w:rsidP="00D46E2C" w:rsidR="00D46E2C">
      <w:pPr>
        <w:spacing w:after="0"/>
        <w:jc w:val="both"/>
      </w:pPr>
    </w:p>
    <w:p w:rsidRDefault="00D46E2C" w:rsidP="00D46E2C" w:rsidR="00D46E2C">
      <w:pPr>
        <w:spacing w:after="0"/>
        <w:jc w:val="center"/>
      </w:pPr>
      <w:r>
        <w:t>r i j e š i o  j e</w:t>
      </w:r>
    </w:p>
    <w:p w:rsidRDefault="00D46E2C" w:rsidP="00D46E2C" w:rsidR="00D46E2C">
      <w:pPr>
        <w:spacing w:after="0"/>
      </w:pPr>
    </w:p>
    <w:p w:rsidRDefault="00D46E2C" w:rsidP="00D46E2C" w:rsidR="00D46E2C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TEHNOMETAL j.d.o.o. Novo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Medvedička</w:t>
      </w:r>
      <w:proofErr w:type="spellEnd"/>
      <w:r>
        <w:t xml:space="preserve"> 70, OIB: 10194966888, s danom 1. lipnja 2016. u 11,45 sati.</w:t>
      </w:r>
    </w:p>
    <w:p w:rsidRDefault="00D46E2C" w:rsidP="00D46E2C" w:rsidR="00D46E2C">
      <w:pPr>
        <w:spacing w:after="0"/>
        <w:ind w:hanging="705" w:left="1413"/>
        <w:jc w:val="both"/>
      </w:pPr>
    </w:p>
    <w:p w:rsidRDefault="00D46E2C" w:rsidP="00D46E2C" w:rsidR="00D46E2C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Nikola Remenar iz Velike Gorice, Dubrovačka 14, OIB: 48313195864.</w:t>
      </w:r>
    </w:p>
    <w:p w:rsidRDefault="00D46E2C" w:rsidP="00D46E2C" w:rsidR="00D46E2C">
      <w:pPr>
        <w:spacing w:after="0"/>
        <w:ind w:hanging="705" w:left="1413"/>
        <w:jc w:val="both"/>
      </w:pPr>
    </w:p>
    <w:p w:rsidRDefault="00D46E2C" w:rsidP="00D46E2C" w:rsidR="00D46E2C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TEHNOMETAL j.d.o.o. Novo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Medvedička</w:t>
      </w:r>
      <w:proofErr w:type="spellEnd"/>
      <w:r>
        <w:t xml:space="preserve"> 70, OIB: 10194966888.</w:t>
      </w:r>
    </w:p>
    <w:p w:rsidRDefault="00D46E2C" w:rsidP="00D46E2C" w:rsidR="00D46E2C">
      <w:pPr>
        <w:spacing w:after="0"/>
        <w:ind w:hanging="705" w:left="1410"/>
        <w:jc w:val="both"/>
      </w:pPr>
    </w:p>
    <w:p w:rsidRDefault="00D46E2C" w:rsidP="00D46E2C" w:rsidR="00D46E2C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D46E2C" w:rsidP="00D46E2C" w:rsidR="00D46E2C">
      <w:pPr>
        <w:spacing w:after="0"/>
        <w:jc w:val="both"/>
      </w:pPr>
    </w:p>
    <w:p w:rsidRDefault="00D46E2C" w:rsidP="00D46E2C" w:rsidR="00D46E2C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TEHNOMETAL j.d.o.o. Novo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Medvedička</w:t>
      </w:r>
      <w:proofErr w:type="spellEnd"/>
      <w:r>
        <w:t xml:space="preserve"> 70, OIB: 10194966888, bit će brisan iz sudskog registra.</w:t>
      </w:r>
    </w:p>
    <w:p w:rsidRDefault="00D46E2C" w:rsidP="00D46E2C" w:rsidR="00D46E2C">
      <w:pPr>
        <w:spacing w:after="0"/>
        <w:jc w:val="center"/>
      </w:pPr>
    </w:p>
    <w:p w:rsidRDefault="00D46E2C" w:rsidP="00D46E2C" w:rsidR="00D46E2C">
      <w:pPr>
        <w:spacing w:after="0"/>
        <w:jc w:val="center"/>
      </w:pPr>
      <w:r>
        <w:t>Obrazloženje</w:t>
      </w:r>
    </w:p>
    <w:p w:rsidRDefault="00D46E2C" w:rsidP="00D46E2C" w:rsidR="00D46E2C">
      <w:pPr>
        <w:spacing w:after="0"/>
      </w:pPr>
    </w:p>
    <w:p w:rsidRDefault="00D46E2C" w:rsidP="00D46E2C" w:rsidR="00D46E2C">
      <w:pPr>
        <w:spacing w:after="0"/>
        <w:jc w:val="both"/>
      </w:pPr>
      <w:r>
        <w:tab/>
        <w:t xml:space="preserve">Predlagatelj Financijska agencija Regionalni centar Zagreb, Podružnica Varaždin je dana 12.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D46E2C" w:rsidP="00D46E2C" w:rsidR="00D46E2C">
      <w:pPr>
        <w:spacing w:after="0"/>
      </w:pPr>
    </w:p>
    <w:p w:rsidRDefault="00D46E2C" w:rsidP="00D46E2C" w:rsidR="00D46E2C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D46E2C" w:rsidP="00D46E2C" w:rsidR="00D46E2C">
      <w:pPr>
        <w:spacing w:after="0"/>
      </w:pPr>
    </w:p>
    <w:p w:rsidRDefault="00D46E2C" w:rsidP="00D46E2C" w:rsidR="00D46E2C">
      <w:pPr>
        <w:spacing w:after="0"/>
        <w:jc w:val="center"/>
      </w:pPr>
      <w:r>
        <w:t>U Varaždinu 1. lipnja 2016.</w:t>
      </w:r>
    </w:p>
    <w:p w:rsidRDefault="00D46E2C" w:rsidP="00D46E2C" w:rsidR="00D46E2C">
      <w:pPr>
        <w:spacing w:after="0"/>
        <w:jc w:val="center"/>
      </w:pPr>
    </w:p>
    <w:p w:rsidRDefault="00D46E2C" w:rsidP="00D46E2C" w:rsidR="00D46E2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D46E2C" w:rsidP="00D46E2C" w:rsidR="00D46E2C">
      <w:pPr>
        <w:spacing w:after="0"/>
      </w:pPr>
    </w:p>
    <w:p w:rsidRDefault="00D46E2C" w:rsidP="00D46E2C" w:rsidR="00D46E2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D46E2C" w:rsidP="00D46E2C" w:rsidR="00D46E2C">
      <w:pPr>
        <w:spacing w:after="0"/>
      </w:pPr>
    </w:p>
    <w:p w:rsidRDefault="00D46E2C" w:rsidP="00D46E2C" w:rsidR="00D46E2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6E2C" w:rsidP="00D46E2C" w:rsidR="00D46E2C">
      <w:pPr>
        <w:spacing w:after="0"/>
        <w:ind w:firstLine="708"/>
      </w:pPr>
      <w:r>
        <w:t>Uputa o pravnom lijeku:</w:t>
      </w:r>
    </w:p>
    <w:p w:rsidRDefault="00D46E2C" w:rsidP="00D46E2C" w:rsidR="00D46E2C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D46E2C" w:rsidP="00D46E2C" w:rsidR="00D46E2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46E2C" w:rsidP="00D46E2C" w:rsidR="00D46E2C">
      <w:pPr>
        <w:spacing w:after="0"/>
      </w:pPr>
    </w:p>
    <w:p w:rsidRDefault="00D46E2C" w:rsidP="00D46E2C" w:rsidR="00D46E2C">
      <w:pPr>
        <w:spacing w:after="0"/>
      </w:pPr>
    </w:p>
    <w:p w:rsidRDefault="00D46E2C" w:rsidP="00D46E2C" w:rsidR="00D46E2C">
      <w:pPr>
        <w:spacing w:after="0"/>
      </w:pPr>
      <w:r>
        <w:t>DNA:</w:t>
      </w:r>
    </w:p>
    <w:p w:rsidRDefault="00D46E2C" w:rsidP="00D46E2C" w:rsidR="00D46E2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D46E2C" w:rsidP="00D46E2C" w:rsidR="00D46E2C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D46E2C" w:rsidP="00D46E2C" w:rsidR="00D46E2C">
      <w:pPr>
        <w:numPr>
          <w:ilvl w:val="0"/>
          <w:numId w:val="47"/>
        </w:numPr>
        <w:spacing w:after="0"/>
      </w:pPr>
      <w:r>
        <w:t xml:space="preserve">Dužnik TEHNOMETAL j.d.o.o. Novo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Medvedička</w:t>
      </w:r>
      <w:proofErr w:type="spellEnd"/>
      <w:r>
        <w:t xml:space="preserve"> 70.</w:t>
      </w:r>
    </w:p>
    <w:p w:rsidRDefault="00D46E2C" w:rsidP="00D46E2C" w:rsidR="00D46E2C">
      <w:pPr>
        <w:numPr>
          <w:ilvl w:val="0"/>
          <w:numId w:val="47"/>
        </w:numPr>
        <w:spacing w:after="0"/>
      </w:pPr>
      <w:r>
        <w:t xml:space="preserve">Osoba ovlaštena za zastupanje – Tihomir </w:t>
      </w:r>
      <w:proofErr w:type="spellStart"/>
      <w:r>
        <w:t>Perišić</w:t>
      </w:r>
      <w:proofErr w:type="spellEnd"/>
      <w:r>
        <w:t xml:space="preserve">, 48 355 Novo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Medvedička</w:t>
      </w:r>
      <w:proofErr w:type="spellEnd"/>
      <w:r>
        <w:t xml:space="preserve"> 70.</w:t>
      </w:r>
    </w:p>
    <w:p w:rsidRDefault="00D46E2C" w:rsidP="00D46E2C" w:rsidR="00D46E2C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D46E2C" w:rsidP="00D46E2C" w:rsidR="00D46E2C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D46E2C" w:rsidP="00D46E2C" w:rsidR="00D46E2C">
      <w:pPr>
        <w:numPr>
          <w:ilvl w:val="0"/>
          <w:numId w:val="47"/>
        </w:numPr>
        <w:spacing w:after="0"/>
      </w:pPr>
      <w:r>
        <w:t>Stečajni upravitelj- Nikola Remenar iz Velike Gorice, Dubrovačka 14.</w:t>
      </w:r>
    </w:p>
    <w:p w:rsidRDefault="00D46E2C" w:rsidP="00D46E2C" w:rsidR="00D46E2C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D46E2C" w:rsidR="00AE649C" w:rsidRPr="00B76F3C">
      <w:pPr>
        <w:pStyle w:val="SudSjedite"/>
      </w:pPr>
      <w:r>
        <w:tab/>
      </w:r>
    </w:p>
    <w:p w:rsidRDefault="00CB0EA4" w:rsidP="00D46E2C" w:rsidR="00CB0EA4">
      <w:pPr>
        <w:pStyle w:val="Naslovdokumenta"/>
        <w:spacing w:after="0"/>
      </w:pPr>
    </w:p>
    <w:p w:rsidRDefault="0071688E" w:rsidP="00D46E2C" w:rsidR="0071688E">
      <w:pPr>
        <w:pStyle w:val="Poetniodjeljak"/>
        <w:spacing w:after="0"/>
      </w:pPr>
    </w:p>
    <w:p w:rsidRDefault="00A21F0D" w:rsidP="00D46E2C" w:rsidR="00A21F0D">
      <w:pPr>
        <w:pStyle w:val="NormaleSPIS"/>
        <w:spacing w:after="0"/>
        <w:rPr>
          <w:noProof/>
        </w:rPr>
      </w:pPr>
    </w:p>
    <w:p w:rsidRDefault="00DA0242" w:rsidP="00D46E2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E2C" w:rsidR="008333A9">
    <w:pPr>
      <w:pStyle w:val="Zaglavlje"/>
    </w:pPr>
    <w:r>
      <w:rPr>
        <w:rStyle w:val="PozadinaSvijetloCrvena"/>
        <w:shd w:fill="auto" w:color="auto" w:val="clear"/>
      </w:rPr>
      <w:t>Poslovni broj. 7 St-42/16-5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6E2C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028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St-42/2016-5</izvorni_sadrzaj>
    <derivirana_varijabla naziv="DomainObject.Oznaka_1">St-42/2016-5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St-42/2016</izvorni_sadrzaj>
    <derivirana_varijabla naziv="DomainObject.Predmet.OznakaBroj_1">St-42/2016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TEHNOMETAL jednostavno društvo s ograničenom odgovornošću za trgovinu i usluge</izvorni_sadrzaj>
    <derivirana_varijabla naziv="DomainObject.Predmet.ProtustrankaFormated_1">  TEHNOMETAL jednostavno društvo s ograničenom odgovornošću za trgovinu i usluge</derivirana_varijabla>
  </DomainObject.Predmet.ProtustrankaFormated>
  <DomainObject.Predmet.ProtustrankaFormatedOIB>
    <izvorni_sadrzaj>  TEHNOMETAL jednostavno društvo s ograničenom odgovornošću za trgovinu i usluge, OIB 10194966888</izvorni_sadrzaj>
    <derivirana_varijabla naziv="DomainObject.Predmet.ProtustrankaFormatedOIB_1">  TEHNOMETAL jednostavno društvo s ograničenom odgovornošću za trgovinu i usluge, OIB 10194966888</derivirana_varijabla>
  </DomainObject.Predmet.ProtustrankaFormatedOIB>
  <DomainObject.Predmet.ProtustrankaFormatedWithAdress>
    <izvorni_sadrzaj> TEHNOMETAL jednostavno društvo s ograničenom odgovornošću za trgovinu i usluge, Medvedička 70, 48350 Novo Virje</izvorni_sadrzaj>
    <derivirana_varijabla naziv="DomainObject.Predmet.ProtustrankaFormatedWithAdress_1"> TEHNOMETAL jednostavno društvo s ograničenom odgovornošću za trgovinu i usluge, Medvedička 70, 48350 Novo Virje</derivirana_varijabla>
  </DomainObject.Predmet.ProtustrankaFormatedWithAdress>
  <DomainObject.Predmet.ProtustrankaFormatedWithAdressOIB>
    <izvorni_sadrzaj> TEHNOMETAL jednostavno društvo s ograničenom odgovornošću za trgovinu i usluge, OIB 10194966888, Medvedička 70, 48350 Novo Virje</izvorni_sadrzaj>
    <derivirana_varijabla naziv="DomainObject.Predmet.ProtustrankaFormatedWithAdressOIB_1"> TEHNOMETAL jednostavno društvo s ograničenom odgovornošću za trgovinu i usluge, OIB 10194966888, Medvedička 70, 48350 Novo Virje</derivirana_varijabla>
  </DomainObject.Predmet.ProtustrankaFormatedWithAdressOIB>
  <DomainObject.Predmet.ProtustrankaWithAdress>
    <izvorni_sadrzaj>TEHNOMETAL jednostavno društvo s ograničenom odgovornošću za trgovinu i usluge Medvedička 70, 48350 Novo Virje</izvorni_sadrzaj>
    <derivirana_varijabla naziv="DomainObject.Predmet.ProtustrankaWithAdress_1">TEHNOMETAL jednostavno društvo s ograničenom odgovornošću za trgovinu i usluge Medvedička 70, 48350 Novo Virje</derivirana_varijabla>
  </DomainObject.Predmet.ProtustrankaWithAdress>
  <DomainObject.Predmet.ProtustrankaWithAdressOIB>
    <izvorni_sadrzaj>TEHNOMETAL jednostavno društvo s ograničenom odgovornošću za trgovinu i usluge, OIB 10194966888, Medvedička 70, 48350 Novo Virje</izvorni_sadrzaj>
    <derivirana_varijabla naziv="DomainObject.Predmet.ProtustrankaWithAdressOIB_1">TEHNOMETAL jednostavno društvo s ograničenom odgovornošću za trgovinu i usluge, OIB 10194966888, Medvedička 70, 48350 Novo Virje</derivirana_varijabla>
  </DomainObject.Predmet.ProtustrankaWithAdressOIB>
  <DomainObject.Predmet.ProtustrankaNazivFormated>
    <izvorni_sadrzaj>TEHNOMETAL jednostavno društvo s ograničenom odgovornošću za trgovinu i usluge</izvorni_sadrzaj>
    <derivirana_varijabla naziv="DomainObject.Predmet.ProtustrankaNazivFormated_1">TEHNOMETAL jednostavno društvo s ograničenom odgovornošću za trgovinu i usluge</derivirana_varijabla>
  </DomainObject.Predmet.ProtustrankaNazivFormated>
  <DomainObject.Predmet.ProtustrankaNazivFormatedOIB>
    <izvorni_sadrzaj>TEHNOMETAL jednostavno društvo s ograničenom odgovornošću za trgovinu i usluge, OIB 10194966888</izvorni_sadrzaj>
    <derivirana_varijabla naziv="DomainObject.Predmet.ProtustrankaNazivFormatedOIB_1">TEHNOMETAL jednostavno društvo s ograničenom odgovornošću za trgovinu i usluge, OIB 10194966888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98916.17</izvorni_sadrzaj>
    <derivirana_varijabla naziv="DomainObject.Predmet.TrenutnaVrijednost_1">98916.17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TEHNOMETAL jednostavno društvo s ograničenom odgovornošću za trgovinu i usluge</item>
    </izvorni_sadrzaj>
    <derivirana_varijabla naziv="DomainObject.Predmet.ProtuStrankaListFormated_1">
      <item>TEHNOMETAL jednostavno društvo s ograničenom odgovornošću za trgovinu i usluge</item>
    </derivirana_varijabla>
  </DomainObject.Predmet.ProtuStrankaListFormated>
  <DomainObject.Predmet.ProtuStrankaListFormatedOIB>
    <izvorni_sadrzaj>
      <item>TEHNOMETAL jednostavno društvo s ograničenom odgovornošću za trgovinu i usluge, OIB 10194966888</item>
    </izvorni_sadrzaj>
    <derivirana_varijabla naziv="DomainObject.Predmet.ProtuStrankaListFormatedOIB_1">
      <item>TEHNOMETAL jednostavno društvo s ograničenom odgovornošću za trgovinu i usluge, OIB 10194966888</item>
    </derivirana_varijabla>
  </DomainObject.Predmet.ProtuStrankaListFormatedOIB>
  <DomainObject.Predmet.ProtuStrankaListFormatedWithAdress>
    <izvorni_sadrzaj>
      <item>TEHNOMETAL jednostavno društvo s ograničenom odgovornošću za trgovinu i usluge, Medvedička 70, 48350 Novo Virje</item>
    </izvorni_sadrzaj>
    <derivirana_varijabla naziv="DomainObject.Predmet.ProtuStrankaListFormatedWithAdress_1">
      <item>TEHNOMETAL jednostavno društvo s ograničenom odgovornošću za trgovinu i usluge, Medvedička 70, 48350 Novo Virje</item>
    </derivirana_varijabla>
  </DomainObject.Predmet.ProtuStrankaListFormatedWithAdress>
  <DomainObject.Predmet.ProtuStrankaListFormatedWithAdressOIB>
    <izvorni_sadrzaj>
      <item>TEHNOMETAL jednostavno društvo s ograničenom odgovornošću za trgovinu i usluge, OIB 10194966888, Medvedička 70, 48350 Novo Virje</item>
    </izvorni_sadrzaj>
    <derivirana_varijabla naziv="DomainObject.Predmet.ProtuStrankaListFormatedWithAdressOIB_1">
      <item>TEHNOMETAL jednostavno društvo s ograničenom odgovornošću za trgovinu i usluge, OIB 10194966888, Medvedička 70, 48350 Novo Virje</item>
    </derivirana_varijabla>
  </DomainObject.Predmet.ProtuStrankaListFormatedWithAdressOIB>
  <DomainObject.Predmet.ProtuStrankaListNazivFormated>
    <izvorni_sadrzaj>
      <item>TEHNOMETAL jednostavno društvo s ograničenom odgovornošću za trgovinu i usluge</item>
    </izvorni_sadrzaj>
    <derivirana_varijabla naziv="DomainObject.Predmet.ProtuStrankaListNazivFormated_1">
      <item>TEHNOMETAL jednostavno društvo s ograničenom odgovornošću za trgovinu i usluge</item>
    </derivirana_varijabla>
  </DomainObject.Predmet.ProtuStrankaListNazivFormated>
  <DomainObject.Predmet.ProtuStrankaListNazivFormatedOIB>
    <izvorni_sadrzaj>
      <item>TEHNOMETAL jednostavno društvo s ograničenom odgovornošću za trgovinu i usluge, OIB 10194966888</item>
    </izvorni_sadrzaj>
    <derivirana_varijabla naziv="DomainObject.Predmet.ProtuStrankaListNazivFormatedOIB_1">
      <item>TEHNOMETAL jednostavno društvo s ograničenom odgovornošću za trgovinu i usluge, OIB 10194966888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St-42/2016-5</izvorni_sadrzaj>
    <derivirana_varijabla naziv="DomainObject.PoslovniBrojDokumenta_1">St-42/2016-5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TEHNOMETAL jednostavno društvo s ograničenom odgovornošću za trgovinu i usluge</izvorni_sadrzaj>
    <derivirana_varijabla naziv="DomainObject.Predmet.ProtustrankaIDrugi_1">TEHNOMETAL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TEHNOMETAL jednostavno društvo s ograničenom odgovornošću za trgovinu i usluge, OIB 10194966888, Medvedička 70, 48350 Novo Virje</izvorni_sadrzaj>
    <derivirana_varijabla naziv="DomainObject.Predmet.ProtustrankaIDrugiAdressOIB_1">TEHNOMETAL jednostavno društvo s ograničenom odgovornošću za trgovinu i usluge, OIB 10194966888, Medvedička 70, 48350 Novo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TEHNOMETAL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TEHNOMETAL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TEHNOMETAL jednostavno društvo s ograničenom odgovornošću za trgovinu i usluge, OIB 10194966888, Medvedička 70,48350 Novo Virje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TEHNOMETAL jednostavno društvo s ograničenom odgovornošću za trgovinu i usluge, OIB 10194966888, Medvedička 70,48350 Novo Virje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DCA62A-84F1-49ED-86FF-C8AB9997EA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2780</properties:Characters>
  <properties:Lines>86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2016-06-01T10:19:00Z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