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3f74" w14:paraId="7813f74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3B5339">
        <w:rPr>
          <w:sz w:val="22"/>
          <w:szCs w:val="22"/>
        </w:rPr>
        <w:t>1259/16-6</w:t>
      </w:r>
      <w:r w:rsidR="00740FAF">
        <w:rPr>
          <w:sz w:val="22"/>
          <w:szCs w:val="22"/>
        </w:rPr>
        <w:t xml:space="preserve"> 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dužnikom </w:t>
      </w:r>
      <w:r w:rsidR="003B5339" w:rsidRPr="003B5339">
        <w:t>JETO d.o.o., Hrvoja Macanovića 31, Zagreb, MBS: 080493060, OIB: 94904216591,</w:t>
      </w:r>
      <w:r w:rsidR="003B5339">
        <w:t xml:space="preserve"> </w:t>
      </w:r>
      <w:r>
        <w:t xml:space="preserve">dana </w:t>
      </w:r>
      <w:r w:rsidR="008F57CA">
        <w:t>9. lipnja</w:t>
      </w:r>
      <w:r w:rsidR="00CA1369">
        <w:t xml:space="preserve"> </w:t>
      </w:r>
      <w:r>
        <w:t xml:space="preserve">2016. 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8F57CA" w:rsidRPr="008F57CA">
        <w:t>JETO d.o.o., Hrvoja Macanovića 31, Zagreb, MBS: 080493060, OIB: 94904216591,</w:t>
      </w:r>
      <w:r w:rsidR="008F57CA">
        <w:t xml:space="preserve"> </w:t>
      </w:r>
      <w:r w:rsidR="00B15931">
        <w:t xml:space="preserve">a zahtjev </w:t>
      </w:r>
      <w:r>
        <w:t xml:space="preserve">FINE Regionalni centar </w:t>
      </w:r>
      <w:r w:rsidR="00064EF5">
        <w:t xml:space="preserve">Zagreb, Podružnica Zagreb, od </w:t>
      </w:r>
      <w:r w:rsidR="008F57CA">
        <w:t xml:space="preserve">18. veljače 2016. </w:t>
      </w:r>
      <w:r w:rsidR="00064EF5">
        <w:t xml:space="preserve"> </w:t>
      </w:r>
      <w:r>
        <w:t>Klasa: 110-07/1</w:t>
      </w:r>
      <w:r w:rsidR="008F57CA">
        <w:t>6</w:t>
      </w:r>
      <w:r>
        <w:t>-01/04, Urudžbeni broj: 04-06-15-</w:t>
      </w:r>
      <w:r w:rsidR="008F57CA">
        <w:t>3512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1E5DAC">
      <w:pPr>
        <w:ind w:firstLine="720"/>
        <w:jc w:val="both"/>
      </w:pPr>
      <w:r>
        <w:t xml:space="preserve">FINA Regionalni centar Zagreb je </w:t>
      </w:r>
      <w:r w:rsidR="008F57CA">
        <w:t>19. veljače 2016.</w:t>
      </w:r>
      <w:r>
        <w:t xml:space="preserve"> dostavila Trgovačkom sudu u Zagrebu zahtjev za provedbu skraćenog stečajnog postupka nad dužnikom </w:t>
      </w:r>
      <w:r w:rsidR="008F57CA" w:rsidRPr="008F57CA">
        <w:t>JETO d.o.o., Hrvoja Macanovića 31, Zagreb, M</w:t>
      </w:r>
      <w:r w:rsidR="008F57CA">
        <w:t>BS: 080493060, OIB: 94904216591.</w:t>
      </w:r>
    </w:p>
    <w:p w:rsidRDefault="008F57CA" w:rsidP="00FB1D58" w:rsidR="008F57CA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8E1127">
        <w:t xml:space="preserve"> Zagrebu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 xml:space="preserve">Stečajnog zakona („Narodne novine“ br. 71/15. u daljnjem tekstu SZ-a) </w:t>
      </w:r>
      <w:r>
        <w:rPr>
          <w:bCs/>
        </w:rPr>
        <w:t xml:space="preserve"> dana </w:t>
      </w:r>
      <w:r w:rsidR="00216DD2">
        <w:rPr>
          <w:bCs/>
        </w:rPr>
        <w:t>13. svibnja 2016.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216DD2">
        <w:t xml:space="preserve">1259/16-3 </w:t>
      </w:r>
      <w:r>
        <w:t xml:space="preserve">kojim je pozvao osobu ovlaštenu za zastupanje dužnika da u roku od l5 dana od dana objave oglasa podnese sudu javnobilježnički ovjerovljeni popis imovine i obveza na propisanom obrascu te vjerovnike da najkasnije u roku od 45 dana od objave oglase predlože </w:t>
      </w:r>
      <w:r>
        <w:lastRenderedPageBreak/>
        <w:t xml:space="preserve">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FB1D58" w:rsidP="00F63B26" w:rsidR="00B911FE">
      <w:pPr>
        <w:ind w:firstLine="720"/>
        <w:jc w:val="both"/>
      </w:pPr>
      <w:r>
        <w:t xml:space="preserve">Podneskom zaprimljenim kod ovog suda </w:t>
      </w:r>
      <w:r w:rsidR="00216DD2">
        <w:t xml:space="preserve">03. lipnja </w:t>
      </w:r>
      <w:r w:rsidR="00F63B26">
        <w:t xml:space="preserve">2016. </w:t>
      </w:r>
      <w:r>
        <w:t xml:space="preserve">stečajni dužnik je predložio obustavu postupka budući </w:t>
      </w:r>
      <w:r w:rsidR="00216DD2">
        <w:t xml:space="preserve"> da više nije u blokadi i normalno posluje, </w:t>
      </w:r>
      <w:r w:rsidR="00F63B26">
        <w:t xml:space="preserve">te je priložio potvrdu </w:t>
      </w:r>
      <w:r w:rsidR="00124418">
        <w:t xml:space="preserve">FINE </w:t>
      </w:r>
      <w:r w:rsidR="00E9112D">
        <w:t>Regionalni centar Zagreb, Odsjek za poslovne informacije 1</w:t>
      </w:r>
      <w:r w:rsidR="00124418">
        <w:t xml:space="preserve"> </w:t>
      </w:r>
      <w:r w:rsidR="00E9112D">
        <w:t>iz koje je razvidno da na dan izdavanja potvrde</w:t>
      </w:r>
      <w:r w:rsidR="00B911FE">
        <w:t xml:space="preserve"> 3. lipnja 2016. dužnik nema evidentiranih dana blokade kao i nepodmirenih osnova za plaćanje u očevidniku </w:t>
      </w:r>
      <w:r w:rsidR="008E1127">
        <w:t>redoslijeda</w:t>
      </w:r>
      <w:r w:rsidR="00B911FE">
        <w:t xml:space="preserve"> osnova za plaćanje. </w:t>
      </w:r>
    </w:p>
    <w:p w:rsidRDefault="00B911FE" w:rsidP="00B911FE" w:rsidR="00B911FE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8E1127">
        <w:t xml:space="preserve">i sukladno čl. 128. st. 9. SZ-a.         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B911FE">
        <w:rPr>
          <w:bCs/>
        </w:rPr>
        <w:t xml:space="preserve">9. lipnja </w:t>
      </w:r>
      <w:r w:rsidR="00D25E57">
        <w:rPr>
          <w:bCs/>
        </w:rPr>
        <w:t xml:space="preserve"> 2016.               </w:t>
      </w:r>
      <w:r w:rsidR="00AE46B8">
        <w:rPr>
          <w:bCs/>
        </w:rPr>
        <w:t xml:space="preserve">               </w:t>
      </w:r>
    </w:p>
    <w:p w:rsidRDefault="001A4FEB" w:rsidP="001A4FEB" w:rsidR="001A4FEB">
      <w:pPr>
        <w:jc w:val="both"/>
      </w:pPr>
      <w:r>
        <w:t xml:space="preserve">ZAPISNIČAR                                                                                             S U D A C </w:t>
      </w:r>
    </w:p>
    <w:p w:rsidRDefault="001A4FEB" w:rsidP="001A4FEB" w:rsidR="001A4FEB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1A4FEB" w:rsidP="001A4FEB" w:rsidR="001A4FEB">
      <w:pPr>
        <w:jc w:val="both"/>
      </w:pPr>
    </w:p>
    <w:p w:rsidRDefault="001A4FEB" w:rsidP="001A4FEB" w:rsidR="001A4FEB">
      <w:pPr>
        <w:jc w:val="both"/>
        <w:rPr>
          <w:b/>
          <w:bCs/>
        </w:rPr>
      </w:pPr>
    </w:p>
    <w:p w:rsidRDefault="001A4FEB" w:rsidP="001A4FEB" w:rsidR="001A4FEB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1A4FEB" w:rsidP="001A4FEB" w:rsidR="001A4FEB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1A4FEB" w:rsidP="001A4FEB" w:rsidR="001A4FEB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1A4FEB" w:rsidP="001A4FEB" w:rsidR="001A4FEB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1A4FEB" w:rsidP="001A4FEB" w:rsidR="001A4FEB">
      <w:pPr>
        <w:jc w:val="both"/>
        <w:rPr>
          <w:bCs/>
        </w:rPr>
      </w:pPr>
      <w:r>
        <w:rPr>
          <w:bCs/>
        </w:rPr>
        <w:t>D N A :</w:t>
      </w:r>
    </w:p>
    <w:p w:rsidRDefault="001A4FEB" w:rsidP="001A4FEB" w:rsidR="001A4FEB">
      <w:pPr>
        <w:numPr>
          <w:ilvl w:val="0"/>
          <w:numId w:val="2"/>
        </w:numPr>
        <w:jc w:val="both"/>
      </w:pPr>
      <w:r>
        <w:t>Predlagatelju na njihov poslovni broj</w:t>
      </w:r>
    </w:p>
    <w:p w:rsidRDefault="001A4FEB" w:rsidP="001A4FEB" w:rsidR="001A4FEB">
      <w:pPr>
        <w:numPr>
          <w:ilvl w:val="0"/>
          <w:numId w:val="2"/>
        </w:numPr>
        <w:jc w:val="both"/>
      </w:pPr>
      <w:r>
        <w:t xml:space="preserve">Dužniku  </w:t>
      </w:r>
    </w:p>
    <w:p w:rsidRDefault="001A4FEB" w:rsidP="001A4FEB" w:rsidR="001A4FEB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1A4FEB" w:rsidP="001A4FEB" w:rsidR="001A4FEB">
      <w:pPr>
        <w:numPr>
          <w:ilvl w:val="0"/>
          <w:numId w:val="2"/>
        </w:numPr>
        <w:jc w:val="both"/>
      </w:pPr>
      <w:r>
        <w:t xml:space="preserve">Rj. obustavom </w:t>
      </w:r>
    </w:p>
    <w:p w:rsidRDefault="001A4FEB" w:rsidP="001A4FEB" w:rsidR="001A4FEB">
      <w:pPr>
        <w:numPr>
          <w:ilvl w:val="0"/>
          <w:numId w:val="2"/>
        </w:numPr>
        <w:jc w:val="both"/>
      </w:pPr>
      <w:r>
        <w:t xml:space="preserve">K 9.7.                 </w:t>
      </w:r>
    </w:p>
    <w:p w:rsidRDefault="001A4FEB" w:rsidP="001A4FEB" w:rsidR="001A4FEB">
      <w:pPr>
        <w:ind w:left="360"/>
        <w:jc w:val="both"/>
      </w:pPr>
    </w:p>
    <w:p w:rsidRDefault="00FB7F6B" w:rsidP="00D25E57" w:rsidR="00FB7F6B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FB7F6B" w:rsidP="00A82CCA" w:rsidR="00FB7F6B">
      <w:pPr>
        <w:jc w:val="both"/>
        <w:rPr>
          <w:b/>
          <w:bCs/>
        </w:rPr>
      </w:pPr>
    </w:p>
    <w:sectPr w:rsidSect="00873F42" w:rsidR="00FB7F6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482937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F94690" w:rsidRPr="00F94690">
      <w:rPr>
        <w:b w:val="false"/>
        <w:sz w:val="22"/>
        <w:szCs w:val="22"/>
      </w:rPr>
      <w:t xml:space="preserve"> </w:t>
    </w:r>
    <w:r w:rsidR="008E1127" w:rsidRPr="008E1127">
      <w:rPr>
        <w:b w:val="false"/>
        <w:sz w:val="22"/>
        <w:szCs w:val="22"/>
      </w:rPr>
      <w:t>3  St-1259/16-6</w:t>
    </w:r>
    <w:r w:rsidR="008E1127">
      <w:rPr>
        <w:sz w:val="22"/>
        <w:szCs w:val="22"/>
      </w:rPr>
      <w:t xml:space="preserve">  </w:t>
    </w:r>
    <w:r w:rsidR="008E1127">
      <w:rPr>
        <w:b w:val="false"/>
      </w:rPr>
      <w:t xml:space="preserve">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64EF5"/>
    <w:rsid w:val="00070172"/>
    <w:rsid w:val="00072890"/>
    <w:rsid w:val="0009777D"/>
    <w:rsid w:val="000B7056"/>
    <w:rsid w:val="000C2C24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A31D7"/>
    <w:rsid w:val="001A4FEB"/>
    <w:rsid w:val="001C2D4A"/>
    <w:rsid w:val="001D2166"/>
    <w:rsid w:val="001E5DAC"/>
    <w:rsid w:val="00205C4E"/>
    <w:rsid w:val="00216DD2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5339"/>
    <w:rsid w:val="003B7AAC"/>
    <w:rsid w:val="003C59A3"/>
    <w:rsid w:val="003D159D"/>
    <w:rsid w:val="003E6B9E"/>
    <w:rsid w:val="0041391E"/>
    <w:rsid w:val="00417E07"/>
    <w:rsid w:val="00443403"/>
    <w:rsid w:val="00455C18"/>
    <w:rsid w:val="00456233"/>
    <w:rsid w:val="00481F25"/>
    <w:rsid w:val="00482937"/>
    <w:rsid w:val="004840DB"/>
    <w:rsid w:val="004A4257"/>
    <w:rsid w:val="004B4519"/>
    <w:rsid w:val="004F40E0"/>
    <w:rsid w:val="00507D3C"/>
    <w:rsid w:val="00515B25"/>
    <w:rsid w:val="00536C32"/>
    <w:rsid w:val="0055334F"/>
    <w:rsid w:val="00561026"/>
    <w:rsid w:val="00561FE0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6240D"/>
    <w:rsid w:val="006832C3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A16BF"/>
    <w:rsid w:val="007A3D74"/>
    <w:rsid w:val="007A769B"/>
    <w:rsid w:val="007C1C95"/>
    <w:rsid w:val="007E00C0"/>
    <w:rsid w:val="007E195C"/>
    <w:rsid w:val="00846D54"/>
    <w:rsid w:val="00873F42"/>
    <w:rsid w:val="008A5DB2"/>
    <w:rsid w:val="008E1127"/>
    <w:rsid w:val="008F57CA"/>
    <w:rsid w:val="00941CE7"/>
    <w:rsid w:val="009435C2"/>
    <w:rsid w:val="00960A56"/>
    <w:rsid w:val="009927A0"/>
    <w:rsid w:val="009D3A2B"/>
    <w:rsid w:val="009E2A56"/>
    <w:rsid w:val="00A050BE"/>
    <w:rsid w:val="00A32472"/>
    <w:rsid w:val="00A45F7B"/>
    <w:rsid w:val="00A82C09"/>
    <w:rsid w:val="00A82CCA"/>
    <w:rsid w:val="00A84A1C"/>
    <w:rsid w:val="00AE35A7"/>
    <w:rsid w:val="00AE46B8"/>
    <w:rsid w:val="00AF446D"/>
    <w:rsid w:val="00AF73D4"/>
    <w:rsid w:val="00B15931"/>
    <w:rsid w:val="00B22F31"/>
    <w:rsid w:val="00B6174E"/>
    <w:rsid w:val="00B75497"/>
    <w:rsid w:val="00B911F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5339D"/>
    <w:rsid w:val="00C6631D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E63BC0"/>
    <w:rsid w:val="00E6544D"/>
    <w:rsid w:val="00E9112D"/>
    <w:rsid w:val="00EB0257"/>
    <w:rsid w:val="00ED07AA"/>
    <w:rsid w:val="00F03D23"/>
    <w:rsid w:val="00F04195"/>
    <w:rsid w:val="00F04E96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2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93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93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93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93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2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93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93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93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93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26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St-1259/2016</izvorni_sadrzaj>
    <derivirana_varijabla naziv="DomainObject.Predmet.OznakaBroj_1">St-1259/2016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JETO d.o.o.</izvorni_sadrzaj>
    <derivirana_varijabla naziv="DomainObject.Predmet.ProtustrankaFormated_1">  JETO d.o.o.</derivirana_varijabla>
  </DomainObject.Predmet.ProtustrankaFormated>
  <DomainObject.Predmet.ProtustrankaFormatedOIB>
    <izvorni_sadrzaj>  JETO d.o.o., OIB 94904216591</izvorni_sadrzaj>
    <derivirana_varijabla naziv="DomainObject.Predmet.ProtustrankaFormatedOIB_1">  JETO d.o.o., OIB 94904216591</derivirana_varijabla>
  </DomainObject.Predmet.ProtustrankaFormatedOIB>
  <DomainObject.Predmet.ProtustrankaFormatedWithAdress>
    <izvorni_sadrzaj> JETO d.o.o., Hrvoja Macanovića 31, 10000 Zagreb</izvorni_sadrzaj>
    <derivirana_varijabla naziv="DomainObject.Predmet.ProtustrankaFormatedWithAdress_1"> JETO d.o.o., Hrvoja Macanovića 31, 10000 Zagreb</derivirana_varijabla>
  </DomainObject.Predmet.ProtustrankaFormatedWithAdress>
  <DomainObject.Predmet.ProtustrankaFormatedWithAdressOIB>
    <izvorni_sadrzaj> JETO d.o.o., OIB 94904216591, Hrvoja Macanovića 31, 10000 Zagreb</izvorni_sadrzaj>
    <derivirana_varijabla naziv="DomainObject.Predmet.ProtustrankaFormatedWithAdressOIB_1"> JETO d.o.o., OIB 94904216591, Hrvoja Macanovića 31, 10000 Zagreb</derivirana_varijabla>
  </DomainObject.Predmet.ProtustrankaFormatedWithAdressOIB>
  <DomainObject.Predmet.ProtustrankaWithAdress>
    <izvorni_sadrzaj>JETO d.o.o. Hrvoja Macanovića 31, 10000 Zagreb</izvorni_sadrzaj>
    <derivirana_varijabla naziv="DomainObject.Predmet.ProtustrankaWithAdress_1">JETO d.o.o. Hrvoja Macanovića 31, 10000 Zagreb</derivirana_varijabla>
  </DomainObject.Predmet.ProtustrankaWithAdress>
  <DomainObject.Predmet.ProtustrankaWithAdressOIB>
    <izvorni_sadrzaj>JETO d.o.o., OIB 94904216591, Hrvoja Macanovića 31, 10000 Zagreb</izvorni_sadrzaj>
    <derivirana_varijabla naziv="DomainObject.Predmet.ProtustrankaWithAdressOIB_1">JETO d.o.o., OIB 94904216591, Hrvoja Macanovića 31, 10000 Zagreb</derivirana_varijabla>
  </DomainObject.Predmet.ProtustrankaWithAdressOIB>
  <DomainObject.Predmet.ProtustrankaNazivFormated>
    <izvorni_sadrzaj>JETO d.o.o.</izvorni_sadrzaj>
    <derivirana_varijabla naziv="DomainObject.Predmet.ProtustrankaNazivFormated_1">JETO d.o.o.</derivirana_varijabla>
  </DomainObject.Predmet.ProtustrankaNazivFormated>
  <DomainObject.Predmet.ProtustrankaNazivFormatedOIB>
    <izvorni_sadrzaj>JETO d.o.o., OIB 94904216591</izvorni_sadrzaj>
    <derivirana_varijabla naziv="DomainObject.Predmet.ProtustrankaNazivFormatedOIB_1">JETO d.o.o., OIB 94904216591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JETO d.o.o.</item>
    </izvorni_sadrzaj>
    <derivirana_varijabla naziv="DomainObject.Predmet.ProtuStrankaListFormated_1">
      <item>JETO d.o.o.</item>
    </derivirana_varijabla>
  </DomainObject.Predmet.ProtuStrankaListFormated>
  <DomainObject.Predmet.ProtuStrankaListFormatedOIB>
    <izvorni_sadrzaj>
      <item>JETO d.o.o., OIB 94904216591</item>
    </izvorni_sadrzaj>
    <derivirana_varijabla naziv="DomainObject.Predmet.ProtuStrankaListFormatedOIB_1">
      <item>JETO d.o.o., OIB 94904216591</item>
    </derivirana_varijabla>
  </DomainObject.Predmet.ProtuStrankaListFormatedOIB>
  <DomainObject.Predmet.ProtuStrankaListFormatedWithAdress>
    <izvorni_sadrzaj>
      <item>JETO d.o.o., Hrvoja Macanovića 31, 10000 Zagreb</item>
    </izvorni_sadrzaj>
    <derivirana_varijabla naziv="DomainObject.Predmet.ProtuStrankaListFormatedWithAdress_1">
      <item>JETO d.o.o., Hrvoja Macanovića 31, 10000 Zagreb</item>
    </derivirana_varijabla>
  </DomainObject.Predmet.ProtuStrankaListFormatedWithAdress>
  <DomainObject.Predmet.ProtuStrankaListFormatedWithAdressOIB>
    <izvorni_sadrzaj>
      <item>JETO d.o.o., OIB 94904216591, Hrvoja Macanovića 31, 10000 Zagreb</item>
    </izvorni_sadrzaj>
    <derivirana_varijabla naziv="DomainObject.Predmet.ProtuStrankaListFormatedWithAdressOIB_1">
      <item>JETO d.o.o., OIB 94904216591, Hrvoja Macanovića 31, 10000 Zagreb</item>
    </derivirana_varijabla>
  </DomainObject.Predmet.ProtuStrankaListFormatedWithAdressOIB>
  <DomainObject.Predmet.ProtuStrankaListNazivFormated>
    <izvorni_sadrzaj>
      <item>JETO d.o.o.</item>
    </izvorni_sadrzaj>
    <derivirana_varijabla naziv="DomainObject.Predmet.ProtuStrankaListNazivFormated_1">
      <item>JETO d.o.o.</item>
    </derivirana_varijabla>
  </DomainObject.Predmet.ProtuStrankaListNazivFormated>
  <DomainObject.Predmet.ProtuStrankaListNazivFormatedOIB>
    <izvorni_sadrzaj>
      <item>JETO d.o.o., OIB 94904216591</item>
    </izvorni_sadrzaj>
    <derivirana_varijabla naziv="DomainObject.Predmet.ProtuStrankaListNazivFormatedOIB_1">
      <item>JETO d.o.o., OIB 94904216591</item>
    </derivirana_varijabla>
  </DomainObject.Predmet.ProtuStrankaListNazivFormatedOIB>
  <DomainObject.Predmet.OstaliListFormated>
    <izvorni_sadrzaj>
      <item>STIPE TOKIĆ</item>
      <item>IVANA TOKIĆ</item>
    </izvorni_sadrzaj>
    <derivirana_varijabla naziv="DomainObject.Predmet.OstaliListFormated_1">
      <item>STIPE TOKIĆ</item>
      <item>IVANA TOKIĆ</item>
    </derivirana_varijabla>
  </DomainObject.Predmet.OstaliListFormated>
  <DomainObject.Predmet.OstaliListFormatedOIB>
    <izvorni_sadrzaj>
      <item>STIPE TOKIĆ, OIB 22834750178</item>
      <item>IVANA TOKIĆ, OIB 55740436993</item>
    </izvorni_sadrzaj>
    <derivirana_varijabla naziv="DomainObject.Predmet.OstaliListFormatedOIB_1">
      <item>STIPE TOKIĆ, OIB 22834750178</item>
      <item>IVANA TOKIĆ, OIB 55740436993</item>
    </derivirana_varijabla>
  </DomainObject.Predmet.OstaliListFormatedOIB>
  <DomainObject.Predmet.OstaliListFormatedWithAdress>
    <izvorni_sadrzaj>
      <item>STIPE TOKIĆ, Ljubijska 71/A, 10000 Zagreb</item>
      <item>IVANA TOKIĆ, Hrvoja Macanovića 31, 10000 Zagreb</item>
    </izvorni_sadrzaj>
    <derivirana_varijabla naziv="DomainObject.Predmet.OstaliListFormatedWithAdress_1">
      <item>STIPE TOKIĆ, Ljubijska 71/A, 10000 Zagreb</item>
      <item>IVANA TOKIĆ, Hrvoja Macanovića 31, 10000 Zagreb</item>
    </derivirana_varijabla>
  </DomainObject.Predmet.OstaliListFormatedWithAdress>
  <DomainObject.Predmet.OstaliListFormatedWithAdressOIB>
    <izvorni_sadrzaj>
      <item>STIPE TOKIĆ, OIB 22834750178, Ljubijska 71/A, 10000 Zagreb</item>
      <item>IVANA TOKIĆ, OIB 55740436993, Hrvoja Macanovića 31, 10000 Zagreb</item>
    </izvorni_sadrzaj>
    <derivirana_varijabla naziv="DomainObject.Predmet.OstaliListFormatedWithAdressOIB_1">
      <item>STIPE TOKIĆ, OIB 22834750178, Ljubijska 71/A, 10000 Zagreb</item>
      <item>IVANA TOKIĆ, OIB 55740436993, Hrvoja Macanovića 31, 10000 Zagreb</item>
    </derivirana_varijabla>
  </DomainObject.Predmet.OstaliListFormatedWithAdressOIB>
  <DomainObject.Predmet.OstaliListNazivFormated>
    <izvorni_sadrzaj>
      <item>STIPE TOKIĆ</item>
      <item>IVANA TOKIĆ</item>
    </izvorni_sadrzaj>
    <derivirana_varijabla naziv="DomainObject.Predmet.OstaliListNazivFormated_1">
      <item>STIPE TOKIĆ</item>
      <item>IVANA TOKIĆ</item>
    </derivirana_varijabla>
  </DomainObject.Predmet.OstaliListNazivFormated>
  <DomainObject.Predmet.OstaliListNazivFormatedOIB>
    <izvorni_sadrzaj>
      <item>STIPE TOKIĆ, OIB 22834750178</item>
      <item>IVANA TOKIĆ, OIB 55740436993</item>
    </izvorni_sadrzaj>
    <derivirana_varijabla naziv="DomainObject.Predmet.OstaliListNazivFormatedOIB_1">
      <item>STIPE TOKIĆ, OIB 22834750178</item>
      <item>IVANA TOKIĆ, OIB 55740436993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JETO d.o.o.</izvorni_sadrzaj>
    <derivirana_varijabla naziv="DomainObject.Predmet.ProtustrankaIDrugi_1">JETO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JETO d.o.o., OIB 94904216591, Hrvoja Macanovića 31, 10000 Zagreb</izvorni_sadrzaj>
    <derivirana_varijabla naziv="DomainObject.Predmet.ProtustrankaIDrugiAdressOIB_1">JETO d.o.o., OIB 94904216591, Hrvoja Macanovića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JETO d.o.o.</item>
      <item>FINA Regionalni centar Zagreb</item>
      <item>STIPE TOKIĆ</item>
      <item>IVANA TOKIĆ</item>
    </izvorni_sadrzaj>
    <derivirana_varijabla naziv="DomainObject.Predmet.SudioniciListNaziv_1">
      <item>JETO d.o.o.</item>
      <item>FINA Regionalni centar Zagreb</item>
      <item>STIPE TOKIĆ</item>
      <item>IVANA TOKIĆ</item>
    </derivirana_varijabla>
  </DomainObject.Predmet.SudioniciListNaziv>
  <DomainObject.Predmet.SudioniciListAdressOIB>
    <izvorni_sadrzaj>
      <item>JETO d.o.o., OIB 94904216591, Hrvoja Macanovića 31,10000 Zagreb</item>
      <item>FINA Regionalni centar Zagreb, OIB 85821130368, Trg svibanjskih žrtava 1995. br. 1,10000 Zagreb</item>
      <item>STIPE TOKIĆ, OIB 22834750178, Ljubijska 71/A,10000 Zagreb</item>
      <item>IVANA TOKIĆ, OIB 55740436993, Hrvoja Macanovića 31,10000 Zagreb</item>
    </izvorni_sadrzaj>
    <derivirana_varijabla naziv="DomainObject.Predmet.SudioniciListAdressOIB_1">
      <item>JETO d.o.o., OIB 94904216591, Hrvoja Macanovića 31,10000 Zagreb</item>
      <item>FINA Regionalni centar Zagreb, OIB 85821130368, Trg svibanjskih žrtava 1995. br. 1,10000 Zagreb</item>
      <item>STIPE TOKIĆ, OIB 22834750178, Ljubijska 71/A,10000 Zagreb</item>
      <item>IVANA TOKIĆ, OIB 55740436993, Hrvoja Macanovića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94904216591</item>
      <item>, OIB 85821130368</item>
      <item>, OIB 22834750178</item>
      <item>, OIB 55740436993</item>
    </izvorni_sadrzaj>
    <derivirana_varijabla naziv="DomainObject.Predmet.SudioniciListNazivOIB_1">
      <item>, OIB 94904216591</item>
      <item>, OIB 85821130368</item>
      <item>, OIB 22834750178</item>
      <item>, OIB 55740436993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4710E-562C-40CA-8B30-393B32849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2490</properties:Characters>
  <properties:Lines>86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2016-06-09T11:21:00Z</dcterms:created>
  <dc:creator>mkocijan</dc:creator>
  <cp:lastModifiedBy>Sanja Ban</cp:lastModifiedBy>
  <cp:lastPrinted>2016-06-09T11:57:00Z</cp:lastPrinted>
  <dcterms:modified xmlns:xsi="http://www.w3.org/2001/XMLSchema-instance" xsi:type="dcterms:W3CDTF">2016-06-09T11:58:00Z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