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76c4" w14:paraId="d8776c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94B33">
        <w:t>378</w:t>
      </w:r>
      <w:r w:rsidR="00946625">
        <w:t>/16-</w:t>
      </w:r>
      <w:r w:rsidR="00394B3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94B33">
        <w:t>NAV turistička agencija d.o.o., Preko, Magazin 5, Preko, OIB: 33120168617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72181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BD0221">
        <w:t>Edvin Šimunov iz Zadra, Poljanska 9, (OIB 681</w:t>
      </w:r>
      <w:r>
        <w:t xml:space="preserve">67380523, osobna iskaznica broj </w:t>
      </w:r>
      <w:r w:rsidRPr="00BD0221">
        <w:t>101201010, izdana od PU Zadarske, datum rođenja 20.02.1960.)</w:t>
      </w:r>
      <w:r w:rsidR="00A0371F" w:rsidRPr="005F16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94B33">
        <w:t>NAV turistička agencija d.o.o., Preko, Magazin 5, Preko, OIB: 33120168617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94B33">
        <w:t>NAV turistička agencija d.o.o., Preko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BA7C40" w:rsidP="00BA7C40" w:rsidR="00BA7C40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BA7C40" w:rsidP="00BA7C40" w:rsidR="00BA7C40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BA7C40" w:rsidP="00BA7C40" w:rsidR="00BA7C40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1F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94B33">
          <w:t>378/16-8</w:t>
        </w:r>
      </w:p>
      <w:p w:rsidRDefault="00E12FEA" w:rsidP="009C0FF2" w:rsidR="00E12FEA" w:rsidRPr="00EF7C9A">
        <w:pPr>
          <w:jc w:val="right"/>
        </w:pPr>
      </w:p>
      <w:p w:rsidRDefault="006A61F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5999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94B33"/>
    <w:rsid w:val="003C4494"/>
    <w:rsid w:val="003C6DA5"/>
    <w:rsid w:val="00453E80"/>
    <w:rsid w:val="00472181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1F3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B310F0"/>
    <w:rsid w:val="00BA7C4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>
      <item>Vlado Jureško</item>
    </izvorni_sadrzaj>
    <derivirana_varijabla naziv="DomainObject.Predmet.OstaliListFormated_1">
      <item>Vlado Jureško</item>
    </derivirana_varijabla>
  </DomainObject.Predmet.OstaliListFormated>
  <DomainObject.Predmet.OstaliListFormatedOIB>
    <izvorni_sadrzaj>
      <item>Vlado Jureško, OIB 36492434239</item>
    </izvorni_sadrzaj>
    <derivirana_varijabla naziv="DomainObject.Predmet.OstaliListFormatedOIB_1">
      <item>Vlado Jureško, OIB 36492434239</item>
    </derivirana_varijabla>
  </DomainObject.Predmet.OstaliListFormatedOIB>
  <DomainObject.Predmet.OstaliListFormatedWithAdress>
    <izvorni_sadrzaj>
      <item>Vlado Jureško, Mrljane 24, 23262 Mrljane</item>
    </izvorni_sadrzaj>
    <derivirana_varijabla naziv="DomainObject.Predmet.OstaliListFormatedWithAdress_1">
      <item>Vlado Jureško, Mrljane 24, 23262 Mrljane</item>
    </derivirana_varijabla>
  </DomainObject.Predmet.OstaliListFormatedWithAdress>
  <DomainObject.Predmet.OstaliListFormatedWithAdressOIB>
    <izvorni_sadrzaj>
      <item>Vlado Jureško, OIB 36492434239, Mrljane 24, 23262 Mrljane</item>
    </izvorni_sadrzaj>
    <derivirana_varijabla naziv="DomainObject.Predmet.OstaliListFormatedWithAdressOIB_1">
      <item>Vlado Jureško, OIB 36492434239, Mrljane 24, 23262 Mrljane</item>
    </derivirana_varijabla>
  </DomainObject.Predmet.OstaliListFormatedWithAdressOIB>
  <DomainObject.Predmet.OstaliListNazivFormated>
    <izvorni_sadrzaj>
      <item>Vlado Jureško</item>
    </izvorni_sadrzaj>
    <derivirana_varijabla naziv="DomainObject.Predmet.OstaliListNazivFormated_1">
      <item>Vlado Jureško</item>
    </derivirana_varijabla>
  </DomainObject.Predmet.OstaliListNazivFormated>
  <DomainObject.Predmet.OstaliListNazivFormatedOIB>
    <izvorni_sadrzaj>
      <item>Vlado Jureško, OIB 36492434239</item>
    </izvorni_sadrzaj>
    <derivirana_varijabla naziv="DomainObject.Predmet.OstaliListNazivFormatedOIB_1">
      <item>Vlado Jureško, OIB 36492434239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  turistička agencija d.o.o. za usluge i proizvodnju</item>
      <item>Vlado Jureško</item>
    </izvorni_sadrzaj>
    <derivirana_varijabla naziv="DomainObject.Predmet.SudioniciListNaziv_1">
      <item>FINA</item>
      <item>NAV  turistička agencija d.o.o. za usluge i proizvodnju</item>
      <item>Vlado Jureško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  <item>Vlado Jureško, OIB 36492434239, Mrljane 24,23262 Mrljane</item>
    </izvorni_sadrzaj>
    <derivirana_varijabla naziv="DomainObject.Predmet.SudioniciListAdressOIB_1">
      <item>FINA, OIB 85821130368</item>
      <item>NAV  turistička agencija d.o.o. za usluge i proizvodnju, OIB 33120168617, Magazin 5,23273 Preko</item>
      <item>Vlado Jureško, OIB 36492434239,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  <item>, OIB 36492434239</item>
    </izvorni_sadrzaj>
    <derivirana_varijabla naziv="DomainObject.Predmet.SudioniciListNazivOIB_1">
      <item>, OIB 85821130368</item>
      <item>, OIB 33120168617</item>
      <item>, OIB 36492434239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1846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2016-04-19T08:09:00Z</dcterms:created>
  <dc:creator>Ardena Bajlo</dc:creator>
  <cp:lastModifiedBy>wsadmin</cp:lastModifiedBy>
  <cp:lastPrinted>2016-04-20T13:45:00Z</cp:lastPrinted>
  <dcterms:modified xmlns:xsi="http://www.w3.org/2001/XMLSchema-instance" xsi:type="dcterms:W3CDTF">2016-04-21T09:37:00Z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