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16eec" w14:paraId="ad16eec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B1AC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CB1AC8">
        <w:t>1</w:t>
      </w:r>
      <w:r w:rsidR="00C67AF4">
        <w:t>8</w:t>
      </w:r>
      <w:r w:rsidR="00EE6E4B">
        <w:t>6</w:t>
      </w:r>
      <w:r w:rsidR="009A74FD">
        <w:t>2</w:t>
      </w:r>
      <w:r w:rsidR="008319E5">
        <w:t>/</w:t>
      </w:r>
      <w:r w:rsidR="000873E5">
        <w:t>16</w:t>
      </w:r>
      <w:r w:rsidR="00A8072F">
        <w:t>-4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FD53AE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</w:t>
      </w:r>
      <w:r w:rsidR="004712C6">
        <w:t>Zagreb</w:t>
      </w:r>
      <w:r>
        <w:t xml:space="preserve">, Podružnica </w:t>
      </w:r>
      <w:r w:rsidR="00C67AF4">
        <w:t>Zagreb</w:t>
      </w:r>
      <w:r>
        <w:t xml:space="preserve">, </w:t>
      </w:r>
      <w:r w:rsidR="00C67AF4">
        <w:t>Trg svibanjskih žrtava 1995. 1</w:t>
      </w:r>
      <w:r>
        <w:t xml:space="preserve">, OIB 85821130368, za provedbom skraćenog stečajnog postupka nad dužnikom </w:t>
      </w:r>
      <w:r w:rsidR="009A74FD">
        <w:t xml:space="preserve">KANCONA-ZADAR d.o.o. za ugostiteljstvo i usluge, Zagreb, </w:t>
      </w:r>
      <w:proofErr w:type="spellStart"/>
      <w:r w:rsidR="009A74FD">
        <w:t>Švearova</w:t>
      </w:r>
      <w:proofErr w:type="spellEnd"/>
      <w:r w:rsidR="009A74FD">
        <w:t xml:space="preserve"> 9, MBS: 080762793, OIB: 87695075201</w:t>
      </w:r>
      <w:r w:rsidR="00D50D32" w:rsidRPr="00D50D32">
        <w:t>,</w:t>
      </w:r>
      <w:r w:rsidR="00FC38ED">
        <w:t xml:space="preserve"> </w:t>
      </w:r>
      <w:r w:rsidR="009A7A81">
        <w:t xml:space="preserve">dana </w:t>
      </w:r>
      <w:r w:rsidR="004712C6">
        <w:t>2</w:t>
      </w:r>
      <w:r w:rsidR="00F403B5">
        <w:t>9</w:t>
      </w:r>
      <w:r w:rsidR="00D41F24">
        <w:t>.</w:t>
      </w:r>
      <w:r w:rsidR="004712C6">
        <w:t xml:space="preserve"> kolovoza</w:t>
      </w:r>
      <w:r w:rsidR="00A8072F">
        <w:t xml:space="preserve"> 2016</w:t>
      </w:r>
      <w:r>
        <w:t xml:space="preserve">. </w:t>
      </w:r>
    </w:p>
    <w:p w:rsidRDefault="00D41F24" w:rsidP="0040522B" w:rsidR="00D41F24"/>
    <w:p w:rsidRDefault="0022359F" w:rsidP="0040522B" w:rsidR="0022359F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22359F" w:rsidP="008319E5" w:rsidR="0022359F">
      <w:pPr>
        <w:jc w:val="both"/>
      </w:pPr>
    </w:p>
    <w:p w:rsidRDefault="008319E5" w:rsidP="00CB1AC8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9A74FD">
        <w:t xml:space="preserve">KANCONA-ZADAR d.o.o. za ugostiteljstvo i usluge, Zagreb, </w:t>
      </w:r>
      <w:proofErr w:type="spellStart"/>
      <w:r w:rsidR="009A74FD">
        <w:t>Švearova</w:t>
      </w:r>
      <w:proofErr w:type="spellEnd"/>
      <w:r w:rsidR="009A74FD">
        <w:t xml:space="preserve"> 9, MBS: 080762793, OIB: 87695075201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40522B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E97025">
        <w:t xml:space="preserve"> </w:t>
      </w:r>
      <w:r w:rsidR="009A74FD">
        <w:t>Damir Cincar, Osijek, Sv. Ane 15/b</w:t>
      </w:r>
      <w:r w:rsidR="001806A2">
        <w:t>,</w:t>
      </w:r>
      <w:r w:rsidR="00CB1AC8">
        <w:t xml:space="preserve"> </w:t>
      </w:r>
      <w:r w:rsidR="00CB1AC8" w:rsidRPr="005A50B3">
        <w:t xml:space="preserve"> </w:t>
      </w:r>
      <w:r w:rsidR="00CB1AC8">
        <w:t xml:space="preserve">OIB: </w:t>
      </w:r>
      <w:r w:rsidR="00DD6C19">
        <w:t>6</w:t>
      </w:r>
      <w:r w:rsidR="009A74FD">
        <w:t>0</w:t>
      </w:r>
      <w:r w:rsidR="00DD6C19">
        <w:t>4</w:t>
      </w:r>
      <w:r w:rsidR="009A74FD">
        <w:t>64850994</w:t>
      </w:r>
      <w:r w:rsidR="00CB1AC8">
        <w:t xml:space="preserve">  </w:t>
      </w:r>
      <w:r w:rsidR="00CB1AC8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CB1AC8" w:rsidR="009A7A81">
      <w:pPr>
        <w:numPr>
          <w:ilvl w:val="0"/>
          <w:numId w:val="9"/>
        </w:numPr>
        <w:jc w:val="both"/>
      </w:pPr>
      <w:r w:rsidRPr="00614B1C">
        <w:t xml:space="preserve">ZAKLJUČUJE SE stečajni postupak nad </w:t>
      </w:r>
      <w:r w:rsidR="00614B1C">
        <w:t>dužnikom</w:t>
      </w:r>
      <w:r w:rsidR="00614B1C" w:rsidRPr="00614B1C">
        <w:t xml:space="preserve"> </w:t>
      </w:r>
      <w:r w:rsidR="009A74FD">
        <w:t xml:space="preserve">KANCONA-ZADAR d.o.o. za ugostiteljstvo i usluge, Zagreb, </w:t>
      </w:r>
      <w:proofErr w:type="spellStart"/>
      <w:r w:rsidR="009A74FD">
        <w:t>Švearova</w:t>
      </w:r>
      <w:proofErr w:type="spellEnd"/>
      <w:r w:rsidR="009A74FD">
        <w:t xml:space="preserve"> 9, MBS: 080762793, OIB: 87695075201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Financijska agencija Regionalni centar </w:t>
      </w:r>
      <w:r w:rsidR="004C26DF">
        <w:t>Zagreb</w:t>
      </w:r>
      <w:r>
        <w:t xml:space="preserve">, Podružnica </w:t>
      </w:r>
      <w:r w:rsidR="00C67AF4">
        <w:t>Zagreb</w:t>
      </w:r>
      <w:r>
        <w:t xml:space="preserve"> podnijela je dana </w:t>
      </w:r>
      <w:r w:rsidR="00C67AF4">
        <w:t>1</w:t>
      </w:r>
      <w:r w:rsidR="00F403B5">
        <w:t>4</w:t>
      </w:r>
      <w:r w:rsidR="009A7A81">
        <w:t xml:space="preserve">. </w:t>
      </w:r>
      <w:r w:rsidR="00CB1AC8">
        <w:t>ožujka</w:t>
      </w:r>
      <w:r w:rsidR="009A7A81">
        <w:t xml:space="preserve"> </w:t>
      </w:r>
      <w:r>
        <w:t>201</w:t>
      </w:r>
      <w:r w:rsidR="000873E5">
        <w:t>6</w:t>
      </w:r>
      <w:r>
        <w:t xml:space="preserve">. zahtjev ovom sudu za provedbu skraćenog </w:t>
      </w:r>
      <w:r w:rsidR="008319E5">
        <w:t xml:space="preserve">stečajnog postupka nad dužnikom </w:t>
      </w:r>
      <w:r w:rsidR="009A74FD">
        <w:t xml:space="preserve">KANCONA-ZADAR d.o.o. za ugostiteljstvo i usluge, Zagreb, </w:t>
      </w:r>
      <w:proofErr w:type="spellStart"/>
      <w:r w:rsidR="009A74FD">
        <w:t>Švearova</w:t>
      </w:r>
      <w:proofErr w:type="spellEnd"/>
      <w:r w:rsidR="009A74FD">
        <w:t xml:space="preserve"> 9, MBS: 080762793, OIB: 87695075201</w:t>
      </w:r>
      <w:r w:rsidR="00D41F24" w:rsidRPr="00D41F24">
        <w:t>.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F403B5">
        <w:t>30</w:t>
      </w:r>
      <w:r w:rsidR="008319E5">
        <w:t xml:space="preserve">. </w:t>
      </w:r>
      <w:r w:rsidR="00EC14D5">
        <w:t>lipn</w:t>
      </w:r>
      <w:r w:rsidR="00305461">
        <w:t>ja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CB1AC8">
        <w:t>1</w:t>
      </w:r>
      <w:r w:rsidR="00C67AF4">
        <w:t>8</w:t>
      </w:r>
      <w:r w:rsidR="00EE6E4B">
        <w:t>6</w:t>
      </w:r>
      <w:r w:rsidR="009A74FD">
        <w:t>2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22359F" w:rsidP="008319E5" w:rsidR="0022359F">
      <w:pPr>
        <w:ind w:firstLine="708"/>
        <w:jc w:val="both"/>
      </w:pPr>
    </w:p>
    <w:p w:rsidRDefault="0022359F" w:rsidP="008319E5" w:rsidR="0022359F">
      <w:pPr>
        <w:ind w:firstLine="708"/>
        <w:jc w:val="both"/>
      </w:pPr>
    </w:p>
    <w:p w:rsidRDefault="00CB1AC8" w:rsidP="00CB1AC8" w:rsidR="00CB1AC8">
      <w:pPr>
        <w:jc w:val="right"/>
      </w:pPr>
      <w:r>
        <w:t>9 St-1</w:t>
      </w:r>
      <w:r w:rsidR="00C67AF4">
        <w:t>8</w:t>
      </w:r>
      <w:r w:rsidR="00EE6E4B">
        <w:t>6</w:t>
      </w:r>
      <w:r w:rsidR="009A74FD">
        <w:t>2</w:t>
      </w:r>
      <w:r>
        <w:t xml:space="preserve">/16-4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4712C6">
        <w:t>2</w:t>
      </w:r>
      <w:r w:rsidR="00F403B5">
        <w:t>9</w:t>
      </w:r>
      <w:r w:rsidR="00606F8E">
        <w:t>.</w:t>
      </w:r>
      <w:r w:rsidR="00D41F24">
        <w:t xml:space="preserve"> </w:t>
      </w:r>
      <w:r w:rsidR="004712C6">
        <w:t>kolovoza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4712C6" w:rsidP="00D41F24" w:rsidR="00D41F24">
      <w:pPr>
        <w:pStyle w:val="Tijeloteksta"/>
        <w:jc w:val="left"/>
      </w:pPr>
      <w:r>
        <w:t>Vesna Štajduhar</w:t>
      </w:r>
      <w:r w:rsidR="00D41F24">
        <w:t xml:space="preserve"> </w:t>
      </w:r>
      <w:r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  <w:t xml:space="preserve">    Jadranka </w:t>
      </w:r>
      <w:proofErr w:type="spellStart"/>
      <w:r w:rsidR="00D41F24">
        <w:t>Pajur</w:t>
      </w:r>
      <w:proofErr w:type="spellEnd"/>
      <w:r w:rsidR="00D41F24">
        <w:t xml:space="preserve"> </w:t>
      </w:r>
      <w:proofErr w:type="spellStart"/>
      <w:r w:rsidR="00D41F24">
        <w:t>Vranješ</w:t>
      </w:r>
      <w:proofErr w:type="spellEnd"/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305461">
        <w:t>1</w:t>
      </w:r>
      <w:r w:rsidR="009A74FD">
        <w:t>6</w:t>
      </w:r>
      <w:r>
        <w:t>/</w:t>
      </w:r>
      <w:r w:rsidR="004712C6">
        <w:t>10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D7ECE"/>
    <w:rsid w:val="000E5197"/>
    <w:rsid w:val="001806A2"/>
    <w:rsid w:val="00196E1F"/>
    <w:rsid w:val="001D5FE4"/>
    <w:rsid w:val="001D7389"/>
    <w:rsid w:val="0022359F"/>
    <w:rsid w:val="00231648"/>
    <w:rsid w:val="00271B87"/>
    <w:rsid w:val="002B6512"/>
    <w:rsid w:val="00305461"/>
    <w:rsid w:val="0030632C"/>
    <w:rsid w:val="00313F08"/>
    <w:rsid w:val="00330E9E"/>
    <w:rsid w:val="00333EEE"/>
    <w:rsid w:val="0036302D"/>
    <w:rsid w:val="003942B2"/>
    <w:rsid w:val="003C621E"/>
    <w:rsid w:val="003F6A60"/>
    <w:rsid w:val="0040522B"/>
    <w:rsid w:val="00423822"/>
    <w:rsid w:val="004261F5"/>
    <w:rsid w:val="00437C48"/>
    <w:rsid w:val="004712C6"/>
    <w:rsid w:val="004C26DF"/>
    <w:rsid w:val="004C6929"/>
    <w:rsid w:val="004D59A8"/>
    <w:rsid w:val="00505CDD"/>
    <w:rsid w:val="005C0C14"/>
    <w:rsid w:val="005C2121"/>
    <w:rsid w:val="005D0763"/>
    <w:rsid w:val="00606F8E"/>
    <w:rsid w:val="00614B1C"/>
    <w:rsid w:val="00620C52"/>
    <w:rsid w:val="00657E40"/>
    <w:rsid w:val="006633E0"/>
    <w:rsid w:val="0067101F"/>
    <w:rsid w:val="00681738"/>
    <w:rsid w:val="00686F9E"/>
    <w:rsid w:val="00690406"/>
    <w:rsid w:val="006C63A3"/>
    <w:rsid w:val="006E787E"/>
    <w:rsid w:val="00785BDD"/>
    <w:rsid w:val="008319E5"/>
    <w:rsid w:val="00837A31"/>
    <w:rsid w:val="00855FDA"/>
    <w:rsid w:val="00872423"/>
    <w:rsid w:val="008D7500"/>
    <w:rsid w:val="00917B69"/>
    <w:rsid w:val="00943B75"/>
    <w:rsid w:val="009837E6"/>
    <w:rsid w:val="009A74FD"/>
    <w:rsid w:val="009A7A81"/>
    <w:rsid w:val="009C1577"/>
    <w:rsid w:val="009F5360"/>
    <w:rsid w:val="00A571AD"/>
    <w:rsid w:val="00A8072F"/>
    <w:rsid w:val="00A868A7"/>
    <w:rsid w:val="00B37C1E"/>
    <w:rsid w:val="00B46765"/>
    <w:rsid w:val="00B82754"/>
    <w:rsid w:val="00B87BDD"/>
    <w:rsid w:val="00BA1A5C"/>
    <w:rsid w:val="00C1697B"/>
    <w:rsid w:val="00C330B0"/>
    <w:rsid w:val="00C42B1C"/>
    <w:rsid w:val="00C67AF4"/>
    <w:rsid w:val="00C7392E"/>
    <w:rsid w:val="00C827B2"/>
    <w:rsid w:val="00CB1AC8"/>
    <w:rsid w:val="00D21A2C"/>
    <w:rsid w:val="00D41F24"/>
    <w:rsid w:val="00D50D32"/>
    <w:rsid w:val="00DA464A"/>
    <w:rsid w:val="00DB5F30"/>
    <w:rsid w:val="00DD457F"/>
    <w:rsid w:val="00DD6C19"/>
    <w:rsid w:val="00DE0702"/>
    <w:rsid w:val="00DE4CD2"/>
    <w:rsid w:val="00DE544E"/>
    <w:rsid w:val="00E00143"/>
    <w:rsid w:val="00E27E97"/>
    <w:rsid w:val="00E6152F"/>
    <w:rsid w:val="00E97025"/>
    <w:rsid w:val="00EC14D5"/>
    <w:rsid w:val="00EE3FB4"/>
    <w:rsid w:val="00EE6E4B"/>
    <w:rsid w:val="00F403B5"/>
    <w:rsid w:val="00F620B4"/>
    <w:rsid w:val="00F95382"/>
    <w:rsid w:val="00FC38ED"/>
    <w:rsid w:val="00FD1101"/>
    <w:rsid w:val="00FD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738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D738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D738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738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738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738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D738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D738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738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738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1862</izvorni_sadrzaj>
    <derivirana_varijabla naziv="DomainObject.Predmet.Broj_1">1862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St-1862/2016</izvorni_sadrzaj>
    <derivirana_varijabla naziv="DomainObject.Predmet.OznakaBroj_1">St-1862/2016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KANCONA-ZADAR d.o.o.</izvorni_sadrzaj>
    <derivirana_varijabla naziv="DomainObject.Predmet.ProtustrankaFormated_1">  KANCONA-ZADAR d.o.o.</derivirana_varijabla>
  </DomainObject.Predmet.ProtustrankaFormated>
  <DomainObject.Predmet.ProtustrankaFormatedOIB>
    <izvorni_sadrzaj>  KANCONA-ZADAR d.o.o., OIB 87695075201</izvorni_sadrzaj>
    <derivirana_varijabla naziv="DomainObject.Predmet.ProtustrankaFormatedOIB_1">  KANCONA-ZADAR d.o.o., OIB 87695075201</derivirana_varijabla>
  </DomainObject.Predmet.ProtustrankaFormatedOIB>
  <DomainObject.Predmet.ProtustrankaFormatedWithAdress>
    <izvorni_sadrzaj> KANCONA-ZADAR d.o.o., Švearova 9, 10000 Zagreb</izvorni_sadrzaj>
    <derivirana_varijabla naziv="DomainObject.Predmet.ProtustrankaFormatedWithAdress_1"> KANCONA-ZADAR d.o.o., Švearova 9, 10000 Zagreb</derivirana_varijabla>
  </DomainObject.Predmet.ProtustrankaFormatedWithAdress>
  <DomainObject.Predmet.ProtustrankaFormatedWithAdressOIB>
    <izvorni_sadrzaj> KANCONA-ZADAR d.o.o., OIB 87695075201, Švearova 9, 10000 Zagreb</izvorni_sadrzaj>
    <derivirana_varijabla naziv="DomainObject.Predmet.ProtustrankaFormatedWithAdressOIB_1"> KANCONA-ZADAR d.o.o., OIB 87695075201, Švearova 9, 10000 Zagreb</derivirana_varijabla>
  </DomainObject.Predmet.ProtustrankaFormatedWithAdressOIB>
  <DomainObject.Predmet.ProtustrankaWithAdress>
    <izvorni_sadrzaj>KANCONA-ZADAR d.o.o. Švearova 9, 10000 Zagreb</izvorni_sadrzaj>
    <derivirana_varijabla naziv="DomainObject.Predmet.ProtustrankaWithAdress_1">KANCONA-ZADAR d.o.o. Švearova 9, 10000 Zagreb</derivirana_varijabla>
  </DomainObject.Predmet.ProtustrankaWithAdress>
  <DomainObject.Predmet.ProtustrankaWithAdressOIB>
    <izvorni_sadrzaj>KANCONA-ZADAR d.o.o., OIB 87695075201, Švearova 9, 10000 Zagreb</izvorni_sadrzaj>
    <derivirana_varijabla naziv="DomainObject.Predmet.ProtustrankaWithAdressOIB_1">KANCONA-ZADAR d.o.o., OIB 87695075201, Švearova 9, 10000 Zagreb</derivirana_varijabla>
  </DomainObject.Predmet.ProtustrankaWithAdressOIB>
  <DomainObject.Predmet.ProtustrankaNazivFormated>
    <izvorni_sadrzaj>KANCONA-ZADAR d.o.o.</izvorni_sadrzaj>
    <derivirana_varijabla naziv="DomainObject.Predmet.ProtustrankaNazivFormated_1">KANCONA-ZADAR d.o.o.</derivirana_varijabla>
  </DomainObject.Predmet.ProtustrankaNazivFormated>
  <DomainObject.Predmet.ProtustrankaNazivFormatedOIB>
    <izvorni_sadrzaj>KANCONA-ZADAR d.o.o., OIB 87695075201</izvorni_sadrzaj>
    <derivirana_varijabla naziv="DomainObject.Predmet.ProtustrankaNazivFormatedOIB_1">KANCONA-ZADAR d.o.o., OIB 87695075201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KANCONA-ZADAR d.o.o.</item>
    </izvorni_sadrzaj>
    <derivirana_varijabla naziv="DomainObject.Predmet.ProtuStrankaListFormated_1">
      <item>KANCONA-ZADAR d.o.o.</item>
    </derivirana_varijabla>
  </DomainObject.Predmet.ProtuStrankaListFormated>
  <DomainObject.Predmet.ProtuStrankaListFormatedOIB>
    <izvorni_sadrzaj>
      <item>KANCONA-ZADAR d.o.o., OIB 87695075201</item>
    </izvorni_sadrzaj>
    <derivirana_varijabla naziv="DomainObject.Predmet.ProtuStrankaListFormatedOIB_1">
      <item>KANCONA-ZADAR d.o.o., OIB 87695075201</item>
    </derivirana_varijabla>
  </DomainObject.Predmet.ProtuStrankaListFormatedOIB>
  <DomainObject.Predmet.ProtuStrankaListFormatedWithAdress>
    <izvorni_sadrzaj>
      <item>KANCONA-ZADAR d.o.o., Švearova 9, 10000 Zagreb</item>
    </izvorni_sadrzaj>
    <derivirana_varijabla naziv="DomainObject.Predmet.ProtuStrankaListFormatedWithAdress_1">
      <item>KANCONA-ZADAR d.o.o., Švearova 9, 10000 Zagreb</item>
    </derivirana_varijabla>
  </DomainObject.Predmet.ProtuStrankaListFormatedWithAdress>
  <DomainObject.Predmet.ProtuStrankaListFormatedWithAdressOIB>
    <izvorni_sadrzaj>
      <item>KANCONA-ZADAR d.o.o., OIB 87695075201, Švearova 9, 10000 Zagreb</item>
    </izvorni_sadrzaj>
    <derivirana_varijabla naziv="DomainObject.Predmet.ProtuStrankaListFormatedWithAdressOIB_1">
      <item>KANCONA-ZADAR d.o.o., OIB 87695075201, Švearova 9, 10000 Zagreb</item>
    </derivirana_varijabla>
  </DomainObject.Predmet.ProtuStrankaListFormatedWithAdressOIB>
  <DomainObject.Predmet.ProtuStrankaListNazivFormated>
    <izvorni_sadrzaj>
      <item>KANCONA-ZADAR d.o.o.</item>
    </izvorni_sadrzaj>
    <derivirana_varijabla naziv="DomainObject.Predmet.ProtuStrankaListNazivFormated_1">
      <item>KANCONA-ZADAR d.o.o.</item>
    </derivirana_varijabla>
  </DomainObject.Predmet.ProtuStrankaListNazivFormated>
  <DomainObject.Predmet.ProtuStrankaListNazivFormatedOIB>
    <izvorni_sadrzaj>
      <item>KANCONA-ZADAR d.o.o., OIB 87695075201</item>
    </izvorni_sadrzaj>
    <derivirana_varijabla naziv="DomainObject.Predmet.ProtuStrankaListNazivFormatedOIB_1">
      <item>KANCONA-ZADAR d.o.o., OIB 87695075201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KANCONA-ZADAR d.o.o.</izvorni_sadrzaj>
    <derivirana_varijabla naziv="DomainObject.Predmet.ProtustrankaIDrugi_1">KANCONA-ZADAR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KANCONA-ZADAR d.o.o., OIB 87695075201, Švearova 9, 10000 Zagreb</izvorni_sadrzaj>
    <derivirana_varijabla naziv="DomainObject.Predmet.ProtustrankaIDrugiAdressOIB_1">KANCONA-ZADAR d.o.o., OIB 87695075201, Švearova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KANCONA-ZADAR d.o.o.</item>
      <item>FINA Regionalni centar Zagreb</item>
    </izvorni_sadrzaj>
    <derivirana_varijabla naziv="DomainObject.Predmet.SudioniciListNaziv_1">
      <item>KANCONA-ZADAR d.o.o.</item>
      <item>FINA Regionalni centar Zagreb</item>
    </derivirana_varijabla>
  </DomainObject.Predmet.SudioniciListNaziv>
  <DomainObject.Predmet.SudioniciListAdressOIB>
    <izvorni_sadrzaj>
      <item>KANCONA-ZADAR d.o.o., OIB 87695075201, Švearova 9,10000 Zagreb</item>
      <item>FINA Regionalni centar Zagreb, OIB 85821130368, Trg svibanjskih žrtava 1995. br.1,10000 Zagreb</item>
    </izvorni_sadrzaj>
    <derivirana_varijabla naziv="DomainObject.Predmet.SudioniciListAdressOIB_1">
      <item>KANCONA-ZADAR d.o.o., OIB 87695075201, Švearova 9,10000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87695075201</item>
      <item>, OIB 85821130368</item>
    </izvorni_sadrzaj>
    <derivirana_varijabla naziv="DomainObject.Predmet.SudioniciListNazivOIB_1">
      <item>, OIB 87695075201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87254B-67B4-4C09-9963-C14E29F6EE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412</properties:Words>
  <properties:Characters>2304</properties:Characters>
  <properties:Lines>87</properties:Lines>
  <properties:Paragraphs>29</properties:Paragraphs>
  <properties:TotalTime>466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2016-07-01T10:04:00Z</dcterms:created>
  <dc:creator>korisnik</dc:creator>
  <cp:lastModifiedBy>Vesna Štajduhar</cp:lastModifiedBy>
  <cp:lastPrinted>2016-08-29T10:25:00Z</cp:lastPrinted>
  <dcterms:modified xmlns:xsi="http://www.w3.org/2001/XMLSchema-instance" xsi:type="dcterms:W3CDTF">2016-08-29T10:32:00Z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