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8a88" w14:paraId="dd48a88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5135C7" w:rsidRPr="005135C7">
        <w:t>AIMURNIK d.o.o., OIB: 06979487706, Žrnovnica, Don Rafaela Radice 38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5135C7" w:rsidRPr="005135C7">
        <w:t>AIMURNIK d.o.o., OIB: 06979487706, Žrnovnica, Don Rafaela Radice 38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5135C7">
        <w:t>1. 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5135C7">
        <w:t>3</w:t>
      </w:r>
      <w:r w:rsidR="00D352DB">
        <w:t>0</w:t>
      </w:r>
      <w:r w:rsidR="005135C7">
        <w:t>73</w:t>
      </w:r>
      <w:r w:rsidR="008A558F" w:rsidRPr="008A558F">
        <w:t xml:space="preserve"> dana, u ukupnom iznosu </w:t>
      </w:r>
      <w:r w:rsidR="00865868">
        <w:t xml:space="preserve">od </w:t>
      </w:r>
      <w:r w:rsidR="005135C7">
        <w:t xml:space="preserve">726.861,13 </w:t>
      </w:r>
      <w:r w:rsidR="00204486"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204486">
      <w:t>1</w:t>
    </w:r>
    <w:r w:rsidR="005135C7">
      <w:t>338</w:t>
    </w:r>
    <w:r w:rsidR="0046258A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4486"/>
    <w:rsid w:val="00207B3C"/>
    <w:rsid w:val="00211C82"/>
    <w:rsid w:val="00215F13"/>
    <w:rsid w:val="00233E8D"/>
    <w:rsid w:val="00240996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5C7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B69EB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0722C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53A7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588A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2DB"/>
    <w:rsid w:val="00D359EC"/>
    <w:rsid w:val="00D438B6"/>
    <w:rsid w:val="00D6364C"/>
    <w:rsid w:val="00D959D4"/>
    <w:rsid w:val="00DA1B30"/>
    <w:rsid w:val="00DA2F7B"/>
    <w:rsid w:val="00DA3889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1338</izvorni_sadrzaj>
    <derivirana_varijabla naziv="DomainObject.Predmet.Broj_1">1338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St-1338/2016</izvorni_sadrzaj>
    <derivirana_varijabla naziv="DomainObject.Predmet.OznakaBroj_1">St-1338/2016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AIMURNIK društvo s ograničenom odgovornošću za građenje, trgovinu i turizam</izvorni_sadrzaj>
    <derivirana_varijabla naziv="DomainObject.Predmet.ProtustrankaFormated_1">  AIMURNIK društvo s ograničenom odgovornošću za građenje, trgovinu i turizam</derivirana_varijabla>
  </DomainObject.Predmet.ProtustrankaFormated>
  <DomainObject.Predmet.ProtustrankaFormatedOIB>
    <izvorni_sadrzaj>  AIMURNIK društvo s ograničenom odgovornošću za građenje, trgovinu i turizam, OIB 06979487706</izvorni_sadrzaj>
    <derivirana_varijabla naziv="DomainObject.Predmet.ProtustrankaFormatedOIB_1">  AIMURNIK društvo s ograničenom odgovornošću za građenje, trgovinu i turizam, OIB 06979487706</derivirana_varijabla>
  </DomainObject.Predmet.ProtustrankaFormatedOIB>
  <DomainObject.Predmet.ProtustrankaFormatedWithAdress>
    <izvorni_sadrzaj> AIMURNIK društvo s ograničenom odgovornošću za građenje, trgovinu i turizam, Don Rafaela Radice 38, 21311 Žrnovnica</izvorni_sadrzaj>
    <derivirana_varijabla naziv="DomainObject.Predmet.ProtustrankaFormatedWithAdress_1"> AIMURNIK društvo s ograničenom odgovornošću za građenje, trgovinu i turizam, Don Rafaela Radice 38, 21311 Žrnovnica</derivirana_varijabla>
  </DomainObject.Predmet.ProtustrankaFormatedWithAdress>
  <DomainObject.Predmet.ProtustrankaFormatedWithAdressOIB>
    <izvorni_sadrzaj> AIMURNIK društvo s ograničenom odgovornošću za građenje, trgovinu i turizam, OIB 06979487706, Don Rafaela Radice 38, 21311 Žrnovnica</izvorni_sadrzaj>
    <derivirana_varijabla naziv="DomainObject.Predmet.ProtustrankaFormatedWithAdressOIB_1"> AIMURNIK društvo s ograničenom odgovornošću za građenje, trgovinu i turizam, OIB 06979487706, Don Rafaela Radice 38, 21311 Žrnovnica</derivirana_varijabla>
  </DomainObject.Predmet.ProtustrankaFormatedWithAdressOIB>
  <DomainObject.Predmet.ProtustrankaWithAdress>
    <izvorni_sadrzaj>AIMURNIK društvo s ograničenom odgovornošću za građenje, trgovinu i turizam Don Rafaela Radice 38, 21311 Žrnovnica</izvorni_sadrzaj>
    <derivirana_varijabla naziv="DomainObject.Predmet.ProtustrankaWithAdress_1">AIMURNIK društvo s ograničenom odgovornošću za građenje, trgovinu i turizam Don Rafaela Radice 38, 21311 Žrnovnica</derivirana_varijabla>
  </DomainObject.Predmet.ProtustrankaWithAdress>
  <DomainObject.Predmet.ProtustrankaWithAdressOIB>
    <izvorni_sadrzaj>AIMURNIK društvo s ograničenom odgovornošću za građenje, trgovinu i turizam, OIB 06979487706, Don Rafaela Radice 38, 21311 Žrnovnica</izvorni_sadrzaj>
    <derivirana_varijabla naziv="DomainObject.Predmet.ProtustrankaWithAdressOIB_1">AIMURNIK društvo s ograničenom odgovornošću za građenje, trgovinu i turizam, OIB 06979487706, Don Rafaela Radice 38, 21311 Žrnovnica</derivirana_varijabla>
  </DomainObject.Predmet.ProtustrankaWithAdressOIB>
  <DomainObject.Predmet.ProtustrankaNazivFormated>
    <izvorni_sadrzaj>AIMURNIK društvo s ograničenom odgovornošću za građenje, trgovinu i turizam</izvorni_sadrzaj>
    <derivirana_varijabla naziv="DomainObject.Predmet.ProtustrankaNazivFormated_1">AIMURNIK društvo s ograničenom odgovornošću za građenje, trgovinu i turizam</derivirana_varijabla>
  </DomainObject.Predmet.ProtustrankaNazivFormated>
  <DomainObject.Predmet.ProtustrankaNazivFormatedOIB>
    <izvorni_sadrzaj>AIMURNIK društvo s ograničenom odgovornošću za građenje, trgovinu i turizam, OIB 06979487706</izvorni_sadrzaj>
    <derivirana_varijabla naziv="DomainObject.Predmet.ProtustrankaNazivFormatedOIB_1">AIMURNIK društvo s ograničenom odgovornošću za građenje, trgovinu i turizam, OIB 06979487706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726861.13</izvorni_sadrzaj>
    <derivirana_varijabla naziv="DomainObject.Predmet.TrenutnaVrijednost_1">726861.13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AIMURNIK društvo s ograničenom odgovornošću za građenje, trgovinu i turizam</item>
    </izvorni_sadrzaj>
    <derivirana_varijabla naziv="DomainObject.Predmet.ProtuStrankaListFormated_1">
      <item>AIMURNIK društvo s ograničenom odgovornošću za građenje, trgovinu i turizam</item>
    </derivirana_varijabla>
  </DomainObject.Predmet.ProtuStrankaListFormated>
  <DomainObject.Predmet.ProtuStrankaListFormatedOIB>
    <izvorni_sadrzaj>
      <item>AIMURNIK društvo s ograničenom odgovornošću za građenje, trgovinu i turizam, OIB 06979487706</item>
    </izvorni_sadrzaj>
    <derivirana_varijabla naziv="DomainObject.Predmet.ProtuStrankaListFormatedOIB_1">
      <item>AIMURNIK društvo s ograničenom odgovornošću za građenje, trgovinu i turizam, OIB 06979487706</item>
    </derivirana_varijabla>
  </DomainObject.Predmet.ProtuStrankaListFormatedOIB>
  <DomainObject.Predmet.ProtuStrankaListFormatedWithAdress>
    <izvorni_sadrzaj>
      <item>AIMURNIK društvo s ograničenom odgovornošću za građenje, trgovinu i turizam, Don Rafaela Radice 38, 21311 Žrnovnica</item>
    </izvorni_sadrzaj>
    <derivirana_varijabla naziv="DomainObject.Predmet.ProtuStrankaListFormatedWithAdress_1">
      <item>AIMURNIK društvo s ograničenom odgovornošću za građenje, trgovinu i turizam, Don Rafaela Radice 38, 21311 Žrnovnica</item>
    </derivirana_varijabla>
  </DomainObject.Predmet.ProtuStrankaListFormatedWithAdress>
  <DomainObject.Predmet.ProtuStrankaListFormatedWithAdressOIB>
    <izvorni_sadrzaj>
      <item>AIMURNIK društvo s ograničenom odgovornošću za građenje, trgovinu i turizam, OIB 06979487706, Don Rafaela Radice 38, 21311 Žrnovnica</item>
    </izvorni_sadrzaj>
    <derivirana_varijabla naziv="DomainObject.Predmet.ProtuStrankaListFormatedWithAdressOIB_1">
      <item>AIMURNIK društvo s ograničenom odgovornošću za građenje, trgovinu i turizam, OIB 06979487706, Don Rafaela Radice 38, 21311 Žrnovnica</item>
    </derivirana_varijabla>
  </DomainObject.Predmet.ProtuStrankaListFormatedWithAdressOIB>
  <DomainObject.Predmet.ProtuStrankaListNazivFormated>
    <izvorni_sadrzaj>
      <item>AIMURNIK društvo s ograničenom odgovornošću za građenje, trgovinu i turizam</item>
    </izvorni_sadrzaj>
    <derivirana_varijabla naziv="DomainObject.Predmet.ProtuStrankaListNazivFormated_1">
      <item>AIMURNIK društvo s ograničenom odgovornošću za građenje, trgovinu i turizam</item>
    </derivirana_varijabla>
  </DomainObject.Predmet.ProtuStrankaListNazivFormated>
  <DomainObject.Predmet.ProtuStrankaListNazivFormatedOIB>
    <izvorni_sadrzaj>
      <item>AIMURNIK društvo s ograničenom odgovornošću za građenje, trgovinu i turizam, OIB 06979487706</item>
    </izvorni_sadrzaj>
    <derivirana_varijabla naziv="DomainObject.Predmet.ProtuStrankaListNazivFormatedOIB_1">
      <item>AIMURNIK društvo s ograničenom odgovornošću za građenje, trgovinu i turizam, OIB 06979487706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AIMURNIK društvo s ograničenom odgovornošću za građenje, trgovinu i turizam</izvorni_sadrzaj>
    <derivirana_varijabla naziv="DomainObject.Predmet.ProtustrankaIDrugi_1">AIMURNIK društvo s ograničenom odgovornošću za građenje,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AIMURNIK društvo s ograničenom odgovornošću za građenje, trgovinu i turizam, OIB 06979487706, Don Rafaela Radice 38, 21311 Žrnovnica</izvorni_sadrzaj>
    <derivirana_varijabla naziv="DomainObject.Predmet.ProtustrankaIDrugiAdressOIB_1">AIMURNIK društvo s ograničenom odgovornošću za građenje, trgovinu i turizam, OIB 06979487706, Don Rafaela Radice 38,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AIMURNIK društvo s ograničenom odgovornošću za građenje, trgovinu i turizam</item>
    </izvorni_sadrzaj>
    <derivirana_varijabla naziv="DomainObject.Predmet.SudioniciListNaziv_1">
      <item>FINANCIJSKA AGENCIJA, RC SPLIT</item>
      <item>AIMURNIK društvo s ograničenom odgovornošću za građenje, trgovinu i turizam</item>
    </derivirana_varijabla>
  </DomainObject.Predmet.SudioniciListNaziv>
  <DomainObject.Predmet.SudioniciListAdressOIB>
    <izvorni_sadrzaj>
      <item>FINANCIJSKA AGENCIJA, RC SPLIT, OIB 85821130368, Mažuranićevo šetalište 24 b,21000 Split</item>
      <item>AIMURNIK društvo s ograničenom odgovornošću za građenje, trgovinu i turizam, OIB 06979487706, Don Rafaela Radice 38,21311 Žrnovnica</item>
    </izvorni_sadrzaj>
    <derivirana_varijabla naziv="DomainObject.Predmet.SudioniciListAdressOIB_1">
      <item>FINANCIJSKA AGENCIJA, RC SPLIT, OIB 85821130368, Mažuranićevo šetalište 24 b,21000 Split</item>
      <item>AIMURNIK društvo s ograničenom odgovornošću za građenje, trgovinu i turizam, OIB 06979487706, Don Rafaela Radice 38,21311 Žrnovnica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06979487706</item>
    </izvorni_sadrzaj>
    <derivirana_varijabla naziv="DomainObject.Predmet.SudioniciListNazivOIB_1">
      <item>, OIB 85821130368</item>
      <item>, OIB 06979487706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5A0479-C3C4-48B7-B721-6E7D36CB8D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1826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2016-11-24T08:23:00Z</dcterms:created>
  <dc:creator>nmarkovic</dc:creator>
  <cp:lastModifiedBy>Ana Golub Gruić</cp:lastModifiedBy>
  <cp:lastPrinted>2016-11-24T08:23:00Z</cp:lastPrinted>
  <dcterms:modified xmlns:xsi="http://www.w3.org/2001/XMLSchema-instance" xsi:type="dcterms:W3CDTF">2016-11-24T09:13:00Z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