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0a06" w14:paraId="a6c0a06" w:rsidRDefault="00517172" w:rsidP="00BC578D" w:rsidR="00517172" w:rsidRPr="00D761C3">
      <w:pPr>
        <w:jc w:val="right"/>
        <w15:collapsed w:val="false"/>
        <w:rPr>
          <w:b/>
        </w:rPr>
      </w:pPr>
      <w:bookmarkStart w:name="_GoBack" w:id="0"/>
      <w:bookmarkEnd w:id="0"/>
      <w:r w:rsidRPr="00D761C3">
        <w:rPr>
          <w:b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D761C3">
          <w:rPr>
            <w:b/>
          </w:rPr>
          <w:t>7. St</w:t>
        </w:r>
      </w:smartTag>
      <w:r w:rsidR="006A7784" w:rsidRPr="00D761C3">
        <w:rPr>
          <w:b/>
        </w:rPr>
        <w:t xml:space="preserve">. </w:t>
      </w:r>
      <w:r w:rsidR="00445A45" w:rsidRPr="00D761C3">
        <w:rPr>
          <w:b/>
        </w:rPr>
        <w:t>2</w:t>
      </w:r>
      <w:r w:rsidR="00D761C3" w:rsidRPr="00D761C3">
        <w:rPr>
          <w:b/>
        </w:rPr>
        <w:t>25</w:t>
      </w:r>
      <w:r w:rsidR="00445A45" w:rsidRPr="00D761C3">
        <w:rPr>
          <w:b/>
        </w:rPr>
        <w:t>/16</w:t>
      </w:r>
    </w:p>
    <w:p w:rsidRDefault="00B06D37" w:rsidR="00BC578D" w:rsidRPr="00D761C3">
      <w:pPr>
        <w:ind w:firstLine="708"/>
        <w:rPr>
          <w:b/>
        </w:rPr>
      </w:pPr>
      <w:r w:rsidRPr="00D761C3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D761C3">
      <w:pPr>
        <w:rPr>
          <w:b/>
        </w:rPr>
      </w:pPr>
      <w:r w:rsidRPr="00D761C3">
        <w:rPr>
          <w:b/>
        </w:rPr>
        <w:t>REPUBLIKA HRVATSKA</w:t>
      </w:r>
    </w:p>
    <w:p w:rsidRDefault="00BC578D" w:rsidR="00BC578D" w:rsidRPr="00D761C3">
      <w:pPr>
        <w:rPr>
          <w:b/>
        </w:rPr>
      </w:pPr>
      <w:r w:rsidRPr="00D761C3">
        <w:rPr>
          <w:b/>
        </w:rPr>
        <w:t>TRGOVAČKI SUD U SPLITU</w:t>
      </w:r>
    </w:p>
    <w:p w:rsidRDefault="00BC578D" w:rsidR="00BC578D" w:rsidRPr="00D761C3">
      <w:pPr>
        <w:rPr>
          <w:b/>
        </w:rPr>
      </w:pPr>
      <w:r w:rsidRPr="00D761C3">
        <w:rPr>
          <w:b/>
        </w:rPr>
        <w:t>STALNA SLUŽBA U DUBROVNIKU</w:t>
      </w:r>
    </w:p>
    <w:p w:rsidRDefault="00BC578D" w:rsidR="00BC578D" w:rsidRPr="00D761C3">
      <w:pPr>
        <w:rPr>
          <w:b/>
        </w:rPr>
      </w:pPr>
      <w:r w:rsidRPr="00D761C3">
        <w:rPr>
          <w:b/>
        </w:rPr>
        <w:t>Dubrovnik, Dr. A. Starčevića 23</w:t>
      </w:r>
    </w:p>
    <w:p w:rsidRDefault="00BC578D" w:rsidP="00914B6F" w:rsidR="001F2999" w:rsidRPr="00D761C3">
      <w:pPr>
        <w:jc w:val="both"/>
        <w:rPr>
          <w:b/>
        </w:rPr>
      </w:pPr>
      <w:r w:rsidRPr="00D761C3">
        <w:t xml:space="preserve"> </w:t>
      </w:r>
    </w:p>
    <w:p w:rsidRDefault="0072384A" w:rsidP="00914B6F" w:rsidR="0072384A" w:rsidRPr="00D761C3">
      <w:pPr>
        <w:jc w:val="both"/>
      </w:pPr>
    </w:p>
    <w:p w:rsidRDefault="00E0401B" w:rsidP="00914B6F" w:rsidR="00E0401B" w:rsidRPr="00D761C3">
      <w:pPr>
        <w:jc w:val="both"/>
      </w:pPr>
    </w:p>
    <w:p w:rsidRDefault="00E0401B" w:rsidP="00914B6F" w:rsidR="00E0401B" w:rsidRPr="00D761C3">
      <w:pPr>
        <w:jc w:val="both"/>
      </w:pPr>
    </w:p>
    <w:p w:rsidRDefault="00533971" w:rsidP="00533971" w:rsidR="001F2999" w:rsidRPr="00D761C3">
      <w:pPr>
        <w:jc w:val="center"/>
        <w:rPr>
          <w:b/>
        </w:rPr>
      </w:pPr>
      <w:r w:rsidRPr="00D761C3">
        <w:rPr>
          <w:b/>
        </w:rPr>
        <w:t>R E P U B L I K A   H R V A T S K A</w:t>
      </w:r>
    </w:p>
    <w:p w:rsidRDefault="00533971" w:rsidP="00914B6F" w:rsidR="00914B6F" w:rsidRPr="00D761C3">
      <w:pPr>
        <w:jc w:val="center"/>
        <w:rPr>
          <w:b/>
        </w:rPr>
      </w:pPr>
      <w:r w:rsidRPr="00D761C3">
        <w:rPr>
          <w:b/>
        </w:rPr>
        <w:t>R J E Š E N J E</w:t>
      </w:r>
    </w:p>
    <w:p w:rsidRDefault="00E0401B" w:rsidP="00914B6F" w:rsidR="00E0401B" w:rsidRPr="00D761C3">
      <w:pPr>
        <w:jc w:val="center"/>
        <w:rPr>
          <w:b/>
        </w:rPr>
      </w:pPr>
    </w:p>
    <w:p w:rsidRDefault="0001362F" w:rsidP="0001362F" w:rsidR="0001362F" w:rsidRPr="00D761C3">
      <w:pPr>
        <w:jc w:val="both"/>
      </w:pPr>
    </w:p>
    <w:p w:rsidRDefault="0001362F" w:rsidP="00E0401B" w:rsidR="00D761C3" w:rsidRPr="00D761C3">
      <w:pPr>
        <w:ind w:firstLine="708"/>
        <w:jc w:val="both"/>
      </w:pPr>
      <w:r w:rsidRPr="00D761C3">
        <w:t xml:space="preserve">Trgovački sud u Splitu, Stalna služba u Dubrovniku, po sucu toga </w:t>
      </w:r>
      <w:r w:rsidR="00A7541D" w:rsidRPr="00D761C3">
        <w:t xml:space="preserve">suda Diani Butigan Granić, kao </w:t>
      </w:r>
      <w:r w:rsidR="00D761C3" w:rsidRPr="00D761C3">
        <w:t>stečajnom sucu u stečajnom postupku nad stečajnim dužnikom CRON d.o.o. u stečaju, Blato, Ulica 90, broj 74, OIB: 84530362060, zastupanog po stečajnom upravitelju Zdravku Kuzmić,  dana 22. kolovoza 2016.g.</w:t>
      </w:r>
    </w:p>
    <w:p w:rsidRDefault="00D761C3" w:rsidP="00E0401B" w:rsidR="00D761C3" w:rsidRPr="00D761C3">
      <w:pPr>
        <w:ind w:firstLine="708"/>
        <w:jc w:val="both"/>
      </w:pPr>
    </w:p>
    <w:p w:rsidRDefault="00E0401B" w:rsidP="009300E3" w:rsidR="00E0401B" w:rsidRPr="00D761C3">
      <w:pPr>
        <w:ind w:right="-2"/>
        <w:jc w:val="both"/>
      </w:pPr>
    </w:p>
    <w:p w:rsidRDefault="00914B6F" w:rsidP="00914B6F" w:rsidR="00914B6F" w:rsidRPr="00D761C3">
      <w:pPr>
        <w:jc w:val="center"/>
        <w:rPr>
          <w:b/>
        </w:rPr>
      </w:pPr>
      <w:r w:rsidRPr="00D761C3">
        <w:rPr>
          <w:b/>
        </w:rPr>
        <w:t>r i j e š i o   j e</w:t>
      </w:r>
    </w:p>
    <w:p w:rsidRDefault="00E0401B" w:rsidP="00914B6F" w:rsidR="00E0401B" w:rsidRPr="00D761C3">
      <w:pPr>
        <w:jc w:val="center"/>
        <w:rPr>
          <w:b/>
        </w:rPr>
      </w:pPr>
    </w:p>
    <w:p w:rsidRDefault="00914B6F" w:rsidP="00914B6F" w:rsidR="00914B6F" w:rsidRPr="00D761C3">
      <w:pPr>
        <w:jc w:val="both"/>
      </w:pPr>
    </w:p>
    <w:p w:rsidRDefault="00914B6F" w:rsidP="00517172" w:rsidR="00BD6B28">
      <w:pPr>
        <w:ind w:firstLine="708"/>
        <w:jc w:val="both"/>
      </w:pPr>
      <w:r w:rsidRPr="00D761C3">
        <w:t>Pozivate se kao stranka da pristupite na ročište radi utvrđivanja vrij</w:t>
      </w:r>
      <w:r w:rsidR="00BD6B28" w:rsidRPr="00D761C3">
        <w:t xml:space="preserve">ednosti nekretnine </w:t>
      </w:r>
      <w:r w:rsidR="003732A1" w:rsidRPr="00D761C3">
        <w:t xml:space="preserve"> </w:t>
      </w:r>
      <w:r w:rsidR="00BD6B28" w:rsidRPr="00D761C3">
        <w:t>označene kao:</w:t>
      </w:r>
    </w:p>
    <w:p w:rsidRDefault="00D761C3" w:rsidP="00517172" w:rsidR="00D761C3">
      <w:pPr>
        <w:ind w:firstLine="708"/>
        <w:jc w:val="both"/>
      </w:pPr>
    </w:p>
    <w:p w:rsidRDefault="00D761C3" w:rsidP="00D761C3" w:rsidR="00D761C3" w:rsidRPr="00D761C3">
      <w:pPr>
        <w:pStyle w:val="Odlomakpopisa"/>
        <w:numPr>
          <w:ilvl w:val="0"/>
          <w:numId w:val="13"/>
        </w:numPr>
        <w:jc w:val="both"/>
      </w:pPr>
      <w:r>
        <w:t>kat.čest.25843/1 z.ul. 719 k.o. Blato, površine 377 m2</w:t>
      </w:r>
    </w:p>
    <w:p w:rsidRDefault="00445A45" w:rsidP="00517172" w:rsidR="00445A45" w:rsidRPr="00D761C3">
      <w:pPr>
        <w:ind w:firstLine="708"/>
        <w:jc w:val="both"/>
      </w:pPr>
    </w:p>
    <w:p w:rsidRDefault="0001362F" w:rsidP="00517172" w:rsidR="0001362F" w:rsidRPr="00D761C3">
      <w:pPr>
        <w:ind w:firstLine="708"/>
        <w:jc w:val="both"/>
      </w:pPr>
    </w:p>
    <w:p w:rsidRDefault="00D761C3" w:rsidP="004A2A16" w:rsidR="00914B6F" w:rsidRPr="00D761C3">
      <w:pPr>
        <w:pStyle w:val="Odlomakpopisa"/>
        <w:jc w:val="center"/>
        <w:rPr>
          <w:u w:val="single"/>
        </w:rPr>
      </w:pPr>
      <w:r w:rsidRPr="00D761C3">
        <w:rPr>
          <w:u w:val="single"/>
        </w:rPr>
        <w:t xml:space="preserve">dana 23. rujna </w:t>
      </w:r>
      <w:r w:rsidR="0001362F" w:rsidRPr="00D761C3">
        <w:rPr>
          <w:u w:val="single"/>
        </w:rPr>
        <w:t xml:space="preserve"> </w:t>
      </w:r>
      <w:r w:rsidR="0072384A" w:rsidRPr="00D761C3">
        <w:rPr>
          <w:u w:val="single"/>
        </w:rPr>
        <w:t xml:space="preserve">2016.g. u </w:t>
      </w:r>
      <w:r w:rsidR="0001362F" w:rsidRPr="00D761C3">
        <w:rPr>
          <w:u w:val="single"/>
        </w:rPr>
        <w:t>1</w:t>
      </w:r>
      <w:r w:rsidRPr="00D761C3">
        <w:rPr>
          <w:u w:val="single"/>
        </w:rPr>
        <w:t>0,00</w:t>
      </w:r>
      <w:r w:rsidR="009300E3" w:rsidRPr="00D761C3">
        <w:rPr>
          <w:u w:val="single"/>
        </w:rPr>
        <w:t xml:space="preserve"> </w:t>
      </w:r>
      <w:r w:rsidR="00914B6F" w:rsidRPr="00D761C3">
        <w:rPr>
          <w:u w:val="single"/>
        </w:rPr>
        <w:t>sati</w:t>
      </w:r>
    </w:p>
    <w:p w:rsidRDefault="00D101B4" w:rsidP="00914B6F" w:rsidR="00D101B4" w:rsidRPr="00D761C3">
      <w:pPr>
        <w:jc w:val="both"/>
      </w:pPr>
    </w:p>
    <w:p w:rsidRDefault="006D05F4" w:rsidP="00914B6F" w:rsidR="00914B6F" w:rsidRPr="00D761C3">
      <w:pPr>
        <w:jc w:val="both"/>
      </w:pPr>
      <w:r w:rsidRPr="00D761C3">
        <w:t xml:space="preserve"> </w:t>
      </w:r>
      <w:r w:rsidR="00914B6F" w:rsidRPr="00D761C3">
        <w:t>u ovaj sud, Dr. Ant</w:t>
      </w:r>
      <w:r w:rsidR="00A7541D" w:rsidRPr="00D761C3">
        <w:t>e Starčevića 23.</w:t>
      </w:r>
      <w:r w:rsidR="00445A45" w:rsidRPr="00D761C3">
        <w:t>, sudnica 2.</w:t>
      </w:r>
    </w:p>
    <w:p w:rsidRDefault="00914B6F" w:rsidP="00914B6F" w:rsidR="00914B6F" w:rsidRPr="00D761C3">
      <w:pPr>
        <w:jc w:val="both"/>
      </w:pPr>
    </w:p>
    <w:p w:rsidRDefault="0072384A" w:rsidP="00914B6F" w:rsidR="0072384A" w:rsidRPr="00D761C3">
      <w:pPr>
        <w:jc w:val="both"/>
      </w:pPr>
    </w:p>
    <w:p w:rsidRDefault="00E0401B" w:rsidP="00914B6F" w:rsidR="00E0401B" w:rsidRPr="00D761C3">
      <w:pPr>
        <w:jc w:val="both"/>
      </w:pPr>
    </w:p>
    <w:p w:rsidRDefault="00BC578D" w:rsidP="00914B6F" w:rsidR="00914B6F" w:rsidRPr="00D761C3">
      <w:pPr>
        <w:jc w:val="center"/>
        <w:rPr>
          <w:b/>
        </w:rPr>
      </w:pPr>
      <w:r w:rsidRPr="00D761C3">
        <w:rPr>
          <w:b/>
        </w:rPr>
        <w:t>Dubrovnik,</w:t>
      </w:r>
      <w:r w:rsidR="009300E3" w:rsidRPr="00D761C3">
        <w:rPr>
          <w:b/>
        </w:rPr>
        <w:t xml:space="preserve"> </w:t>
      </w:r>
      <w:r w:rsidR="00D761C3">
        <w:rPr>
          <w:b/>
        </w:rPr>
        <w:t>22. kolovoza</w:t>
      </w:r>
      <w:r w:rsidR="00E0401B" w:rsidRPr="00D761C3">
        <w:rPr>
          <w:b/>
        </w:rPr>
        <w:t xml:space="preserve"> </w:t>
      </w:r>
      <w:r w:rsidR="001F2999" w:rsidRPr="00D761C3">
        <w:rPr>
          <w:b/>
        </w:rPr>
        <w:t>2016</w:t>
      </w:r>
      <w:r w:rsidR="00914B6F" w:rsidRPr="00D761C3">
        <w:rPr>
          <w:b/>
        </w:rPr>
        <w:t>. godine</w:t>
      </w:r>
    </w:p>
    <w:p w:rsidRDefault="00914B6F" w:rsidP="00914B6F" w:rsidR="00914B6F" w:rsidRPr="00D761C3">
      <w:pPr>
        <w:jc w:val="both"/>
      </w:pPr>
    </w:p>
    <w:p w:rsidRDefault="0072384A" w:rsidP="00914B6F" w:rsidR="0072384A" w:rsidRPr="00D761C3">
      <w:pPr>
        <w:jc w:val="both"/>
      </w:pPr>
    </w:p>
    <w:p w:rsidRDefault="00914B6F" w:rsidP="00914B6F" w:rsidR="00914B6F" w:rsidRPr="00D761C3">
      <w:pPr>
        <w:ind w:left="5664"/>
        <w:jc w:val="both"/>
        <w:rPr>
          <w:b/>
        </w:rPr>
      </w:pPr>
      <w:r w:rsidRPr="00D761C3">
        <w:rPr>
          <w:b/>
        </w:rPr>
        <w:t>Sudac:</w:t>
      </w:r>
    </w:p>
    <w:p w:rsidRDefault="006A7784" w:rsidP="00914B6F" w:rsidR="006A7784" w:rsidRPr="00D761C3">
      <w:pPr>
        <w:ind w:left="5664"/>
        <w:jc w:val="both"/>
        <w:rPr>
          <w:b/>
        </w:rPr>
      </w:pPr>
    </w:p>
    <w:p w:rsidRDefault="006A7784" w:rsidP="00914B6F" w:rsidR="006A7784" w:rsidRPr="00D761C3">
      <w:pPr>
        <w:ind w:left="5664"/>
        <w:jc w:val="both"/>
        <w:rPr>
          <w:b/>
        </w:rPr>
      </w:pPr>
      <w:r w:rsidRPr="00D761C3">
        <w:rPr>
          <w:b/>
        </w:rPr>
        <w:t>Diana Butigan Granić</w:t>
      </w:r>
    </w:p>
    <w:p w:rsidRDefault="0001362F" w:rsidP="0001362F" w:rsidR="0001362F" w:rsidRPr="00D761C3">
      <w:pPr>
        <w:jc w:val="both"/>
        <w:rPr>
          <w:rFonts w:eastAsiaTheme="minorHAnsi"/>
          <w:lang w:eastAsia="en-US"/>
        </w:rPr>
      </w:pPr>
    </w:p>
    <w:p w:rsidRDefault="00A7541D" w:rsidP="00A7541D" w:rsidR="00A7541D" w:rsidRPr="00D761C3">
      <w:pPr>
        <w:jc w:val="both"/>
        <w:rPr>
          <w:rFonts w:eastAsiaTheme="minorHAnsi"/>
          <w:b/>
          <w:lang w:eastAsia="en-US"/>
        </w:rPr>
      </w:pPr>
      <w:r w:rsidRPr="00D761C3">
        <w:rPr>
          <w:rFonts w:eastAsiaTheme="minorHAnsi"/>
          <w:b/>
          <w:lang w:eastAsia="en-US"/>
        </w:rPr>
        <w:t>DN-a:</w:t>
      </w:r>
    </w:p>
    <w:p w:rsidRDefault="00E0401B" w:rsidP="00E0401B" w:rsidR="00E0401B" w:rsidRPr="00D761C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761C3">
        <w:rPr>
          <w:rFonts w:eastAsiaTheme="minorHAnsi"/>
          <w:lang w:eastAsia="en-US"/>
        </w:rPr>
        <w:t>e-oglasna ploča suda</w:t>
      </w:r>
    </w:p>
    <w:p w:rsidRDefault="00A7541D" w:rsidP="00A7541D" w:rsidR="00A7541D" w:rsidRPr="00D761C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761C3">
        <w:rPr>
          <w:rFonts w:eastAsiaTheme="minorHAnsi"/>
          <w:lang w:eastAsia="en-US"/>
        </w:rPr>
        <w:t>stečajnom upravitelju – e-oglasna ploča</w:t>
      </w:r>
      <w:r w:rsidR="00E0401B" w:rsidRPr="00D761C3">
        <w:rPr>
          <w:rFonts w:eastAsiaTheme="minorHAnsi"/>
          <w:lang w:eastAsia="en-US"/>
        </w:rPr>
        <w:t xml:space="preserve"> </w:t>
      </w:r>
    </w:p>
    <w:p w:rsidRDefault="00A7541D" w:rsidP="00A7541D" w:rsidR="00A7541D" w:rsidRPr="00D761C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761C3">
        <w:rPr>
          <w:rFonts w:eastAsiaTheme="minorHAnsi"/>
          <w:lang w:eastAsia="en-US"/>
        </w:rPr>
        <w:t>GUO ŽDO – e-oglasna ploča</w:t>
      </w:r>
    </w:p>
    <w:p w:rsidRDefault="0072384A" w:rsidP="00A7541D" w:rsidR="0072384A" w:rsidRPr="00D761C3">
      <w:pPr>
        <w:tabs>
          <w:tab w:pos="7088" w:val="left"/>
        </w:tabs>
        <w:contextualSpacing/>
        <w:rPr>
          <w:noProof/>
        </w:rPr>
      </w:pPr>
    </w:p>
    <w:sectPr w:rsidSect="006A7784" w:rsidR="0072384A" w:rsidRPr="00D761C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3201E0"/>
    <w:multiLevelType w:val="hybridMultilevel"/>
    <w:tmpl w:val="A56CA212"/>
    <w:lvl w:tplc="1DDE0F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8D60DF"/>
    <w:multiLevelType w:val="hybridMultilevel"/>
    <w:tmpl w:val="339C595C"/>
    <w:lvl w:tplc="F6FE313C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61801"/>
    <w:rsid w:val="00064AD0"/>
    <w:rsid w:val="00094A08"/>
    <w:rsid w:val="000A7B53"/>
    <w:rsid w:val="000C4042"/>
    <w:rsid w:val="000C728A"/>
    <w:rsid w:val="000E54E0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6227E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732A1"/>
    <w:rsid w:val="00392EA6"/>
    <w:rsid w:val="003D1677"/>
    <w:rsid w:val="003F0B31"/>
    <w:rsid w:val="004135C1"/>
    <w:rsid w:val="0041472B"/>
    <w:rsid w:val="00435ECB"/>
    <w:rsid w:val="00445A45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6E24D1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63A12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541D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761C3"/>
    <w:rsid w:val="00D800A9"/>
    <w:rsid w:val="00D810DD"/>
    <w:rsid w:val="00DA1312"/>
    <w:rsid w:val="00DB3636"/>
    <w:rsid w:val="00DB54C5"/>
    <w:rsid w:val="00DC27D3"/>
    <w:rsid w:val="00DD0C9F"/>
    <w:rsid w:val="00DD0DD2"/>
    <w:rsid w:val="00E0401B"/>
    <w:rsid w:val="00E06E4D"/>
    <w:rsid w:val="00E21159"/>
    <w:rsid w:val="00E46DF1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8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8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8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8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8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8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8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8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st.up. Zdravko Kuzmić</item>
      <item>pun. Milomir Gustin</item>
    </izvorni_sadrzaj>
    <derivirana_varijabla naziv="DomainObject.Predmet.OstaliListFormated_1">
      <item>st.up. Zdravko Kuzmić</item>
      <item>pun. Milomir Gustin</item>
    </derivirana_varijabla>
  </DomainObject.Predmet.OstaliListFormated>
  <DomainObject.Predmet.OstaliListFormatedOIB>
    <izvorni_sadrzaj>
      <item>st.up. Zdravko Kuzmić, OIB 42435648261</item>
      <item>pun. Milomir Gustin</item>
    </izvorni_sadrzaj>
    <derivirana_varijabla naziv="DomainObject.Predmet.OstaliListFormatedOIB_1">
      <item>st.up. Zdravko Kuzmić, OIB 42435648261</item>
      <item>pun. Milomir Gustin</item>
    </derivirana_varijabla>
  </DomainObject.Predmet.OstaliListFormatedOIB>
  <DomainObject.Predmet.OstaliListFormatedWithAdress>
    <izvorni_sadrzaj>
      <item>st.up. Zdravko Kuzmić</item>
      <item>pun. Milomir Gustin</item>
    </izvorni_sadrzaj>
    <derivirana_varijabla naziv="DomainObject.Predmet.OstaliListFormatedWithAdress_1">
      <item>st.up. Zdravko Kuzmić</item>
      <item>pun. Milomir Gustin</item>
    </derivirana_varijabla>
  </DomainObject.Predmet.OstaliListFormatedWithAdress>
  <DomainObject.Predmet.OstaliListFormatedWithAdressOIB>
    <izvorni_sadrzaj>
      <item>st.up. Zdravko Kuzmić, OIB 42435648261</item>
      <item>pun. Milomir Gustin</item>
    </izvorni_sadrzaj>
    <derivirana_varijabla naziv="DomainObject.Predmet.OstaliListFormatedWithAdressOIB_1">
      <item>st.up. Zdravko Kuzmić, OIB 42435648261</item>
      <item>pun. Milomir Gustin</item>
    </derivirana_varijabla>
  </DomainObject.Predmet.OstaliListFormatedWithAdressOIB>
  <DomainObject.Predmet.OstaliListNazivFormated>
    <izvorni_sadrzaj>
      <item>st.up. Zdravko Kuzmić</item>
      <item>pun. Milomir Gustin</item>
    </izvorni_sadrzaj>
    <derivirana_varijabla naziv="DomainObject.Predmet.OstaliListNazivFormated_1">
      <item>st.up. Zdravko Kuzmić</item>
      <item>pun. Milomir Gustin</item>
    </derivirana_varijabla>
  </DomainObject.Predmet.OstaliListNazivFormated>
  <DomainObject.Predmet.OstaliListNazivFormatedOIB>
    <izvorni_sadrzaj>
      <item>st.up. Zdravko Kuzmić, OIB 42435648261</item>
      <item>pun. Milomir Gustin</item>
    </izvorni_sadrzaj>
    <derivirana_varijabla naziv="DomainObject.Predmet.OstaliListNazivFormatedOIB_1">
      <item>st.up. Zdravko Kuzmić, OIB 42435648261</item>
      <item>pun.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st.up. Zdravko Kuzmić</item>
      <item>pun. Milomir Gustin</item>
    </izvorni_sadrzaj>
    <derivirana_varijabla naziv="DomainObject.Predmet.SudioniciListNaziv_1">
      <item>CRON d.o.o. za metaloprerađivačku djelatnost i obrtničke usluge</item>
      <item>FINA RC SPLIT, PODRUŽNICA DUBROVNIK</item>
      <item>st.up. Zdravko Kuzmić</item>
      <item>pun. Milomir Gustin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84530362060</item>
      <item>, OIB 85821130368</item>
      <item>, OIB 42435648261</item>
      <item>, OIB null</item>
    </izvorni_sadrzaj>
    <derivirana_varijabla naziv="DomainObject.Predmet.SudioniciListNazivOIB_1">
      <item>, OIB 84530362060</item>
      <item>, OIB 85821130368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737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891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2016-08-22T09:37:00Z</dcterms:created>
  <dc:creator>sgrcic</dc:creator>
  <cp:lastModifiedBy>Mara Marčinko</cp:lastModifiedBy>
  <cp:lastPrinted>2016-08-22T09:43:00Z</cp:lastPrinted>
  <dcterms:modified xmlns:xsi="http://www.w3.org/2001/XMLSchema-instance" xsi:type="dcterms:W3CDTF">2016-08-22T10:01:00Z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