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0fe2" w14:paraId="6470fe2" w:rsidRDefault="00CF790C" w:rsidR="00B455EA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539526" cx="6933718"/>
            <wp:effectExtent b="5080" r="635" t="0" l="0"/>
            <wp:docPr descr="C:\Users\rklokocki\AppData\Local\Microsoft\Windows\Temporary Internet Files\Content.Outlook\Q70ISB5P\Tablica prvog VIR- ispravak 001.bmp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rklokocki\AppData\Local\Microsoft\Windows\Temporary Internet Files\Content.Outlook\Q70ISB5P\Tablica prvog VIR- ispravak 001.bmp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42323" cx="6935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CF790C" w:rsidR="00B455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90C"/>
    <w:rsid w:val="0018228B"/>
    <w:rsid w:val="00366E54"/>
    <w:rsid w:val="003F7A36"/>
    <w:rsid w:val="00456A6B"/>
    <w:rsid w:val="004B51BA"/>
    <w:rsid w:val="00576D04"/>
    <w:rsid w:val="006962FC"/>
    <w:rsid w:val="008621A2"/>
    <w:rsid w:val="00906398"/>
    <w:rsid w:val="00B030CF"/>
    <w:rsid w:val="00C66010"/>
    <w:rsid w:val="00CF790C"/>
    <w:rsid w:val="00E4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79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79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79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79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2019-06-11T11:50:00Z</dcterms:created>
  <dc:creator>Renata Klokočki</dc:creator>
  <cp:lastModifiedBy>Renata Klokočki</cp:lastModifiedBy>
  <dcterms:modified xmlns:xsi="http://www.w3.org/2001/XMLSchema-instance" xsi:type="dcterms:W3CDTF">2019-06-12T07:36:00Z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(Tablica-CROATEH.docx)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