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bc50" w14:paraId="aa1bc50" w:rsidRDefault="001A60B6" w:rsidP="00B064EE" w:rsidR="001A60B6">
      <w:pPr>
        <w:tabs>
          <w:tab w:pos="0" w:val="right"/>
        </w:tabs>
        <w:spacing w:lineRule="auto" w:line="240" w:after="0"/>
        <w15:collapsed w:val="false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1A60B6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</w:t>
      </w:r>
      <w:r w:rsidR="00AC5A9A" w:rsidRP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Grada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</w:t>
      </w:r>
      <w:r w:rsidR="00AC5A9A" w:rsidRPr="00AC5A9A">
        <w:rPr>
          <w:rFonts w:cs="Times New Roman" w:hAnsi="Times New Roman" w:ascii="Times New Roman"/>
          <w:sz w:val="24"/>
          <w:szCs w:val="24"/>
        </w:rPr>
        <w:t>iograda n</w:t>
      </w:r>
      <w:r w:rsidR="00AC5A9A">
        <w:rPr>
          <w:rFonts w:cs="Times New Roman" w:hAnsi="Times New Roman" w:ascii="Times New Roman"/>
          <w:sz w:val="24"/>
          <w:szCs w:val="24"/>
        </w:rPr>
        <w:t xml:space="preserve">a Moru, </w:t>
      </w:r>
      <w:r w:rsidR="00823B97" w:rsidRP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nad dužnikom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COFFEE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Biogradu na Moru, Augusta Šenoe 24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16829947282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COFFEE j.</w:t>
      </w:r>
      <w:r w:rsidR="00AC5A9A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Biogradu na Moru, Augusta Šenoe 24 ,</w:t>
      </w:r>
      <w:r w:rsidR="00AC5A9A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16829947282</w:t>
      </w:r>
      <w:r w:rsidR="007A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D754BF"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Radojka Danek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Šibenika,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P. Preradovića 6, OIB:78988701424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COFFEE j.</w:t>
      </w:r>
      <w:r w:rsidR="00AC5A9A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Biogradu na Moru, Augusta Šenoe 24 ,</w:t>
      </w:r>
      <w:r w:rsidR="00AC5A9A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16829947282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3A1C02" w:rsidP="00B064EE" w:rsidR="003A1C02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20. ožujka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neprekinutom razdoblju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7.065,38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ik Grad Biograd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podnio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učinio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a 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5 St-118/2017-9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dužnikom.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rješenjem ovog suda poslovni broj gornji od 23. siječnja 2018. pozvan je predlagatelj platiti predujam za namirenje troškova stečajnog postupka.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uplate navedenih troškova ovaj sud je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gornji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prethodni postupak radi utvrđivanja pretpostavki za otvaranje stečajnoga postupka nad dužnikom u smislu odredbi čl. 433. i čl. 115. SZ-a. </w:t>
      </w:r>
    </w:p>
    <w:p w:rsidRDefault="004A5F26" w:rsidP="00240029" w:rsidR="002400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 2018.,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nisu pristupili ni uredno pozvani predlagatelj kao ni o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soba ovlaštena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 međutim, iz potvrde Financijske agencije koju je ovaj sud pribavio po službenoj dužnosti prije ročišta, proizlazi da je na računima i novčanim sredstvima dužnika na dan 18. travnja 2018. evidentirano 513 dana neprekidne blokade zbog nepodmirenih osnova za plaćanje u iznosu od 7.065,38 kuna iz čega proizlazi stečajni razlog nesposobnosti dužnika za plaćanje u smislu odredbe čl. 6. st. 1. i st. 2. toč.1. SZ-a.</w:t>
      </w:r>
      <w:r w:rsidR="00240029" w:rsidRPr="007515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40029" w:rsidP="003A1C02" w:rsidR="003A1C0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Također, ovaj sud je postupajući po službenoj dužnosti u smislu odredbe čl. 11. st. 2. i 3. SZ-a,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pribavio podatke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 iz kojih proizlazi da dužnik u svom vlasništvu nema imovinu (nekretnine) koja bi se mogla unovčiti u stečajnom postupku. </w:t>
      </w:r>
    </w:p>
    <w:p w:rsidRDefault="00D754BF" w:rsidP="003A1C02" w:rsidR="00D754BF" w:rsidRPr="003A1C0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</w:t>
      </w:r>
      <w:r w:rsidR="00240029">
        <w:rPr>
          <w:rFonts w:cs="Times New Roman" w:eastAsia="Calibri" w:hAnsi="Times New Roman" w:ascii="Times New Roman"/>
          <w:sz w:val="24"/>
          <w:szCs w:val="24"/>
        </w:rPr>
        <w:t>4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40029">
        <w:rPr>
          <w:rFonts w:cs="Times New Roman" w:eastAsia="Calibri" w:hAnsi="Times New Roman" w:ascii="Times New Roman"/>
          <w:sz w:val="24"/>
          <w:szCs w:val="24"/>
        </w:rPr>
        <w:t>lipnja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4002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2301" w:rsidP="00F12301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2301" w:rsidP="00F12301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2301" w:rsidP="00A3093E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C02" w:rsidP="00A3093E" w:rsidR="003A1C0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C02" w:rsidP="00A3093E" w:rsidR="003A1C0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D82A3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 w:rsidRPr="00D82A33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44D7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4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AC5A9A">
      <w:t>545/2017-14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AC5A9A">
      <w:t>545/2017-14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A60B6"/>
    <w:rsid w:val="001B5671"/>
    <w:rsid w:val="00240029"/>
    <w:rsid w:val="002B37AB"/>
    <w:rsid w:val="003162A6"/>
    <w:rsid w:val="003A1C02"/>
    <w:rsid w:val="004A5F26"/>
    <w:rsid w:val="006044D7"/>
    <w:rsid w:val="007A55B1"/>
    <w:rsid w:val="00823B97"/>
    <w:rsid w:val="00890AA6"/>
    <w:rsid w:val="00A3093E"/>
    <w:rsid w:val="00AB2699"/>
    <w:rsid w:val="00AC5A9A"/>
    <w:rsid w:val="00B064EE"/>
    <w:rsid w:val="00B8172B"/>
    <w:rsid w:val="00BE3E57"/>
    <w:rsid w:val="00CF0F00"/>
    <w:rsid w:val="00D754BF"/>
    <w:rsid w:val="00F12301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4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4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44D7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44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44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4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4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44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44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44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Uskok</izvorni_sadrzaj>
    <derivirana_varijabla naziv="DomainObject.Predmet.StrankaFormated_1">  FINA; Marin Uskok</derivirana_varijabla>
  </DomainObject.Predmet.StrankaFormated>
  <DomainObject.Predmet.StrankaFormatedOIB>
    <izvorni_sadrzaj>  FINA, OIB 85821130368; Marin Uskok, OIB 51368075157</izvorni_sadrzaj>
    <derivirana_varijabla naziv="DomainObject.Predmet.StrankaFormatedOIB_1">  FINA, OIB 85821130368; Marin Uskok, OIB 51368075157</derivirana_varijabla>
  </DomainObject.Predmet.StrankaFormatedOIB>
  <DomainObject.Predmet.StrankaFormatedWithAdress>
    <izvorni_sadrzaj> FINA; Marin Uskok, Augusta Šenoe 24, 23210 Biograd Na Moru</izvorni_sadrzaj>
    <derivirana_varijabla naziv="DomainObject.Predmet.StrankaFormatedWithAdress_1"> FINA; Marin Uskok, Augusta Šenoe 24, 23210 Biograd Na Moru</derivirana_varijabla>
  </DomainObject.Predmet.StrankaFormatedWithAdress>
  <DomainObject.Predmet.StrankaFormatedWithAdressOIB>
    <izvorni_sadrzaj> FINA, OIB 85821130368; Marin Uskok, OIB 51368075157, Augusta Šenoe 24, 23210 Biograd Na Moru</izvorni_sadrzaj>
    <derivirana_varijabla naziv="DomainObject.Predmet.StrankaFormatedWithAdressOIB_1"> FINA, OIB 85821130368; Marin Uskok, OIB 51368075157, Augusta Šenoe 24, 23210 Biograd Na Moru</derivirana_varijabla>
  </DomainObject.Predmet.StrankaFormatedWithAdressOIB>
  <DomainObject.Predmet.StrankaWithAdress>
    <izvorni_sadrzaj>FINA ,Marin Uskok Augusta Šenoe 24,23210 Biograd Na Moru</izvorni_sadrzaj>
    <derivirana_varijabla naziv="DomainObject.Predmet.StrankaWithAdress_1">FINA ,Marin Uskok Augusta Šenoe 24,23210 Biograd Na Moru</derivirana_varijabla>
  </DomainObject.Predmet.StrankaWithAdress>
  <DomainObject.Predmet.StrankaWithAdressOIB>
    <izvorni_sadrzaj>FINA, OIB 85821130368,Marin Uskok, OIB 51368075157, Augusta Šenoe 24,23210 Biograd Na Moru</izvorni_sadrzaj>
    <derivirana_varijabla naziv="DomainObject.Predmet.StrankaWithAdressOIB_1">FINA, OIB 85821130368,Marin Uskok, OIB 51368075157, Augusta Šenoe 24,23210 Biograd Na Moru</derivirana_varijabla>
  </DomainObject.Predmet.StrankaWithAdressOIB>
  <DomainObject.Predmet.StrankaNazivFormated>
    <izvorni_sadrzaj>FINA,Marin Uskok</izvorni_sadrzaj>
    <derivirana_varijabla naziv="DomainObject.Predmet.StrankaNazivFormated_1">FINA,Marin Uskok</derivirana_varijabla>
  </DomainObject.Predmet.StrankaNazivFormated>
  <DomainObject.Predmet.StrankaNazivFormatedOIB>
    <izvorni_sadrzaj>FINA, OIB 85821130368,Marin Uskok, OIB 51368075157</izvorni_sadrzaj>
    <derivirana_varijabla naziv="DomainObject.Predmet.StrankaNazivFormatedOIB_1">FINA, OIB 85821130368,Marin Uskok, OIB 51368075157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Marin Uskok</item>
    </izvorni_sadrzaj>
    <derivirana_varijabla naziv="DomainObject.Predmet.StrankaListFormated_1">
      <item>FINA</item>
      <item>Marin Uskok</item>
    </derivirana_varijabla>
  </DomainObject.Predmet.StrankaListFormated>
  <DomainObject.Predmet.StrankaListFormatedOIB>
    <izvorni_sadrzaj>
      <item>FINA, OIB 85821130368</item>
      <item>Marin Uskok, OIB 51368075157</item>
    </izvorni_sadrzaj>
    <derivirana_varijabla naziv="DomainObject.Predmet.StrankaListFormatedOIB_1">
      <item>FINA, OIB 85821130368</item>
      <item>Marin Uskok, OIB 51368075157</item>
    </derivirana_varijabla>
  </DomainObject.Predmet.StrankaListFormatedOIB>
  <DomainObject.Predmet.StrankaListFormatedWithAdress>
    <izvorni_sadrzaj>
      <item>FINA</item>
      <item>Marin Uskok, Augusta Šenoe 24, 23210 Biograd Na Moru</item>
    </izvorni_sadrzaj>
    <derivirana_varijabla naziv="DomainObject.Predmet.StrankaListFormatedWithAdress_1">
      <item>FINA</item>
      <item>Marin Uskok, Augusta Šenoe 24, 23210 Biograd Na Moru</item>
    </derivirana_varijabla>
  </DomainObject.Predmet.StrankaListFormatedWithAdress>
  <DomainObject.Predmet.StrankaListFormatedWithAdressOIB>
    <izvorni_sadrzaj>
      <item>FINA, OIB 85821130368</item>
      <item>Marin Uskok, OIB 51368075157, Augusta Šenoe 24, 23210 Biograd Na Moru</item>
    </izvorni_sadrzaj>
    <derivirana_varijabla naziv="DomainObject.Predmet.StrankaListFormatedWithAdressOIB_1">
      <item>FINA, OIB 85821130368</item>
      <item>Marin Uskok, OIB 51368075157, Augusta Šenoe 24, 23210 Biograd Na Moru</item>
    </derivirana_varijabla>
  </DomainObject.Predmet.StrankaListFormatedWithAdressOIB>
  <DomainObject.Predmet.StrankaListNazivFormated>
    <izvorni_sadrzaj>
      <item>FINA</item>
      <item>Marin Uskok</item>
    </izvorni_sadrzaj>
    <derivirana_varijabla naziv="DomainObject.Predmet.StrankaListNazivFormated_1">
      <item>FINA</item>
      <item>Marin Uskok</item>
    </derivirana_varijabla>
  </DomainObject.Predmet.StrankaListNazivFormated>
  <DomainObject.Predmet.StrankaListNazivFormatedOIB>
    <izvorni_sadrzaj>
      <item>FINA, OIB 85821130368</item>
      <item>Marin Uskok, OIB 51368075157</item>
    </izvorni_sadrzaj>
    <derivirana_varijabla naziv="DomainObject.Predmet.StrankaListNazivFormatedOIB_1">
      <item>FINA, OIB 85821130368</item>
      <item>Marin Uskok, OIB 51368075157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jednostavno društvo s ograničenom odgovornošću za usluge</item>
      <item>FINA</item>
      <item>Marin Uskok</item>
    </izvorni_sadrzaj>
    <derivirana_varijabla naziv="DomainObject.Predmet.SudioniciListNaziv_1">
      <item>COFFEE jednostavno društvo s ograničenom odgovornošću za usluge</item>
      <item>FINA</item>
      <item>Marin Uskok</item>
    </derivirana_varijabla>
  </DomainObject.Predmet.SudioniciListNaziv>
  <DomainObject.Predmet.SudioniciListAdressOIB>
    <izvorni_sadrzaj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izvorni_sadrzaj>
    <derivirana_varijabla naziv="DomainObject.Predmet.SudioniciListAdressOIB_1"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16829947282</item>
      <item>, OIB 85821130368</item>
      <item>, OIB 51368075157</item>
    </izvorni_sadrzaj>
    <derivirana_varijabla naziv="DomainObject.Predmet.SudioniciListNazivOIB_1">
      <item>, OIB 16829947282</item>
      <item>, OIB 85821130368</item>
      <item>, OIB 51368075157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1194</properties:Words>
  <properties:Characters>6524</properties:Characters>
  <properties:Lines>137</properties:Lines>
  <properties:Paragraphs>41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Nena Mužanović</cp:lastModifiedBy>
  <cp:lastPrinted>2018-07-03T07:26:00Z</cp:lastPrinted>
  <dcterms:modified xmlns:xsi="http://www.w3.org/2001/XMLSchema-instance" xsi:type="dcterms:W3CDTF">2018-07-05T10:41:00Z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(St-545-2017nakon skraćenog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