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babd0" w14:paraId="1dbabd0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AB537C" w:rsidP="00AB537C" w:rsidR="00AB537C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St-1116/2016-6.</w:t>
      </w:r>
    </w:p>
    <w:p w:rsidRDefault="00AB537C" w:rsidP="00AB537C" w:rsidR="00AB537C">
      <w:pPr>
        <w:rPr>
          <w:rFonts w:hAnsi="Arial" w:ascii="Arial"/>
        </w:rPr>
      </w:pPr>
    </w:p>
    <w:p w:rsidRDefault="00AB537C" w:rsidP="00AB537C" w:rsidR="00AB537C">
      <w:pPr>
        <w:jc w:val="center"/>
        <w:rPr>
          <w:rFonts w:hAnsi="Arial" w:ascii="Arial"/>
          <w:b/>
        </w:rPr>
      </w:pPr>
    </w:p>
    <w:p w:rsidRDefault="00AB537C" w:rsidP="00AB537C" w:rsidR="00AB537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AB537C" w:rsidP="00AB537C" w:rsidR="00AB537C">
      <w:pPr>
        <w:jc w:val="center"/>
        <w:rPr>
          <w:rFonts w:hAnsi="Arial" w:ascii="Arial"/>
          <w:b/>
        </w:rPr>
      </w:pPr>
    </w:p>
    <w:p w:rsidRDefault="00AB537C" w:rsidP="00AB537C" w:rsidR="00AB537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AB537C" w:rsidP="00AB537C" w:rsidR="00AB537C">
      <w:pPr>
        <w:jc w:val="both"/>
        <w:rPr>
          <w:rFonts w:hAnsi="Arial" w:ascii="Arial"/>
        </w:rPr>
      </w:pPr>
    </w:p>
    <w:p w:rsidRDefault="00AB537C" w:rsidP="00AB537C" w:rsidR="00AB537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Karlovac, </w:t>
      </w:r>
      <w:proofErr w:type="spellStart"/>
      <w:r>
        <w:rPr>
          <w:rFonts w:hAnsi="Arial" w:ascii="Arial"/>
        </w:rPr>
        <w:t>Ul.Pavla</w:t>
      </w:r>
      <w:proofErr w:type="spellEnd"/>
      <w:r>
        <w:rPr>
          <w:rFonts w:hAnsi="Arial" w:ascii="Arial"/>
        </w:rPr>
        <w:t xml:space="preserve"> Vitezovića 1, za pokretanje stečajnog postupka nad dužnikom LARSEN d.o.o. za prijevoz, trgovinu i usluge iz Karlovca, </w:t>
      </w:r>
      <w:proofErr w:type="spellStart"/>
      <w:r>
        <w:rPr>
          <w:rFonts w:hAnsi="Arial" w:ascii="Arial"/>
        </w:rPr>
        <w:t>Marmontova</w:t>
      </w:r>
      <w:proofErr w:type="spellEnd"/>
      <w:r>
        <w:rPr>
          <w:rFonts w:hAnsi="Arial" w:ascii="Arial"/>
        </w:rPr>
        <w:t xml:space="preserve"> aleja 1, MBS 020010042, OIB 35129792440, dana 01. veljače 2017. godine</w:t>
      </w:r>
    </w:p>
    <w:p w:rsidRDefault="00AB537C" w:rsidP="00AB537C" w:rsidR="00AB537C">
      <w:pPr>
        <w:jc w:val="both"/>
        <w:rPr>
          <w:rFonts w:hAnsi="Arial" w:ascii="Arial"/>
        </w:rPr>
      </w:pPr>
    </w:p>
    <w:p w:rsidRDefault="00AB537C" w:rsidP="00AB537C" w:rsidR="00AB537C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AB537C" w:rsidP="00AB537C" w:rsidR="00AB537C">
      <w:pPr>
        <w:jc w:val="center"/>
        <w:rPr>
          <w:rFonts w:hAnsi="Arial" w:ascii="Arial"/>
          <w:b/>
        </w:rPr>
      </w:pPr>
    </w:p>
    <w:p w:rsidRDefault="00AB537C" w:rsidP="00AB537C" w:rsidR="00AB537C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LARSEN d.o.o. za prijevoz, trgovinu i usluge iz Karlovca, </w:t>
      </w:r>
      <w:proofErr w:type="spellStart"/>
      <w:r>
        <w:rPr>
          <w:rFonts w:hAnsi="Arial" w:ascii="Arial"/>
        </w:rPr>
        <w:t>Marmontova</w:t>
      </w:r>
      <w:proofErr w:type="spellEnd"/>
      <w:r>
        <w:rPr>
          <w:rFonts w:hAnsi="Arial" w:ascii="Arial"/>
        </w:rPr>
        <w:t xml:space="preserve"> aleja 1, MBS 020010042, OIB 35129792440,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05 540-1116-16. </w:t>
      </w:r>
    </w:p>
    <w:p w:rsidRDefault="00AB537C" w:rsidP="00AB537C" w:rsidR="00AB537C">
      <w:pPr>
        <w:jc w:val="both"/>
        <w:rPr>
          <w:rFonts w:hAnsi="Arial" w:ascii="Arial"/>
        </w:rPr>
      </w:pPr>
    </w:p>
    <w:p w:rsidRDefault="00AB537C" w:rsidP="00AB537C" w:rsidR="00AB537C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LARSEN d.o.o. za prijevoz, trgovinu i usluge iz Karlovca, </w:t>
      </w:r>
      <w:proofErr w:type="spellStart"/>
      <w:r>
        <w:rPr>
          <w:rFonts w:hAnsi="Arial" w:ascii="Arial"/>
        </w:rPr>
        <w:t>Marmontova</w:t>
      </w:r>
      <w:proofErr w:type="spellEnd"/>
      <w:r>
        <w:rPr>
          <w:rFonts w:hAnsi="Arial" w:ascii="Arial"/>
        </w:rPr>
        <w:t xml:space="preserve"> aleja 1, MBS 020010042, OIB 35129792440.</w:t>
      </w:r>
    </w:p>
    <w:p w:rsidRDefault="00AB537C" w:rsidP="00AB537C" w:rsidR="00AB537C">
      <w:pPr>
        <w:jc w:val="both"/>
        <w:rPr>
          <w:rFonts w:hAnsi="Arial" w:ascii="Arial"/>
        </w:rPr>
      </w:pPr>
    </w:p>
    <w:p w:rsidRDefault="00AB537C" w:rsidP="00AB537C" w:rsidR="00AB537C">
      <w:pPr>
        <w:jc w:val="both"/>
        <w:rPr>
          <w:rFonts w:hAnsi="Arial" w:ascii="Arial"/>
        </w:rPr>
      </w:pPr>
    </w:p>
    <w:p w:rsidRDefault="00AB537C" w:rsidP="00AB537C" w:rsidR="00AB537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AB537C" w:rsidP="00AB537C" w:rsidR="00AB537C">
      <w:pPr>
        <w:rPr>
          <w:rFonts w:cs="Times New Roman" w:hAnsi="Arial" w:ascii="Arial"/>
          <w:b/>
        </w:rPr>
      </w:pPr>
    </w:p>
    <w:p w:rsidRDefault="00AB537C" w:rsidP="00AB537C" w:rsidR="00AB537C">
      <w:pPr>
        <w:jc w:val="both"/>
        <w:rPr>
          <w:rFonts w:hAnsi="Arial" w:ascii="Arial"/>
        </w:rPr>
      </w:pPr>
      <w:r>
        <w:rPr>
          <w:rFonts w:hAnsi="Arial" w:ascii="Arial"/>
        </w:rPr>
        <w:tab/>
        <w:t>Predlagatelj FINA Regionalni centar Zagreb, Podružnica Karlovac,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104.770,89 kuna, u neprekinutom razdoblju od 776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AB537C" w:rsidP="00AB537C" w:rsidR="00AB537C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AB537C" w:rsidP="00AB537C" w:rsidR="00AB537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776 dana u ukupnom iznosu od  104.770,89 kuna, koji podatak zakonski zastupnik dužnika nije osporio, sud utvrđuje da je ispunjen razlog nesposobnosti za plaćanje, propisan čl.6.st.2.Stečajnog zakona.</w:t>
      </w:r>
    </w:p>
    <w:p w:rsidRDefault="00AB537C" w:rsidP="00AB537C" w:rsidR="00AB537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AB537C" w:rsidP="00AB537C" w:rsidR="00AB537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AB537C" w:rsidP="00AB537C" w:rsidR="00AB537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01. veljače 2017. godine</w:t>
      </w:r>
    </w:p>
    <w:p w:rsidRDefault="00AB537C" w:rsidP="00AB537C" w:rsidR="00AB537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AB537C" w:rsidP="00AB537C" w:rsidR="00AB537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AB537C" w:rsidP="00AB537C" w:rsidR="00AB537C">
      <w:pPr>
        <w:ind w:firstLine="720"/>
        <w:jc w:val="both"/>
        <w:rPr>
          <w:rFonts w:hAnsi="Arial" w:ascii="Arial"/>
        </w:rPr>
      </w:pPr>
    </w:p>
    <w:p w:rsidRDefault="00AB537C" w:rsidP="00AB537C" w:rsidR="00AB537C">
      <w:pPr>
        <w:ind w:firstLine="720"/>
        <w:jc w:val="both"/>
        <w:rPr>
          <w:rFonts w:hAnsi="Arial" w:ascii="Arial"/>
        </w:rPr>
      </w:pPr>
    </w:p>
    <w:p w:rsidRDefault="00AB537C" w:rsidP="00AB537C" w:rsidR="00AB537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dana od dana objave ovog rješenja na e-oglasnoj ploči suda (čl.12.st.1.Stečajnog zakona). Žalba se podnosi u tri primjerka. </w:t>
      </w:r>
    </w:p>
    <w:p w:rsidRDefault="00AB537C" w:rsidP="00AB537C" w:rsidR="00AB537C">
      <w:pPr>
        <w:jc w:val="both"/>
        <w:rPr>
          <w:rFonts w:hAnsi="Arial" w:ascii="Arial"/>
        </w:rPr>
      </w:pPr>
      <w:bookmarkStart w:name="_GoBack" w:id="0"/>
      <w:bookmarkEnd w:id="0"/>
    </w:p>
    <w:p w:rsidRDefault="00AB537C" w:rsidP="00AB537C" w:rsidR="00AB537C">
      <w:pPr>
        <w:jc w:val="both"/>
        <w:rPr>
          <w:rFonts w:hAnsi="Arial" w:ascii="Arial"/>
        </w:rPr>
      </w:pPr>
    </w:p>
    <w:p w:rsidRDefault="00AB537C" w:rsidP="00AB537C" w:rsidR="00AB537C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AB537C" w:rsidP="00AB537C" w:rsidR="00AB537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Karlovac putem e-oglasne ploče suda </w:t>
      </w:r>
    </w:p>
    <w:p w:rsidRDefault="00AB537C" w:rsidP="00AB537C" w:rsidR="00AB537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AB537C" w:rsidP="00AB537C" w:rsidR="00AB537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AB537C" w:rsidP="00AB537C" w:rsidR="00AB537C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AB537C" w:rsidP="00AB537C" w:rsidR="00AB537C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AB537C" w:rsidP="00AB537C" w:rsidR="00AB537C">
      <w:pPr>
        <w:jc w:val="both"/>
        <w:rPr>
          <w:rFonts w:hAnsi="Arial" w:ascii="Arial"/>
        </w:rPr>
      </w:pPr>
      <w:r>
        <w:rPr>
          <w:rFonts w:hAnsi="Arial" w:ascii="Arial"/>
        </w:rPr>
        <w:t>Bj.01.02.2017.g.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7C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4025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St-1116/2016-6</izvorni_sadrzaj>
    <derivirana_varijabla naziv="DomainObject.Oznaka_1">St-1116/2016-6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1116</izvorni_sadrzaj>
    <derivirana_varijabla naziv="DomainObject.Predmet.Broj_1">1116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St-1116/2016</izvorni_sadrzaj>
    <derivirana_varijabla naziv="DomainObject.Predmet.OznakaBroj_1">St-1116/2016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LARSEN d.o.o. zastupanog po punomoćniku Robert Žrvnar</izvorni_sadrzaj>
    <derivirana_varijabla naziv="DomainObject.Predmet.ProtustrankaFormated_1">  LARSEN d.o.o. zastupanog po punomoćniku Robert Žrvnar</derivirana_varijabla>
  </DomainObject.Predmet.ProtustrankaFormated>
  <DomainObject.Predmet.ProtustrankaFormatedOIB>
    <izvorni_sadrzaj>  LARSEN d.o.o., OIB 35129792440 zastupanog po punomoćniku Robert Žrvnar</izvorni_sadrzaj>
    <derivirana_varijabla naziv="DomainObject.Predmet.ProtustrankaFormatedOIB_1">  LARSEN d.o.o., OIB 35129792440 zastupanog po punomoćniku Robert Žrvnar</derivirana_varijabla>
  </DomainObject.Predmet.ProtustrankaFormatedOIB>
  <DomainObject.Predmet.ProtustrankaFormatedWithAdress>
    <izvorni_sadrzaj> LARSEN d.o.o., Marmontova aleja 1, 47000 Karlovac zastupanog po punomoćniku Robert Žrvnar</izvorni_sadrzaj>
    <derivirana_varijabla naziv="DomainObject.Predmet.ProtustrankaFormatedWithAdress_1"> LARSEN d.o.o., Marmontova aleja 1, 47000 Karlovac zastupanog po punomoćniku Robert Žrvnar</derivirana_varijabla>
  </DomainObject.Predmet.ProtustrankaFormatedWithAdress>
  <DomainObject.Predmet.ProtustrankaFormatedWithAdressOIB>
    <izvorni_sadrzaj> LARSEN d.o.o., OIB 35129792440, Marmontova aleja 1, 47000 Karlovac zastupanog po punomoćniku Robert Žrvnar</izvorni_sadrzaj>
    <derivirana_varijabla naziv="DomainObject.Predmet.ProtustrankaFormatedWithAdressOIB_1"> LARSEN d.o.o., OIB 35129792440, Marmontova aleja 1, 47000 Karlovac zastupanog po punomoćniku Robert Žrvnar</derivirana_varijabla>
  </DomainObject.Predmet.ProtustrankaFormatedWithAdressOIB>
  <DomainObject.Predmet.ProtustrankaWithAdress>
    <izvorni_sadrzaj>LARSEN d.o.o. Marmontova aleja 1, 47000 Karlovac</izvorni_sadrzaj>
    <derivirana_varijabla naziv="DomainObject.Predmet.ProtustrankaWithAdress_1">LARSEN d.o.o. Marmontova aleja 1, 47000 Karlovac</derivirana_varijabla>
  </DomainObject.Predmet.ProtustrankaWithAdress>
  <DomainObject.Predmet.ProtustrankaWithAdressOIB>
    <izvorni_sadrzaj>LARSEN d.o.o., OIB 35129792440, Marmontova aleja 1, 47000 Karlovac</izvorni_sadrzaj>
    <derivirana_varijabla naziv="DomainObject.Predmet.ProtustrankaWithAdressOIB_1">LARSEN d.o.o., OIB 35129792440, Marmontova aleja 1, 47000 Karlovac</derivirana_varijabla>
  </DomainObject.Predmet.ProtustrankaWithAdressOIB>
  <DomainObject.Predmet.ProtustrankaNazivFormated>
    <izvorni_sadrzaj>LARSEN d.o.o.</izvorni_sadrzaj>
    <derivirana_varijabla naziv="DomainObject.Predmet.ProtustrankaNazivFormated_1">LARSEN d.o.o.</derivirana_varijabla>
  </DomainObject.Predmet.ProtustrankaNazivFormated>
  <DomainObject.Predmet.ProtustrankaNazivFormatedOIB>
    <izvorni_sadrzaj>LARSEN d.o.o., OIB 35129792440</izvorni_sadrzaj>
    <derivirana_varijabla naziv="DomainObject.Predmet.ProtustrankaNazivFormatedOIB_1">LARSEN d.o.o., OIB 35129792440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LARSEN d.o.o. zastupanog po punomoćniku Robert Žrvnar</item>
    </izvorni_sadrzaj>
    <derivirana_varijabla naziv="DomainObject.Predmet.ProtuStrankaListFormated_1">
      <item>LARSEN d.o.o. zastupanog po punomoćniku Robert Žrvnar</item>
    </derivirana_varijabla>
  </DomainObject.Predmet.ProtuStrankaListFormated>
  <DomainObject.Predmet.ProtuStrankaListFormatedOIB>
    <izvorni_sadrzaj>
      <item>LARSEN d.o.o., OIB 35129792440 zastupanog po punomoćniku Robert Žrvnar</item>
    </izvorni_sadrzaj>
    <derivirana_varijabla naziv="DomainObject.Predmet.ProtuStrankaListFormatedOIB_1">
      <item>LARSEN d.o.o., OIB 35129792440 zastupanog po punomoćniku Robert Žrvnar</item>
    </derivirana_varijabla>
  </DomainObject.Predmet.ProtuStrankaListFormatedOIB>
  <DomainObject.Predmet.ProtuStrankaListFormatedWithAdress>
    <izvorni_sadrzaj>
      <item>LARSEN d.o.o., Marmontova aleja 1, 47000 Karlovac zastupanog po punomoćniku Robert Žrvnar</item>
    </izvorni_sadrzaj>
    <derivirana_varijabla naziv="DomainObject.Predmet.ProtuStrankaListFormatedWithAdress_1">
      <item>LARSEN d.o.o., Marmontova aleja 1, 47000 Karlovac zastupanog po punomoćniku Robert Žrvnar</item>
    </derivirana_varijabla>
  </DomainObject.Predmet.ProtuStrankaListFormatedWithAdress>
  <DomainObject.Predmet.ProtuStrankaListFormatedWithAdressOIB>
    <izvorni_sadrzaj>
      <item>LARSEN d.o.o., OIB 35129792440, Marmontova aleja 1, 47000 Karlovac zastupanog po punomoćniku Robert Žrvnar</item>
    </izvorni_sadrzaj>
    <derivirana_varijabla naziv="DomainObject.Predmet.ProtuStrankaListFormatedWithAdressOIB_1">
      <item>LARSEN d.o.o., OIB 35129792440, Marmontova aleja 1, 47000 Karlovac zastupanog po punomoćniku Robert Žrvnar</item>
    </derivirana_varijabla>
  </DomainObject.Predmet.ProtuStrankaListFormatedWithAdressOIB>
  <DomainObject.Predmet.ProtuStrankaListNazivFormated>
    <izvorni_sadrzaj>
      <item>LARSEN d.o.o.</item>
    </izvorni_sadrzaj>
    <derivirana_varijabla naziv="DomainObject.Predmet.ProtuStrankaListNazivFormated_1">
      <item>LARSEN d.o.o.</item>
    </derivirana_varijabla>
  </DomainObject.Predmet.ProtuStrankaListNazivFormated>
  <DomainObject.Predmet.ProtuStrankaListNazivFormatedOIB>
    <izvorni_sadrzaj>
      <item>LARSEN d.o.o., OIB 35129792440</item>
    </izvorni_sadrzaj>
    <derivirana_varijabla naziv="DomainObject.Predmet.ProtuStrankaListNazivFormatedOIB_1">
      <item>LARSEN d.o.o., OIB 35129792440</item>
    </derivirana_varijabla>
  </DomainObject.Predmet.ProtuStrankaListNazivFormatedOIB>
  <DomainObject.Predmet.OstaliListFormated>
    <izvorni_sadrzaj>
      <item>Robert Žrvnar punomoćnik sudionika u postupku LARSEN d.o.o.</item>
    </izvorni_sadrzaj>
    <derivirana_varijabla naziv="DomainObject.Predmet.OstaliListFormated_1">
      <item>Robert Žrvnar punomoćnik sudionika u postupku LARSEN d.o.o.</item>
    </derivirana_varijabla>
  </DomainObject.Predmet.OstaliListFormated>
  <DomainObject.Predmet.OstaliListFormatedOIB>
    <izvorni_sadrzaj>
      <item>Robert Žrvnar, OIB 59798962501 punomoćnik sudionika u postupku LARSEN d.o.o.</item>
    </izvorni_sadrzaj>
    <derivirana_varijabla naziv="DomainObject.Predmet.OstaliListFormatedOIB_1">
      <item>Robert Žrvnar, OIB 59798962501 punomoćnik sudionika u postupku LARSEN d.o.o.</item>
    </derivirana_varijabla>
  </DomainObject.Predmet.OstaliListFormatedOIB>
  <DomainObject.Predmet.OstaliListFormatedWithAdress>
    <izvorni_sadrzaj>
      <item>Robert Žrvnar, Marmontova aleja 1., 47000 Karlovac punomoćnik sudionika u postupku LARSEN d.o.o.</item>
    </izvorni_sadrzaj>
    <derivirana_varijabla naziv="DomainObject.Predmet.OstaliListFormatedWithAdress_1">
      <item>Robert Žrvnar, Marmontova aleja 1., 47000 Karlovac punomoćnik sudionika u postupku LARSEN d.o.o.</item>
    </derivirana_varijabla>
  </DomainObject.Predmet.OstaliListFormatedWithAdress>
  <DomainObject.Predmet.OstaliListFormatedWithAdressOIB>
    <izvorni_sadrzaj>
      <item>Robert Žrvnar, OIB 59798962501, Marmontova aleja 1., 47000 Karlovac punomoćnik sudionika u postupku LARSEN d.o.o.</item>
    </izvorni_sadrzaj>
    <derivirana_varijabla naziv="DomainObject.Predmet.OstaliListFormatedWithAdressOIB_1">
      <item>Robert Žrvnar, OIB 59798962501, Marmontova aleja 1., 47000 Karlovac punomoćnik sudionika u postupku LARSEN d.o.o.</item>
    </derivirana_varijabla>
  </DomainObject.Predmet.OstaliListFormatedWithAdressOIB>
  <DomainObject.Predmet.OstaliListNazivFormated>
    <izvorni_sadrzaj>
      <item>Robert Žrvnar</item>
    </izvorni_sadrzaj>
    <derivirana_varijabla naziv="DomainObject.Predmet.OstaliListNazivFormated_1">
      <item>Robert Žrvnar</item>
    </derivirana_varijabla>
  </DomainObject.Predmet.OstaliListNazivFormated>
  <DomainObject.Predmet.OstaliListNazivFormatedOIB>
    <izvorni_sadrzaj>
      <item>Robert Žrvnar, OIB 59798962501</item>
    </izvorni_sadrzaj>
    <derivirana_varijabla naziv="DomainObject.Predmet.OstaliListNazivFormatedOIB_1">
      <item>Robert Žrvnar, OIB 59798962501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St-1116/2016-6</izvorni_sadrzaj>
    <derivirana_varijabla naziv="DomainObject.PoslovniBrojDokumenta_1">St-1116/2016-6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LARSEN d.o.o.</izvorni_sadrzaj>
    <derivirana_varijabla naziv="DomainObject.Predmet.ProtustrankaIDrugi_1">LARSEN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LARSEN d.o.o., OIB 35129792440, Marmontova aleja 1, 47000 Karlovac</izvorni_sadrzaj>
    <derivirana_varijabla naziv="DomainObject.Predmet.ProtustrankaIDrugiAdressOIB_1">LARSEN d.o.o., OIB 35129792440, Marmontova aleja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LARSEN d.o.o.</item>
      <item>FINA regionalni centar Zagreb, podružnica Karlovac</item>
      <item>Robert Žrvnar</item>
    </izvorni_sadrzaj>
    <derivirana_varijabla naziv="DomainObject.Predmet.SudioniciListNaziv_1">
      <item>LARSEN d.o.o.</item>
      <item>FINA regionalni centar Zagreb, podružnica Karlovac</item>
      <item>Robert Žrvnar</item>
    </derivirana_varijabla>
  </DomainObject.Predmet.SudioniciListNaziv>
  <DomainObject.Predmet.SudioniciListAdressOIB>
    <izvorni_sadrzaj>
      <item>LARSEN d.o.o., OIB 35129792440, Marmontova aleja 1,47000 Karlovac</item>
      <item>FINA regionalni centar Zagreb, podružnica Karlovac, OIB 85821130368, Vitezovićeva 1,47000 Karlovac</item>
      <item>Robert Žrvnar, OIB 59798962501, Marmontova aleja 1.,47000 Karlovac</item>
    </izvorni_sadrzaj>
    <derivirana_varijabla naziv="DomainObject.Predmet.SudioniciListAdressOIB_1">
      <item>LARSEN d.o.o., OIB 35129792440, Marmontova aleja 1,47000 Karlovac</item>
      <item>FINA regionalni centar Zagreb, podružnica Karlovac, OIB 85821130368, Vitezovićeva 1,47000 Karlovac</item>
      <item>Robert Žrvnar, OIB 59798962501, Marmontova aleja 1.,47000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18BFD2-78EB-4EDF-B1DE-8BE70F32B7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654</properties:Words>
  <properties:Characters>3776</properties:Characters>
  <properties:Lines>93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2017-02-01T11:48:00Z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St-1116/2016-6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