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9a99" w14:paraId="6919a99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083F1F">
        <w:t>23</w:t>
      </w:r>
      <w:r w:rsidR="008F361F">
        <w:t>07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</w:t>
      </w:r>
      <w:r w:rsidR="00F5690F">
        <w:t>Rijeka</w:t>
      </w:r>
      <w:r>
        <w:t xml:space="preserve"> Podružnica </w:t>
      </w:r>
      <w:r w:rsidR="00F5690F">
        <w:t>Pula</w:t>
      </w:r>
      <w:r>
        <w:t xml:space="preserve">, </w:t>
      </w:r>
      <w:proofErr w:type="spellStart"/>
      <w:r w:rsidR="00F5690F" w:rsidRPr="00BD45D9">
        <w:t>Giardini</w:t>
      </w:r>
      <w:proofErr w:type="spellEnd"/>
      <w:r w:rsidR="009875D6" w:rsidRPr="00BD45D9">
        <w:t xml:space="preserve"> </w:t>
      </w:r>
      <w:r w:rsidR="00F5690F" w:rsidRPr="00BD45D9">
        <w:t>5, Pula</w:t>
      </w:r>
      <w:r w:rsidR="002A15EC" w:rsidRPr="00BD45D9">
        <w:t>,</w:t>
      </w:r>
      <w:r w:rsidRPr="00BD45D9">
        <w:t xml:space="preserve"> za pokretanje skraćenog stečajnog postupka nad dužnikom </w:t>
      </w:r>
      <w:r w:rsidR="00BD45D9" w:rsidRPr="00BD45D9">
        <w:rPr>
          <w:b/>
        </w:rPr>
        <w:t>UDRUGA MLADIH SIDRO</w:t>
      </w:r>
      <w:r w:rsidRPr="00BD45D9">
        <w:rPr>
          <w:b/>
        </w:rPr>
        <w:t xml:space="preserve">, </w:t>
      </w:r>
      <w:r w:rsidR="00BD45D9" w:rsidRPr="00BD45D9">
        <w:rPr>
          <w:b/>
        </w:rPr>
        <w:t>Veliki trg 1, Novigrad</w:t>
      </w:r>
      <w:r w:rsidRPr="00BD45D9">
        <w:rPr>
          <w:b/>
        </w:rPr>
        <w:t xml:space="preserve">, </w:t>
      </w:r>
      <w:r w:rsidR="00BD45D9" w:rsidRPr="00BD45D9">
        <w:rPr>
          <w:b/>
        </w:rPr>
        <w:t xml:space="preserve">Registarski broj: 18001486, </w:t>
      </w:r>
      <w:r w:rsidR="00BD45D9" w:rsidRPr="00BD45D9">
        <w:rPr>
          <w:b/>
          <w:bCs/>
        </w:rPr>
        <w:t xml:space="preserve">OIB: </w:t>
      </w:r>
      <w:r w:rsidR="00BD45D9" w:rsidRPr="00BD45D9">
        <w:rPr>
          <w:b/>
        </w:rPr>
        <w:t>77844528773</w:t>
      </w:r>
      <w:r w:rsidRPr="00BD45D9">
        <w:t xml:space="preserve">, temeljem članka 430. Stečajnog zakona („Narodne novine“ 71/15), dana </w:t>
      </w:r>
      <w:r w:rsidR="00A67E15" w:rsidRPr="00BD45D9">
        <w:t>1</w:t>
      </w:r>
      <w:r w:rsidR="00815658" w:rsidRPr="00BD45D9">
        <w:t>4</w:t>
      </w:r>
      <w:r w:rsidRPr="00BD45D9">
        <w:t>.</w:t>
      </w:r>
      <w:r>
        <w:t xml:space="preserve"> </w:t>
      </w:r>
      <w:r w:rsidR="00A67E15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3406B4">
        <w:rPr>
          <w:bCs/>
        </w:rPr>
        <w:t xml:space="preserve">dužnika </w:t>
      </w:r>
      <w:r w:rsidR="00BD45D9" w:rsidRPr="00BD45D9">
        <w:rPr>
          <w:b/>
        </w:rPr>
        <w:t xml:space="preserve">UDRUGA MLADIH SIDRO, Veliki trg 1, Novigrad, Registarski broj: 18001486, </w:t>
      </w:r>
      <w:r w:rsidR="00BD45D9" w:rsidRPr="00BD45D9">
        <w:rPr>
          <w:b/>
          <w:bCs/>
        </w:rPr>
        <w:t xml:space="preserve">OIB: </w:t>
      </w:r>
      <w:r w:rsidR="00BD45D9" w:rsidRPr="00BD45D9">
        <w:rPr>
          <w:b/>
        </w:rPr>
        <w:t>77844528773</w:t>
      </w:r>
      <w:r>
        <w:t xml:space="preserve">, iznosi </w:t>
      </w:r>
      <w:r w:rsidR="00BD45D9">
        <w:t>5.385,66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224457">
        <w:t>– predsjednik udruge Leo Anđ</w:t>
      </w:r>
      <w:r w:rsidR="00224457" w:rsidRPr="00224457">
        <w:t>elkovi</w:t>
      </w:r>
      <w:r w:rsidR="00224457">
        <w:t>ć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083F1F">
        <w:t>23</w:t>
      </w:r>
      <w:r w:rsidR="008F361F">
        <w:t>07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1A4457">
        <w:t>14.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847132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76D6" w:rsidR="009E76D6">
      <w:r>
        <w:separator/>
      </w:r>
    </w:p>
  </w:endnote>
  <w:endnote w:id="0" w:type="continuationSeparator">
    <w:p w:rsidRDefault="009E76D6" w:rsidR="009E7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76D6" w:rsidR="009E76D6">
      <w:r>
        <w:separator/>
      </w:r>
    </w:p>
  </w:footnote>
  <w:footnote w:id="0" w:type="continuationSeparator">
    <w:p w:rsidRDefault="009E76D6" w:rsidR="009E76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3F92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83F1F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165F3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3DB7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4457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457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5FC"/>
    <w:rsid w:val="00286A82"/>
    <w:rsid w:val="00291312"/>
    <w:rsid w:val="00294CF4"/>
    <w:rsid w:val="00294D7E"/>
    <w:rsid w:val="00295281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2D61"/>
    <w:rsid w:val="002D356C"/>
    <w:rsid w:val="002D6509"/>
    <w:rsid w:val="002D7681"/>
    <w:rsid w:val="002E29C8"/>
    <w:rsid w:val="002E4C0B"/>
    <w:rsid w:val="002E5F80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06B4"/>
    <w:rsid w:val="00342079"/>
    <w:rsid w:val="003445D8"/>
    <w:rsid w:val="00352175"/>
    <w:rsid w:val="00357DCD"/>
    <w:rsid w:val="003612A7"/>
    <w:rsid w:val="0036254B"/>
    <w:rsid w:val="0036640C"/>
    <w:rsid w:val="003716A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38AC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1723B"/>
    <w:rsid w:val="005204E0"/>
    <w:rsid w:val="0052399B"/>
    <w:rsid w:val="005315D5"/>
    <w:rsid w:val="00532E0A"/>
    <w:rsid w:val="00534964"/>
    <w:rsid w:val="0053545A"/>
    <w:rsid w:val="00535544"/>
    <w:rsid w:val="00535693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E641C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1FC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16E77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607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24159"/>
    <w:rsid w:val="00830352"/>
    <w:rsid w:val="00832C4F"/>
    <w:rsid w:val="008337E4"/>
    <w:rsid w:val="00835E87"/>
    <w:rsid w:val="00836CE2"/>
    <w:rsid w:val="0084069A"/>
    <w:rsid w:val="008413EE"/>
    <w:rsid w:val="00842B48"/>
    <w:rsid w:val="00847132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361F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2680A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1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875D6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E76D6"/>
    <w:rsid w:val="009F121B"/>
    <w:rsid w:val="009F3D4F"/>
    <w:rsid w:val="009F4E9F"/>
    <w:rsid w:val="00A009CD"/>
    <w:rsid w:val="00A01AF3"/>
    <w:rsid w:val="00A0367A"/>
    <w:rsid w:val="00A051C9"/>
    <w:rsid w:val="00A06870"/>
    <w:rsid w:val="00A0749A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67E15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311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8BE"/>
    <w:rsid w:val="00B76E18"/>
    <w:rsid w:val="00B77487"/>
    <w:rsid w:val="00B82540"/>
    <w:rsid w:val="00B836C5"/>
    <w:rsid w:val="00B86000"/>
    <w:rsid w:val="00B924D5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45D9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34A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3F9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766EC"/>
    <w:rsid w:val="00C8590C"/>
    <w:rsid w:val="00C86BF6"/>
    <w:rsid w:val="00C87B21"/>
    <w:rsid w:val="00C91FAA"/>
    <w:rsid w:val="00C923C7"/>
    <w:rsid w:val="00C9566A"/>
    <w:rsid w:val="00C9607B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5E83"/>
    <w:rsid w:val="00EA7498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690F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E440B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2D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2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2D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2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2307</izvorni_sadrzaj>
    <derivirana_varijabla naziv="DomainObject.Predmet.Broj_1">2307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St-2307/2016</izvorni_sadrzaj>
    <derivirana_varijabla naziv="DomainObject.Predmet.OznakaBroj_1">St-2307/2016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SIDRO, NOVIGRAD</izvorni_sadrzaj>
    <derivirana_varijabla naziv="DomainObject.Predmet.ProtustrankaFormated_1">  UDRUGA MLADIH SIDRO, NOVIGRAD</derivirana_varijabla>
  </DomainObject.Predmet.ProtustrankaFormated>
  <DomainObject.Predmet.ProtustrankaFormatedOIB>
    <izvorni_sadrzaj>  UDRUGA MLADIH SIDRO, NOVIGRAD, OIB 77844528773</izvorni_sadrzaj>
    <derivirana_varijabla naziv="DomainObject.Predmet.ProtustrankaFormatedOIB_1">  UDRUGA MLADIH SIDRO, NOVIGRAD, OIB 77844528773</derivirana_varijabla>
  </DomainObject.Predmet.ProtustrankaFormatedOIB>
  <DomainObject.Predmet.ProtustrankaFormatedWithAdress>
    <izvorni_sadrzaj> UDRUGA MLADIH SIDRO, NOVIGRAD, Veliki trg 1, 52466 Novigrad</izvorni_sadrzaj>
    <derivirana_varijabla naziv="DomainObject.Predmet.ProtustrankaFormatedWithAdress_1"> UDRUGA MLADIH SIDRO, NOVIGRAD, Veliki trg 1, 52466 Novigrad</derivirana_varijabla>
  </DomainObject.Predmet.ProtustrankaFormatedWithAdress>
  <DomainObject.Predmet.ProtustrankaFormatedWithAdressOIB>
    <izvorni_sadrzaj> UDRUGA MLADIH SIDRO, NOVIGRAD, OIB 77844528773, Veliki trg 1, 52466 Novigrad</izvorni_sadrzaj>
    <derivirana_varijabla naziv="DomainObject.Predmet.ProtustrankaFormatedWithAdressOIB_1"> UDRUGA MLADIH SIDRO, NOVIGRAD, OIB 77844528773, Veliki trg 1, 52466 Novigrad</derivirana_varijabla>
  </DomainObject.Predmet.ProtustrankaFormatedWithAdressOIB>
  <DomainObject.Predmet.ProtustrankaWithAdress>
    <izvorni_sadrzaj>UDRUGA MLADIH SIDRO, NOVIGRAD Veliki trg 1, 52466 Novigrad</izvorni_sadrzaj>
    <derivirana_varijabla naziv="DomainObject.Predmet.ProtustrankaWithAdress_1">UDRUGA MLADIH SIDRO, NOVIGRAD Veliki trg 1, 52466 Novigrad</derivirana_varijabla>
  </DomainObject.Predmet.ProtustrankaWithAdress>
  <DomainObject.Predmet.ProtustrankaWithAdressOIB>
    <izvorni_sadrzaj>UDRUGA MLADIH SIDRO, NOVIGRAD, OIB 77844528773, Veliki trg 1, 52466 Novigrad</izvorni_sadrzaj>
    <derivirana_varijabla naziv="DomainObject.Predmet.ProtustrankaWithAdressOIB_1">UDRUGA MLADIH SIDRO, NOVIGRAD, OIB 77844528773, Veliki trg 1, 52466 Novigrad</derivirana_varijabla>
  </DomainObject.Predmet.ProtustrankaWithAdressOIB>
  <DomainObject.Predmet.ProtustrankaNazivFormated>
    <izvorni_sadrzaj>UDRUGA MLADIH SIDRO, NOVIGRAD</izvorni_sadrzaj>
    <derivirana_varijabla naziv="DomainObject.Predmet.ProtustrankaNazivFormated_1">UDRUGA MLADIH SIDRO, NOVIGRAD</derivirana_varijabla>
  </DomainObject.Predmet.ProtustrankaNazivFormated>
  <DomainObject.Predmet.ProtustrankaNazivFormatedOIB>
    <izvorni_sadrzaj>UDRUGA MLADIH SIDRO, NOVIGRAD, OIB 77844528773</izvorni_sadrzaj>
    <derivirana_varijabla naziv="DomainObject.Predmet.ProtustrankaNazivFormatedOIB_1">UDRUGA MLADIH SIDRO, NOVIGRAD, OIB 77844528773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UDRUGA MLADIH SIDRO, NOVIGRAD</item>
    </izvorni_sadrzaj>
    <derivirana_varijabla naziv="DomainObject.Predmet.ProtuStrankaListFormated_1">
      <item>UDRUGA MLADIH SIDRO, NOVIGRAD</item>
    </derivirana_varijabla>
  </DomainObject.Predmet.ProtuStrankaListFormated>
  <DomainObject.Predmet.ProtuStrankaListFormatedOIB>
    <izvorni_sadrzaj>
      <item>UDRUGA MLADIH SIDRO, NOVIGRAD, OIB 77844528773</item>
    </izvorni_sadrzaj>
    <derivirana_varijabla naziv="DomainObject.Predmet.ProtuStrankaListFormatedOIB_1">
      <item>UDRUGA MLADIH SIDRO, NOVIGRAD, OIB 77844528773</item>
    </derivirana_varijabla>
  </DomainObject.Predmet.ProtuStrankaListFormatedOIB>
  <DomainObject.Predmet.ProtuStrankaListFormatedWithAdress>
    <izvorni_sadrzaj>
      <item>UDRUGA MLADIH SIDRO, NOVIGRAD, Veliki trg 1, 52466 Novigrad</item>
    </izvorni_sadrzaj>
    <derivirana_varijabla naziv="DomainObject.Predmet.ProtuStrankaListFormatedWithAdress_1">
      <item>UDRUGA MLADIH SIDRO, NOVIGRAD, Veliki trg 1, 52466 Novigrad</item>
    </derivirana_varijabla>
  </DomainObject.Predmet.ProtuStrankaListFormatedWithAdress>
  <DomainObject.Predmet.ProtuStrankaListFormatedWithAdressOIB>
    <izvorni_sadrzaj>
      <item>UDRUGA MLADIH SIDRO, NOVIGRAD, OIB 77844528773, Veliki trg 1, 52466 Novigrad</item>
    </izvorni_sadrzaj>
    <derivirana_varijabla naziv="DomainObject.Predmet.ProtuStrankaListFormatedWithAdressOIB_1">
      <item>UDRUGA MLADIH SIDRO, NOVIGRAD, OIB 77844528773, Veliki trg 1, 52466 Novigrad</item>
    </derivirana_varijabla>
  </DomainObject.Predmet.ProtuStrankaListFormatedWithAdressOIB>
  <DomainObject.Predmet.ProtuStrankaListNazivFormated>
    <izvorni_sadrzaj>
      <item>UDRUGA MLADIH SIDRO, NOVIGRAD</item>
    </izvorni_sadrzaj>
    <derivirana_varijabla naziv="DomainObject.Predmet.ProtuStrankaListNazivFormated_1">
      <item>UDRUGA MLADIH SIDRO, NOVIGRAD</item>
    </derivirana_varijabla>
  </DomainObject.Predmet.ProtuStrankaListNazivFormated>
  <DomainObject.Predmet.ProtuStrankaListNazivFormatedOIB>
    <izvorni_sadrzaj>
      <item>UDRUGA MLADIH SIDRO, NOVIGRAD, OIB 77844528773</item>
    </izvorni_sadrzaj>
    <derivirana_varijabla naziv="DomainObject.Predmet.ProtuStrankaListNazivFormatedOIB_1">
      <item>UDRUGA MLADIH SIDRO, NOVIGRAD, OIB 77844528773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UDRUGA MLADIH SIDRO, NOVIGRAD</izvorni_sadrzaj>
    <derivirana_varijabla naziv="DomainObject.Predmet.ProtustrankaIDrugi_1">UDRUGA MLADIH SIDRO, NOVIGRAD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UDRUGA MLADIH SIDRO, NOVIGRAD, OIB 77844528773, Veliki trg 1, 52466 Novigrad</izvorni_sadrzaj>
    <derivirana_varijabla naziv="DomainObject.Predmet.ProtustrankaIDrugiAdressOIB_1">UDRUGA MLADIH SIDRO, NOVIGRAD, OIB 77844528773, Veliki trg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UDRUGA MLADIH SIDRO, NOVIGRAD</item>
    </izvorni_sadrzaj>
    <derivirana_varijabla naziv="DomainObject.Predmet.SudioniciListNaziv_1">
      <item>FINA, RC RIJEKA, PODRUŽNICA PULA, PULA</item>
      <item>UDRUGA MLADIH SIDRO, NOVIGRAD</item>
    </derivirana_varijabla>
  </DomainObject.Predmet.SudioniciListNaziv>
  <DomainObject.Predmet.SudioniciListAdressOIB>
    <izvorni_sadrzaj>
      <item>FINA, RC RIJEKA, PODRUŽNICA PULA, PULA, OIB 85821130368, Giardini 5,52100 Pula</item>
      <item>UDRUGA MLADIH SIDRO, NOVIGRAD, OIB 77844528773, Veliki trg 1,52466 Novigrad</item>
    </izvorni_sadrzaj>
    <derivirana_varijabla naziv="DomainObject.Predmet.SudioniciListAdressOIB_1">
      <item>FINA, RC RIJEKA, PODRUŽNICA PULA, PULA, OIB 85821130368, Giardini 5,52100 Pula</item>
      <item>UDRUGA MLADIH SIDRO, NOVIGRAD, OIB 77844528773, Veliki trg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77844528773</item>
    </izvorni_sadrzaj>
    <derivirana_varijabla naziv="DomainObject.Predmet.SudioniciListNazivOIB_1">
      <item>, OIB 85821130368</item>
      <item>, OIB 77844528773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1907</properties:Characters>
  <properties:Lines>47</properties:Lines>
  <properties:Paragraphs>16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2016-10-14T08:25:00Z</dcterms:modified>
  <cp:revision>122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