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867a" w14:paraId="63b867a" w:rsidRDefault="00A6139B" w:rsidP="00924FFF" w:rsidR="00924FFF" w:rsidRPr="00680961">
      <w:pPr>
        <w15:collapsed w:val="false"/>
        <w:rPr>
          <w:rFonts w:cs="Arial" w:hAnsi="Arial" w:ascii="Arial"/>
        </w:rPr>
      </w:pPr>
      <w:bookmarkStart w:name="_GoBack" w:id="0"/>
      <w:bookmarkEnd w:id="0"/>
      <w:r w:rsidRPr="00680961">
        <w:rPr>
          <w:rFonts w:cs="Arial" w:hAnsi="Arial" w:ascii="Arial"/>
        </w:rPr>
        <w:tab/>
      </w:r>
    </w:p>
    <w:p w:rsidRDefault="00924FFF" w:rsidP="00924FFF" w:rsidR="00924FFF" w:rsidRPr="00680961">
      <w:pPr>
        <w:rPr>
          <w:rFonts w:cs="Arial" w:hAnsi="Arial" w:ascii="Arial"/>
        </w:rPr>
      </w:pPr>
    </w:p>
    <w:p w:rsidRDefault="00924FFF" w:rsidP="00924FFF" w:rsidR="00924FFF" w:rsidRPr="00680961"/>
    <w:p w:rsidRDefault="009174FA" w:rsidP="00924FFF" w:rsidR="009174FA" w:rsidRPr="00680961">
      <w:pPr>
        <w:rPr>
          <w:b/>
          <w:bCs/>
        </w:rPr>
      </w:pPr>
    </w:p>
    <w:p w:rsidRDefault="00924FFF" w:rsidP="00924FFF" w:rsidR="00924FFF" w:rsidRPr="00680961">
      <w:pPr>
        <w:rPr>
          <w:bCs/>
        </w:rPr>
      </w:pPr>
      <w:r w:rsidRPr="00680961">
        <w:rPr>
          <w:bCs/>
        </w:rPr>
        <w:t>REPUBLIKA HRVATSKA</w:t>
      </w:r>
    </w:p>
    <w:p w:rsidRDefault="00924FFF" w:rsidP="00924FFF" w:rsidR="00924FFF" w:rsidRPr="00680961">
      <w:r w:rsidRPr="00680961">
        <w:rPr>
          <w:bCs/>
        </w:rPr>
        <w:t>TRGOVAČKI SUD U ZADRU</w:t>
      </w:r>
      <w:r w:rsidRPr="00680961">
        <w:rPr>
          <w:bCs/>
        </w:rPr>
        <w:tab/>
      </w:r>
      <w:r w:rsidRPr="00680961">
        <w:tab/>
      </w:r>
      <w:r w:rsidRPr="00680961">
        <w:tab/>
      </w:r>
      <w:r w:rsidRPr="00680961">
        <w:tab/>
      </w:r>
      <w:r w:rsidRPr="00680961">
        <w:tab/>
      </w:r>
      <w:r w:rsidRPr="00680961">
        <w:tab/>
      </w:r>
    </w:p>
    <w:p w:rsidRDefault="009B1942" w:rsidP="009B1942" w:rsidR="009B1942" w:rsidRPr="00680961">
      <w:r w:rsidRPr="00680961">
        <w:t>Dr. Franje Tuđmana 35</w:t>
      </w:r>
      <w:r w:rsidRPr="00680961">
        <w:tab/>
      </w:r>
      <w:r w:rsidRPr="00680961">
        <w:tab/>
      </w:r>
    </w:p>
    <w:p w:rsidRDefault="009B1942" w:rsidP="009B1942" w:rsidR="009B1942" w:rsidRPr="00680961"/>
    <w:p w:rsidRDefault="009B1942" w:rsidP="009B1942" w:rsidR="009B1942" w:rsidRPr="00680961">
      <w:pPr>
        <w:jc w:val="center"/>
        <w:rPr>
          <w:bCs/>
        </w:rPr>
      </w:pPr>
      <w:r w:rsidRPr="00680961">
        <w:rPr>
          <w:bCs/>
        </w:rPr>
        <w:t>R E P U B L I K A   H R V A T S K A</w:t>
      </w:r>
    </w:p>
    <w:p w:rsidRDefault="009B1942" w:rsidP="009B1942" w:rsidR="009B1942" w:rsidRPr="00680961">
      <w:pPr>
        <w:jc w:val="center"/>
        <w:rPr>
          <w:bCs/>
        </w:rPr>
      </w:pPr>
    </w:p>
    <w:p w:rsidRDefault="00924FFF" w:rsidP="00924FFF" w:rsidR="00924FFF" w:rsidRPr="00680961">
      <w:pPr>
        <w:jc w:val="center"/>
        <w:rPr>
          <w:bCs/>
        </w:rPr>
      </w:pPr>
      <w:r w:rsidRPr="00680961">
        <w:rPr>
          <w:bCs/>
        </w:rPr>
        <w:t>R J E Š E N J E</w:t>
      </w:r>
    </w:p>
    <w:p w:rsidRDefault="00680961" w:rsidP="00680961" w:rsidR="00680961" w:rsidRPr="00680961"/>
    <w:p w:rsidRDefault="008A460C" w:rsidP="008A460C" w:rsidR="008A460C">
      <w:pPr>
        <w:ind w:firstLine="708"/>
        <w:jc w:val="both"/>
      </w:pPr>
      <w:r>
        <w:t xml:space="preserve">Trgovački sud u Zadru, po sutkinji Ana Markač, u stečajnom postupku nad stečajnim dužnikom POTKONJE jednostavno društvo s ograničenom odgovornošću za proizvodnju i usluge u stečaju, Knin, Ul. Sv. Ante 34, OIB:14028668713, kojeg zastupa stečajna upraviteljica </w:t>
      </w:r>
      <w:proofErr w:type="spellStart"/>
      <w:r>
        <w:t>mr.sc</w:t>
      </w:r>
      <w:proofErr w:type="spellEnd"/>
      <w:r>
        <w:t xml:space="preserve">. Sandra Gregorić Jelinek iz Zagreba, 5. prosinca 2018.,  </w:t>
      </w:r>
    </w:p>
    <w:p w:rsidRDefault="00455E67" w:rsidP="00455E67" w:rsidR="00455E67" w:rsidRPr="00680961">
      <w:pPr>
        <w:ind w:firstLine="708"/>
        <w:jc w:val="both"/>
      </w:pPr>
    </w:p>
    <w:p w:rsidRDefault="00DA72D5" w:rsidP="00DA72D5" w:rsidR="00DA72D5" w:rsidRPr="00680961">
      <w:pPr>
        <w:jc w:val="center"/>
        <w:rPr>
          <w:rFonts w:cstheme="majorBidi" w:hAnsiTheme="majorBidi" w:asciiTheme="majorBidi"/>
        </w:rPr>
      </w:pPr>
      <w:r w:rsidRPr="00680961">
        <w:rPr>
          <w:rFonts w:cstheme="majorBidi" w:hAnsiTheme="majorBidi" w:asciiTheme="majorBidi"/>
        </w:rPr>
        <w:t>r i j e š i o  j e</w:t>
      </w:r>
    </w:p>
    <w:p w:rsidRDefault="00DA72D5" w:rsidP="00DA72D5" w:rsidR="00DA72D5" w:rsidRPr="00680961">
      <w:pPr>
        <w:jc w:val="center"/>
        <w:rPr>
          <w:rFonts w:cstheme="majorBidi" w:hAnsiTheme="majorBidi" w:asciiTheme="majorBidi"/>
          <w:b/>
        </w:rPr>
      </w:pPr>
    </w:p>
    <w:p w:rsidRDefault="00B55989" w:rsidP="00B96E4F" w:rsidR="00DA72D5" w:rsidRPr="00680961">
      <w:pPr>
        <w:jc w:val="both"/>
      </w:pPr>
      <w:r w:rsidRPr="00680961">
        <w:rPr>
          <w:rFonts w:cstheme="majorBidi" w:hAnsiTheme="majorBidi" w:asciiTheme="majorBidi"/>
        </w:rPr>
        <w:t>I.</w:t>
      </w:r>
      <w:r w:rsidRPr="00680961">
        <w:rPr>
          <w:rFonts w:cstheme="majorBidi" w:hAnsiTheme="majorBidi" w:asciiTheme="majorBidi"/>
        </w:rPr>
        <w:tab/>
      </w:r>
      <w:r w:rsidR="00DA72D5" w:rsidRPr="00680961">
        <w:rPr>
          <w:rFonts w:cstheme="majorBidi" w:hAnsiTheme="majorBidi" w:asciiTheme="majorBidi"/>
        </w:rPr>
        <w:t>Stečajno</w:t>
      </w:r>
      <w:r w:rsidR="008A460C">
        <w:rPr>
          <w:rFonts w:cstheme="majorBidi" w:hAnsiTheme="majorBidi" w:asciiTheme="majorBidi"/>
        </w:rPr>
        <w:t xml:space="preserve">j upraviteljici </w:t>
      </w:r>
      <w:proofErr w:type="spellStart"/>
      <w:r w:rsidR="00AA17E3">
        <w:t>mr.sc</w:t>
      </w:r>
      <w:proofErr w:type="spellEnd"/>
      <w:r w:rsidR="00AA17E3">
        <w:t>. Sandri</w:t>
      </w:r>
      <w:r w:rsidR="008A460C">
        <w:t xml:space="preserve"> Gregorić Jelinek iz Zagreba, </w:t>
      </w:r>
      <w:proofErr w:type="spellStart"/>
      <w:r w:rsidR="002C4AAC" w:rsidRPr="00FF37A0">
        <w:t>Klenovac</w:t>
      </w:r>
      <w:proofErr w:type="spellEnd"/>
      <w:r w:rsidR="002C4AAC" w:rsidRPr="00FF37A0">
        <w:t xml:space="preserve"> 5, OIB: 76527594917</w:t>
      </w:r>
      <w:r w:rsidR="002C4AAC">
        <w:t>,</w:t>
      </w:r>
      <w:r w:rsidR="008A460C" w:rsidRPr="00680961">
        <w:t xml:space="preserve"> </w:t>
      </w:r>
      <w:r w:rsidR="00455E67" w:rsidRPr="00680961">
        <w:t xml:space="preserve">s osnova vrijednosti unovčene stečajne mase u stečajnom postupku nad uvodno označenim stečajnim dužnikom </w:t>
      </w:r>
      <w:r w:rsidR="00455E67" w:rsidRPr="00680961">
        <w:rPr>
          <w:rFonts w:cstheme="majorBidi" w:hAnsiTheme="majorBidi" w:asciiTheme="majorBidi"/>
        </w:rPr>
        <w:t xml:space="preserve">određuje se nagrada u </w:t>
      </w:r>
      <w:r w:rsidR="002C4AAC">
        <w:rPr>
          <w:rFonts w:cstheme="majorBidi" w:hAnsiTheme="majorBidi" w:asciiTheme="majorBidi"/>
        </w:rPr>
        <w:t xml:space="preserve">bruto </w:t>
      </w:r>
      <w:r w:rsidR="00455E67" w:rsidRPr="00680961">
        <w:rPr>
          <w:rFonts w:cstheme="majorBidi" w:hAnsiTheme="majorBidi" w:asciiTheme="majorBidi"/>
        </w:rPr>
        <w:t>iznosu od</w:t>
      </w:r>
      <w:r w:rsidR="002C4AAC">
        <w:rPr>
          <w:rFonts w:cstheme="majorBidi" w:hAnsiTheme="majorBidi" w:asciiTheme="majorBidi"/>
        </w:rPr>
        <w:t xml:space="preserve"> 49.050,00 kuna</w:t>
      </w:r>
      <w:r w:rsidR="00AA17E3">
        <w:rPr>
          <w:rFonts w:cstheme="majorBidi" w:hAnsiTheme="majorBidi" w:asciiTheme="majorBidi"/>
        </w:rPr>
        <w:t>.</w:t>
      </w:r>
    </w:p>
    <w:p w:rsidRDefault="00DA72D5" w:rsidP="00DA72D5" w:rsidR="00DA72D5" w:rsidRPr="00680961">
      <w:pPr>
        <w:rPr>
          <w:rFonts w:cstheme="majorBidi" w:hAnsiTheme="majorBidi" w:asciiTheme="majorBidi"/>
        </w:rPr>
      </w:pPr>
    </w:p>
    <w:p w:rsidRDefault="00B96E4F" w:rsidP="00B96E4F" w:rsidR="00B96E4F" w:rsidRPr="00680961">
      <w:pPr>
        <w:jc w:val="both"/>
      </w:pPr>
      <w:r w:rsidRPr="00680961">
        <w:t xml:space="preserve">II. </w:t>
      </w:r>
      <w:r w:rsidRPr="00680961">
        <w:tab/>
        <w:t xml:space="preserve">Isplata nagrade iz točke I. izreke ovog rješenja izvršiti će se s računa stečajnog dužnika. </w:t>
      </w:r>
    </w:p>
    <w:p w:rsidRDefault="00BB2461" w:rsidP="00B96E4F" w:rsidR="00BB2461" w:rsidRPr="00680961">
      <w:pPr>
        <w:jc w:val="both"/>
      </w:pPr>
    </w:p>
    <w:p w:rsidRDefault="00BB2461" w:rsidP="00BB2461" w:rsidR="00BB2461" w:rsidRPr="00680961">
      <w:pPr>
        <w:jc w:val="both"/>
      </w:pPr>
      <w:r w:rsidRPr="00680961">
        <w:t xml:space="preserve">III. </w:t>
      </w:r>
      <w:r w:rsidRPr="00680961">
        <w:tab/>
        <w:t xml:space="preserve">Ovo rješenje objavit će se na mrežnoj stranici e-Oglasna ploča sudova. </w:t>
      </w:r>
    </w:p>
    <w:p w:rsidRDefault="00423B88" w:rsidP="003827E7" w:rsidR="00423B88">
      <w:pPr>
        <w:jc w:val="both"/>
        <w:rPr>
          <w:rFonts w:cstheme="majorBidi" w:hAnsiTheme="majorBidi" w:asciiTheme="majorBidi"/>
        </w:rPr>
      </w:pPr>
    </w:p>
    <w:p w:rsidRDefault="002C4AAC" w:rsidP="003827E7" w:rsidR="002C4AAC" w:rsidRPr="00680961">
      <w:pPr>
        <w:jc w:val="both"/>
        <w:rPr>
          <w:rFonts w:cstheme="majorBidi" w:hAnsiTheme="majorBidi" w:asciiTheme="majorBidi"/>
        </w:rPr>
      </w:pPr>
    </w:p>
    <w:p w:rsidRDefault="00DA72D5" w:rsidP="00455E67" w:rsidR="00455E67" w:rsidRPr="00680961">
      <w:pPr>
        <w:jc w:val="center"/>
        <w:rPr>
          <w:rFonts w:cstheme="majorBidi" w:hAnsiTheme="majorBidi" w:asciiTheme="majorBidi"/>
        </w:rPr>
      </w:pPr>
      <w:r w:rsidRPr="00680961">
        <w:rPr>
          <w:rFonts w:cstheme="majorBidi" w:hAnsiTheme="majorBidi" w:asciiTheme="majorBidi"/>
        </w:rPr>
        <w:t>O</w:t>
      </w:r>
      <w:r w:rsidR="005304D0" w:rsidRPr="00680961">
        <w:rPr>
          <w:rFonts w:cstheme="majorBidi" w:hAnsiTheme="majorBidi" w:asciiTheme="majorBidi"/>
        </w:rPr>
        <w:t xml:space="preserve">brazloženje </w:t>
      </w:r>
    </w:p>
    <w:p w:rsidRDefault="00455E67" w:rsidP="00455E67" w:rsidR="00455E67" w:rsidRPr="00680961">
      <w:pPr>
        <w:jc w:val="center"/>
        <w:rPr>
          <w:rFonts w:cstheme="majorBidi" w:hAnsiTheme="majorBidi" w:asciiTheme="majorBidi"/>
        </w:rPr>
      </w:pPr>
    </w:p>
    <w:p w:rsidRDefault="00680961" w:rsidP="00680961" w:rsidR="002C4AAC">
      <w:pPr>
        <w:ind w:firstLine="708"/>
        <w:jc w:val="both"/>
      </w:pPr>
      <w:r>
        <w:t>U stečajnom postupku nad uvodno označenim stečajnim dužnikom unovče</w:t>
      </w:r>
      <w:r w:rsidR="00AA17E3">
        <w:t xml:space="preserve">na je sva imovina istoga </w:t>
      </w:r>
      <w:r>
        <w:t xml:space="preserve">i to nekretnine položene u k.o. </w:t>
      </w:r>
      <w:proofErr w:type="spellStart"/>
      <w:r w:rsidR="002C4AAC">
        <w:t>Žagrović</w:t>
      </w:r>
      <w:proofErr w:type="spellEnd"/>
      <w:r>
        <w:t xml:space="preserve"> za iznos od ukupno </w:t>
      </w:r>
      <w:r w:rsidR="00AA17E3">
        <w:t>390.5</w:t>
      </w:r>
      <w:r w:rsidR="002C4AAC">
        <w:t>00,00 kuna</w:t>
      </w:r>
      <w:r>
        <w:t>. Rješenje o dosudi</w:t>
      </w:r>
      <w:r w:rsidR="00423B88">
        <w:t xml:space="preserve"> ovog suda</w:t>
      </w:r>
      <w:r>
        <w:t>, poslovni broj St-35</w:t>
      </w:r>
      <w:r w:rsidR="002C4AAC">
        <w:t>4/2016-72</w:t>
      </w:r>
      <w:r>
        <w:t xml:space="preserve"> od </w:t>
      </w:r>
      <w:r w:rsidR="002C4AAC">
        <w:t>20. prosinca 2017.</w:t>
      </w:r>
      <w:r>
        <w:t xml:space="preserve">, postalo </w:t>
      </w:r>
      <w:r w:rsidR="00423B88">
        <w:t xml:space="preserve">je </w:t>
      </w:r>
      <w:r>
        <w:t xml:space="preserve">pravomoćno </w:t>
      </w:r>
      <w:r w:rsidR="002C4AAC">
        <w:t xml:space="preserve">6. siječnja 2018. </w:t>
      </w:r>
    </w:p>
    <w:p w:rsidRDefault="00455E67" w:rsidP="00680961" w:rsidR="00455E67" w:rsidRPr="00680961">
      <w:pPr>
        <w:ind w:firstLine="708"/>
        <w:jc w:val="both"/>
      </w:pPr>
      <w:r w:rsidRPr="00680961">
        <w:t>Odredbom čl. 94. st. 1. i 2. Stečajnog zakona (Narodne novine broj 71/2015 i 104/2017, nadalje SZ) propisano je da stečajni upravitelj između ostalog ima pravo i na nagradu koju rješenjem određuje sud prema uredbi kojom Vlada Republike Hrvatske utvrđuje kriterije i način obračuna i plaćanja nagrade stečajnim upraviteljima. Stavkom 4. istog članka Zakona propisano je da će se rješenje iz st. 2. objaviti  na mrežnoj stranici e-Oglasna ploča sudova.</w:t>
      </w:r>
    </w:p>
    <w:p w:rsidRDefault="00455E67" w:rsidP="00455E67" w:rsidR="00455E67" w:rsidRPr="00680961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  <w:r w:rsidRPr="00680961">
        <w:rPr>
          <w:color w:val="000000"/>
        </w:rPr>
        <w:t xml:space="preserve">Člankom 6. </w:t>
      </w:r>
      <w:r w:rsidRPr="00680961">
        <w:t>Uredbe o kriterijima i načinu obračun i plaćanja nagrade stečajnim upraviteljima (Narode novine broj 105/15, nadalje Uredba) propisano je,</w:t>
      </w:r>
      <w:r w:rsidRPr="00680961">
        <w:rPr>
          <w:color w:val="000000"/>
        </w:rPr>
        <w:t xml:space="preserve"> da nagrada stečajnom upravitelju iznosi najviše 795.000,00 kuna od čega s osnove vrijednosti unovčene stečajne mase najviše 630.000,00 kuna, s osnove dodatne nagrade najviše 150.000,00 kuna i s osnove posebne nagrade najviše 15.000,00 kuna. Nadalje, čl. 7. Uredbe propisano je da se nagrada stečajnom upravitelju s osnove vrijednosti unovčene stečajne mase obračunava se primjenom tablice vrijednosti unovčene stečajne mase i nagrade u postocima:</w:t>
      </w:r>
    </w:p>
    <w:p w:rsidRDefault="008C5F39" w:rsidP="00455E67" w:rsidR="008C5F39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</w:p>
    <w:p w:rsidRDefault="00423B88" w:rsidP="00455E67" w:rsidR="00423B88" w:rsidRPr="00680961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</w:p>
    <w:tbl>
      <w:tblPr>
        <w:tblW w:type="dxa" w:w="7395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945"/>
        <w:gridCol w:w="1744"/>
        <w:gridCol w:w="358"/>
        <w:gridCol w:w="1744"/>
        <w:gridCol w:w="1604"/>
      </w:tblGrid>
      <w:tr w:rsidTr="00102CEB" w:rsidR="008C5F39" w:rsidRPr="00680961">
        <w:trPr>
          <w:tblCellSpacing w:type="dxa" w:w="15"/>
        </w:trPr>
        <w:tc>
          <w:tcPr>
            <w:tcW w:type="auto" w:w="0"/>
            <w:gridSpan w:val="4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lastRenderedPageBreak/>
              <w:t>Vrijednost unovčene stečajne mase u kunama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Nagrada u %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16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300.000,00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12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300.000,01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500.000,00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10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500.000,01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8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5.000,000,00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7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5.000.000,01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10.000.000,00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6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10.000.000,01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12.000.000,00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5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iznad</w:t>
            </w:r>
          </w:p>
        </w:tc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12.000,000,01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</w:t>
            </w:r>
          </w:p>
        </w:tc>
      </w:tr>
    </w:tbl>
    <w:p w:rsidRDefault="00667F6A" w:rsidP="008C5F39" w:rsidR="00667F6A" w:rsidRPr="00680961">
      <w:pPr>
        <w:ind w:firstLine="709"/>
      </w:pPr>
    </w:p>
    <w:p w:rsidRDefault="008C5F39" w:rsidP="008C5F39" w:rsidR="008C5F39" w:rsidRPr="00680961">
      <w:pPr>
        <w:ind w:firstLine="709"/>
      </w:pPr>
      <w:r w:rsidRPr="00680961">
        <w:t>Nadalje, čl. 15. Uredbe propisano je da svi iznosi koji se primjenjuju u ovoj Uredbi su bruto iznosi, to jest iznosi prije odbitka pripadajućih doprinosa iz osnovice, poreza ili drugih naknada.</w:t>
      </w:r>
    </w:p>
    <w:p w:rsidRDefault="00455E67" w:rsidP="008C5F39" w:rsidR="005D0A93" w:rsidRPr="00680961">
      <w:pPr>
        <w:pStyle w:val="clanak-"/>
        <w:spacing w:afterAutospacing="false" w:after="0" w:beforeAutospacing="false" w:before="0"/>
        <w:ind w:firstLine="709"/>
        <w:jc w:val="both"/>
        <w:textAlignment w:val="baseline"/>
      </w:pPr>
      <w:r w:rsidRPr="00680961">
        <w:t xml:space="preserve">Dakle, u konkretnom slučaju unovčena je stečajna masa u vrijednosti od ukupno </w:t>
      </w:r>
      <w:r w:rsidR="00AA17E3">
        <w:t>390.5</w:t>
      </w:r>
      <w:r w:rsidR="002C4AAC">
        <w:t>00,00 kuna</w:t>
      </w:r>
      <w:r w:rsidRPr="00680961">
        <w:t xml:space="preserve"> slijedom čega proizlazi da </w:t>
      </w:r>
      <w:r w:rsidR="005D0A93" w:rsidRPr="00680961">
        <w:t xml:space="preserve">su se sukladno odredbi čl. 6. i </w:t>
      </w:r>
      <w:r w:rsidRPr="00680961">
        <w:rPr>
          <w:rFonts w:hAnsi="Minion Pro" w:ascii="Minion Pro"/>
          <w:color w:val="000000"/>
        </w:rPr>
        <w:t>7. st. 1. Uredbe, stekli uvjeti da se stečajno</w:t>
      </w:r>
      <w:r w:rsidR="002C4AAC">
        <w:rPr>
          <w:rFonts w:hAnsi="Minion Pro" w:ascii="Minion Pro"/>
          <w:color w:val="000000"/>
        </w:rPr>
        <w:t>j upraviteljici</w:t>
      </w:r>
      <w:r w:rsidR="002C4AAC" w:rsidRPr="002C4AAC">
        <w:t xml:space="preserve"> </w:t>
      </w:r>
      <w:proofErr w:type="spellStart"/>
      <w:r w:rsidR="00564333">
        <w:t>mr.sc</w:t>
      </w:r>
      <w:proofErr w:type="spellEnd"/>
      <w:r w:rsidR="00564333">
        <w:t xml:space="preserve">. </w:t>
      </w:r>
      <w:r w:rsidR="002C4AAC">
        <w:t>Sandr</w:t>
      </w:r>
      <w:r w:rsidR="00AA17E3">
        <w:t>i</w:t>
      </w:r>
      <w:r w:rsidR="002C4AAC">
        <w:t xml:space="preserve"> Gregorić Jelinek iz Zagreba</w:t>
      </w:r>
      <w:r w:rsidRPr="00680961">
        <w:rPr>
          <w:rFonts w:hAnsi="Minion Pro" w:ascii="Minion Pro"/>
          <w:color w:val="000000"/>
        </w:rPr>
        <w:t xml:space="preserve">, u konkretnom stečajnom postupku odredi nagrada u iznosu od </w:t>
      </w:r>
      <w:r w:rsidR="002C4AAC">
        <w:rPr>
          <w:rFonts w:hAnsi="Minion Pro" w:ascii="Minion Pro"/>
          <w:color w:val="000000"/>
        </w:rPr>
        <w:t xml:space="preserve">49.050,00 kuna </w:t>
      </w:r>
      <w:r w:rsidR="005D0A93" w:rsidRPr="00680961">
        <w:rPr>
          <w:rFonts w:hAnsi="Minion Pro" w:ascii="Minion Pro"/>
          <w:color w:val="000000"/>
        </w:rPr>
        <w:t>bruto</w:t>
      </w:r>
      <w:r w:rsidR="008C5F39" w:rsidRPr="00680961">
        <w:rPr>
          <w:rFonts w:hAnsi="Minion Pro" w:ascii="Minion Pro"/>
          <w:color w:val="000000"/>
        </w:rPr>
        <w:t xml:space="preserve">, </w:t>
      </w:r>
      <w:r w:rsidR="005D0A93" w:rsidRPr="00680961">
        <w:rPr>
          <w:rFonts w:hAnsi="Minion Pro" w:ascii="Minion Pro"/>
          <w:color w:val="000000"/>
        </w:rPr>
        <w:t xml:space="preserve">i to </w:t>
      </w:r>
      <w:r w:rsidR="005D0A93" w:rsidRPr="00680961">
        <w:t xml:space="preserve">bez dodatnog iznosa doprinosa koji tereti isplatitelja, sve sukladno ranije citiranoj odredbi čl. 15. Uredbe. </w:t>
      </w:r>
    </w:p>
    <w:p w:rsidRDefault="00455E67" w:rsidP="008C5F39" w:rsidR="00455E67" w:rsidRPr="00680961">
      <w:pPr>
        <w:pStyle w:val="clanak-"/>
        <w:spacing w:afterAutospacing="false" w:after="0" w:beforeAutospacing="false" w:before="0"/>
        <w:ind w:firstLine="709"/>
        <w:jc w:val="both"/>
        <w:textAlignment w:val="baseline"/>
        <w:rPr>
          <w:rFonts w:hAnsi="Minion Pro" w:ascii="Minion Pro"/>
          <w:color w:val="000000"/>
        </w:rPr>
      </w:pPr>
      <w:r w:rsidRPr="00680961">
        <w:rPr>
          <w:rFonts w:hAnsi="Minion Pro" w:ascii="Minion Pro"/>
          <w:color w:val="000000"/>
        </w:rPr>
        <w:t xml:space="preserve">Uzimajući u obziri gore navedeno odlučeno je kao u izreci ovog rješenja. </w:t>
      </w:r>
    </w:p>
    <w:p w:rsidRDefault="00455E67" w:rsidP="00455E67" w:rsidR="00455E67" w:rsidRPr="00680961">
      <w:pPr>
        <w:jc w:val="both"/>
      </w:pPr>
    </w:p>
    <w:p w:rsidRDefault="00455E67" w:rsidP="00455E67" w:rsidR="00455E67" w:rsidRPr="00680961">
      <w:pPr>
        <w:jc w:val="center"/>
      </w:pPr>
      <w:r w:rsidRPr="00680961">
        <w:t xml:space="preserve">U Zadru </w:t>
      </w:r>
      <w:r w:rsidR="002C4AAC">
        <w:t xml:space="preserve">5. prosinca </w:t>
      </w:r>
      <w:r w:rsidRPr="00680961">
        <w:t>2018.</w:t>
      </w:r>
    </w:p>
    <w:p w:rsidRDefault="00455E67" w:rsidP="00423B88" w:rsidR="00423B88" w:rsidRPr="00423B88">
      <w:pPr>
        <w:jc w:val="right"/>
      </w:pPr>
      <w:r w:rsidRPr="00680961">
        <w:tab/>
      </w:r>
      <w:r w:rsidRPr="00680961">
        <w:tab/>
      </w:r>
      <w:r w:rsidRPr="00680961">
        <w:tab/>
      </w:r>
      <w:r w:rsidRPr="00680961">
        <w:tab/>
      </w:r>
      <w:r w:rsidRPr="00680961">
        <w:tab/>
        <w:t xml:space="preserve">  </w:t>
      </w:r>
    </w:p>
    <w:p w:rsidRDefault="009E045C" w:rsidP="009E045C" w:rsidR="009E045C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9E045C" w:rsidP="009E045C" w:rsidR="009E045C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082793" w:rsidP="00667F6A" w:rsidR="00082793" w:rsidRPr="00680961">
      <w:pPr>
        <w:jc w:val="right"/>
      </w:pPr>
    </w:p>
    <w:p w:rsidRDefault="00082793" w:rsidP="00082793" w:rsidR="00082793" w:rsidRPr="00680961"/>
    <w:p w:rsidRDefault="00924FFF" w:rsidP="00924FFF" w:rsidR="00924FFF" w:rsidRPr="00680961">
      <w:r w:rsidRPr="00680961">
        <w:t>POUKA O PRAVNOM LIJEKU:</w:t>
      </w:r>
    </w:p>
    <w:p w:rsidRDefault="00081256" w:rsidP="00BB2461" w:rsidR="00BB2461" w:rsidRPr="00680961">
      <w:pPr>
        <w:tabs>
          <w:tab w:pos="0" w:val="left"/>
        </w:tabs>
        <w:jc w:val="both"/>
      </w:pPr>
      <w:r w:rsidRPr="00680961">
        <w:t xml:space="preserve">Protiv ovog rješenja stečajni </w:t>
      </w:r>
      <w:r w:rsidR="00F12814" w:rsidRPr="00680961">
        <w:t>upravitelj</w:t>
      </w:r>
      <w:r w:rsidRPr="00680961">
        <w:t xml:space="preserve"> i stečajni </w:t>
      </w:r>
      <w:r w:rsidR="00F12814" w:rsidRPr="00680961">
        <w:t>vjerovnici</w:t>
      </w:r>
      <w:r w:rsidRPr="00680961">
        <w:t xml:space="preserve"> imaju pravo žalbe </w:t>
      </w:r>
      <w:r w:rsidR="00BB2461" w:rsidRPr="00680961">
        <w:t xml:space="preserve">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BB2461" w:rsidP="00BB2461" w:rsidR="00BB2461" w:rsidRPr="00680961">
      <w:pPr>
        <w:tabs>
          <w:tab w:pos="4438" w:val="left"/>
        </w:tabs>
        <w:jc w:val="both"/>
      </w:pPr>
    </w:p>
    <w:p w:rsidRDefault="00C7283E" w:rsidP="00A163E1" w:rsidR="00C7283E" w:rsidRPr="00680961"/>
    <w:sectPr w:rsidSect="00935D8A" w:rsidR="00C7283E" w:rsidRPr="00680961">
      <w:headerReference w:type="default" r:id="rId10"/>
      <w:pgSz w:h="16838" w:w="11906"/>
      <w:pgMar w:gutter="0" w:footer="708" w:header="708" w:left="1417" w:bottom="1276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DA72D5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041EFC">
      <w:rPr>
        <w:sz w:val="22"/>
        <w:szCs w:val="22"/>
      </w:rPr>
      <w:t>oslovni broj</w:t>
    </w:r>
    <w:r w:rsidR="000C5F46">
      <w:rPr>
        <w:sz w:val="22"/>
        <w:szCs w:val="22"/>
      </w:rPr>
      <w:t>:</w:t>
    </w:r>
    <w:r w:rsidR="00F23C03">
      <w:rPr>
        <w:sz w:val="22"/>
        <w:szCs w:val="22"/>
      </w:rPr>
      <w:t xml:space="preserve"> 2 St-</w:t>
    </w:r>
    <w:r w:rsidR="008A460C">
      <w:rPr>
        <w:sz w:val="22"/>
        <w:szCs w:val="22"/>
      </w:rPr>
      <w:t>354/2016-103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3281DEF"/>
    <w:multiLevelType w:val="hybridMultilevel"/>
    <w:tmpl w:val="8EAE1248"/>
    <w:lvl w:tplc="A718C4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1EFC"/>
    <w:rsid w:val="00045D82"/>
    <w:rsid w:val="00074CF3"/>
    <w:rsid w:val="00081256"/>
    <w:rsid w:val="00082793"/>
    <w:rsid w:val="000C5F46"/>
    <w:rsid w:val="000C7E57"/>
    <w:rsid w:val="00100EF0"/>
    <w:rsid w:val="001A4300"/>
    <w:rsid w:val="002C4AAC"/>
    <w:rsid w:val="002D32A9"/>
    <w:rsid w:val="003030D8"/>
    <w:rsid w:val="003827E7"/>
    <w:rsid w:val="003B391E"/>
    <w:rsid w:val="003F3069"/>
    <w:rsid w:val="003F3DF6"/>
    <w:rsid w:val="004160EA"/>
    <w:rsid w:val="00423B88"/>
    <w:rsid w:val="00443952"/>
    <w:rsid w:val="00455E67"/>
    <w:rsid w:val="004E3574"/>
    <w:rsid w:val="004F3A7E"/>
    <w:rsid w:val="005266E4"/>
    <w:rsid w:val="005304D0"/>
    <w:rsid w:val="00531E04"/>
    <w:rsid w:val="005432F4"/>
    <w:rsid w:val="00564333"/>
    <w:rsid w:val="00572AA3"/>
    <w:rsid w:val="005A08D9"/>
    <w:rsid w:val="005A1684"/>
    <w:rsid w:val="005D0A93"/>
    <w:rsid w:val="005D37C1"/>
    <w:rsid w:val="005F4FE6"/>
    <w:rsid w:val="00613DC4"/>
    <w:rsid w:val="00622DF8"/>
    <w:rsid w:val="00667F6A"/>
    <w:rsid w:val="00672577"/>
    <w:rsid w:val="00680961"/>
    <w:rsid w:val="00694FD9"/>
    <w:rsid w:val="006D5987"/>
    <w:rsid w:val="006F6E59"/>
    <w:rsid w:val="006F6E70"/>
    <w:rsid w:val="00701EB4"/>
    <w:rsid w:val="00723BC2"/>
    <w:rsid w:val="00724DED"/>
    <w:rsid w:val="007652FB"/>
    <w:rsid w:val="007D3056"/>
    <w:rsid w:val="008902F9"/>
    <w:rsid w:val="008A460C"/>
    <w:rsid w:val="008C5F39"/>
    <w:rsid w:val="008E1367"/>
    <w:rsid w:val="00907F57"/>
    <w:rsid w:val="009174FA"/>
    <w:rsid w:val="00924FFF"/>
    <w:rsid w:val="00935D8A"/>
    <w:rsid w:val="0094249F"/>
    <w:rsid w:val="00960CF5"/>
    <w:rsid w:val="009A1D24"/>
    <w:rsid w:val="009B1942"/>
    <w:rsid w:val="009C378D"/>
    <w:rsid w:val="009C3D62"/>
    <w:rsid w:val="009E045C"/>
    <w:rsid w:val="009E5554"/>
    <w:rsid w:val="00A163E1"/>
    <w:rsid w:val="00A35E1E"/>
    <w:rsid w:val="00A6139B"/>
    <w:rsid w:val="00A94666"/>
    <w:rsid w:val="00AA17E3"/>
    <w:rsid w:val="00AE41C6"/>
    <w:rsid w:val="00B55989"/>
    <w:rsid w:val="00B96E4F"/>
    <w:rsid w:val="00BB1C76"/>
    <w:rsid w:val="00BB2461"/>
    <w:rsid w:val="00BB45C2"/>
    <w:rsid w:val="00BB55B5"/>
    <w:rsid w:val="00BE6C59"/>
    <w:rsid w:val="00C7283E"/>
    <w:rsid w:val="00D308B3"/>
    <w:rsid w:val="00D72603"/>
    <w:rsid w:val="00D73ED4"/>
    <w:rsid w:val="00DA72D5"/>
    <w:rsid w:val="00DC1AD3"/>
    <w:rsid w:val="00E06B02"/>
    <w:rsid w:val="00E12244"/>
    <w:rsid w:val="00E67109"/>
    <w:rsid w:val="00E97DB2"/>
    <w:rsid w:val="00EA291B"/>
    <w:rsid w:val="00EB1098"/>
    <w:rsid w:val="00EC4699"/>
    <w:rsid w:val="00EC5339"/>
    <w:rsid w:val="00EC6CB8"/>
    <w:rsid w:val="00ED56D4"/>
    <w:rsid w:val="00F12814"/>
    <w:rsid w:val="00F21650"/>
    <w:rsid w:val="00F23C03"/>
    <w:rsid w:val="00F25E9E"/>
    <w:rsid w:val="00F47FA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true" w:styleId="clanak-" w:type="paragraph">
    <w:name w:val="clanak-"/>
    <w:basedOn w:val="Normal"/>
    <w:rsid w:val="00100EF0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100EF0"/>
    <w:pPr>
      <w:spacing w:afterAutospacing="true" w:after="100" w:beforeAutospacing="true" w:before="100"/>
    </w:pPr>
  </w:style>
  <w:style w:customStyle="true" w:styleId="t-9-8-bez-uvl" w:type="paragraph">
    <w:name w:val="t-9-8-bez-uvl"/>
    <w:basedOn w:val="Normal"/>
    <w:rsid w:val="00455E67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9E0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4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45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45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45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1" w:styleId="clanak-" w:type="paragraph">
    <w:name w:val="clanak-"/>
    <w:basedOn w:val="Normal"/>
    <w:rsid w:val="00100EF0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100EF0"/>
    <w:pPr>
      <w:spacing w:after="100" w:afterAutospacing="1" w:before="100" w:beforeAutospacing="1"/>
    </w:pPr>
  </w:style>
  <w:style w:customStyle="1" w:styleId="t-9-8-bez-uvl" w:type="paragraph">
    <w:name w:val="t-9-8-bez-uvl"/>
    <w:basedOn w:val="Normal"/>
    <w:rsid w:val="00455E67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9E0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4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45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45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45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215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865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921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56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176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08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11. travnja 2018.</izvorni_sadrzaj>
    <derivirana_varijabla naziv="DomainObject.PredzadnjaOdlukaIzPredmeta.DatumDonosenjaOdluke_1">11. travnja 2018.</derivirana_varijabla>
  </DomainObject.PredzadnjaOdlukaIzPredmeta.DatumDonosenjaOdluke>
  <DomainObject.PredzadnjaOdlukaIzPredmeta.Oznaka>
    <izvorni_sadrzaj>St-354/2016-67</izvorni_sadrzaj>
    <derivirana_varijabla naziv="DomainObject.PredzadnjaOdlukaIzPredmeta.Oznaka_1">St-354/2016-67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611F1-8C8B-4EB3-AD23-CBA2FFCA16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623</properties:Words>
  <properties:Characters>3297</properties:Characters>
  <properties:Lines>116</properties:Lines>
  <properties:Paragraphs>60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2018-12-05T09:45:00Z</dcterms:created>
  <dc:creator>Ardena Bajlo</dc:creator>
  <cp:lastModifiedBy>Merlina Klišmanić</cp:lastModifiedBy>
  <cp:lastPrinted>2018-12-05T10:18:00Z</cp:lastPrinted>
  <dcterms:modified xmlns:xsi="http://www.w3.org/2001/XMLSchema-instance" xsi:type="dcterms:W3CDTF">2018-12-05T12:11:00Z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(St-354-16 POTKONJE j.d.o.o.  - nagrada st. upr.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