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6e15" w14:paraId="2e76e1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61879">
        <w:rPr>
          <w:b/>
        </w:rPr>
        <w:t>967</w:t>
      </w:r>
      <w:r w:rsidR="008D1B0D" w:rsidRPr="008D1B0D">
        <w:rPr>
          <w:b/>
        </w:rPr>
        <w:t>/2016-</w:t>
      </w:r>
      <w:r w:rsidR="00E2670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61879" w:rsidRPr="00961879">
        <w:t>INTOLERANCIJA d.o.o. za usluge, skraćena tvrtka: INTOLERANCIJA d.o.o., Zagreb, Sokolgradska 4/1, OIB: 77243131856</w:t>
      </w:r>
      <w:r w:rsidR="00B16504" w:rsidRPr="00B16504">
        <w:t xml:space="preserve">, </w:t>
      </w:r>
      <w:r w:rsidR="00AA7765">
        <w:t xml:space="preserve">dana </w:t>
      </w:r>
      <w:r w:rsidR="00961879">
        <w:t>14</w:t>
      </w:r>
      <w:r w:rsidR="00E2670E">
        <w:t>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61879" w:rsidRPr="00961879">
        <w:t>INTOLERANCIJA d.o.o. za usluge, skraćena tvrtka: INTOLERANCIJA d.o.o., Zagreb, Sokolgradska 4/1, OIB: 77243131856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9D1E9C" w:rsidRPr="009D1E9C">
        <w:t>Nikola Bojanić iz Osijeka, Bračka 179, OIB: 32886956915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961879" w:rsidRPr="00961879">
        <w:t>INTOLERANCIJA d.o.o. za usluge, skraćena tvrtka: INTOLERANCIJA d.o.o., Zagreb, Sokolgradska 4/1, OIB: 77243131856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961879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961879" w:rsidP="00961879" w:rsidR="0079189E">
      <w:pPr>
        <w:ind w:firstLine="1440"/>
        <w:jc w:val="right"/>
      </w:pPr>
      <w:r w:rsidRPr="00961879">
        <w:rPr>
          <w:b/>
        </w:rPr>
        <w:lastRenderedPageBreak/>
        <w:t>Broj: 7/St-1967/2016-5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61879" w:rsidRPr="00961879">
        <w:t>INTOLERANCIJA d.o.o. za usluge, skraćena tvrtka: INTOLERANCIJA d.o.o., Zagreb, Sokolgradska 4/1, OIB: 77243131856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61879">
        <w:t>1</w:t>
      </w:r>
      <w:r w:rsidR="00F00820">
        <w:t>98</w:t>
      </w:r>
      <w:r w:rsidR="00961879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</w:t>
      </w:r>
      <w:r w:rsidR="002F7E08" w:rsidRPr="002F7E08">
        <w:t>31-Su-525/16-6 od 05. svibnja 2016</w:t>
      </w:r>
      <w:r w:rsidRPr="000654E9">
        <w:t xml:space="preserve">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961879">
        <w:t>04. srpnja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94509A">
      <w:pPr>
        <w:jc w:val="center"/>
      </w:pPr>
      <w:r>
        <w:t>U S</w:t>
      </w:r>
      <w:r w:rsidR="00703938">
        <w:t xml:space="preserve">lavonskom Brodu, </w:t>
      </w:r>
      <w:r w:rsidR="00961879">
        <w:t>14</w:t>
      </w:r>
      <w:r w:rsidR="00E2670E">
        <w:t>. rujna</w:t>
      </w:r>
      <w:r w:rsidR="00D66FB6">
        <w:t xml:space="preserve"> 2016</w:t>
      </w:r>
      <w:r>
        <w:t>. godine</w:t>
      </w:r>
    </w:p>
    <w:p w:rsidRDefault="00961879" w:rsidP="00545E87" w:rsidR="00961879">
      <w:pPr>
        <w:jc w:val="center"/>
      </w:pPr>
    </w:p>
    <w:p w:rsidRDefault="0094509A" w:rsidP="0094509A" w:rsidR="0094509A">
      <w:pPr>
        <w:ind w:left="5664"/>
        <w:jc w:val="both"/>
      </w:pPr>
      <w:r>
        <w:t xml:space="preserve">         Stečajna sutkinja:</w:t>
      </w:r>
    </w:p>
    <w:p w:rsidRDefault="0094509A" w:rsidP="007818EE" w:rsidR="00DB52D3">
      <w:r>
        <w:t xml:space="preserve">                                                                                                        </w:t>
      </w:r>
      <w:r w:rsidR="007818EE">
        <w:t xml:space="preserve">    </w:t>
      </w:r>
      <w:r>
        <w:t xml:space="preserve"> Mirna Vujčić </w:t>
      </w:r>
    </w:p>
    <w:p w:rsidRDefault="00961879" w:rsidP="0094509A" w:rsidR="00961879" w:rsidRPr="00FF6FBB">
      <w:pPr>
        <w:ind w:firstLine="708" w:left="5664"/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lastRenderedPageBreak/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F5" w:rsidR="00FF04F5">
      <w:r>
        <w:separator/>
      </w:r>
    </w:p>
  </w:endnote>
  <w:endnote w:id="0" w:type="continuationSeparator">
    <w:p w:rsidRDefault="00FF04F5" w:rsidR="00FF0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F5" w:rsidR="00FF04F5">
      <w:r>
        <w:separator/>
      </w:r>
    </w:p>
  </w:footnote>
  <w:footnote w:id="0" w:type="continuationSeparator">
    <w:p w:rsidRDefault="00FF04F5" w:rsidR="00FF0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9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4D7A"/>
    <w:rsid w:val="002F5765"/>
    <w:rsid w:val="002F7E08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091D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2079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818EE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06752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9135EF"/>
    <w:rsid w:val="00934B3D"/>
    <w:rsid w:val="00942E1D"/>
    <w:rsid w:val="0094509A"/>
    <w:rsid w:val="009458D8"/>
    <w:rsid w:val="00945E0C"/>
    <w:rsid w:val="00961879"/>
    <w:rsid w:val="00961BE6"/>
    <w:rsid w:val="0096689E"/>
    <w:rsid w:val="00983065"/>
    <w:rsid w:val="00992642"/>
    <w:rsid w:val="00994D05"/>
    <w:rsid w:val="009A37D8"/>
    <w:rsid w:val="009A4537"/>
    <w:rsid w:val="009B282F"/>
    <w:rsid w:val="009D1E9C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BF42BF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049E5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F00402"/>
    <w:rsid w:val="00F00820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E5AFB"/>
    <w:rsid w:val="00FF04F5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6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6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6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6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2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6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6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6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6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21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St-1967/2016</izvorni_sadrzaj>
    <derivirana_varijabla naziv="DomainObject.Predmet.OznakaBroj_1">St-1967/2016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INTOLERANCIJA d.o.o. za usluge</izvorni_sadrzaj>
    <derivirana_varijabla naziv="DomainObject.Predmet.ProtustrankaFormated_1">  INTOLERANCIJA d.o.o. za usluge</derivirana_varijabla>
  </DomainObject.Predmet.ProtustrankaFormated>
  <DomainObject.Predmet.ProtustrankaFormatedOIB>
    <izvorni_sadrzaj>  INTOLERANCIJA d.o.o. za usluge, OIB 77243131856</izvorni_sadrzaj>
    <derivirana_varijabla naziv="DomainObject.Predmet.ProtustrankaFormatedOIB_1">  INTOLERANCIJA d.o.o. za usluge, OIB 77243131856</derivirana_varijabla>
  </DomainObject.Predmet.ProtustrankaFormatedOIB>
  <DomainObject.Predmet.ProtustrankaFormatedWithAdress>
    <izvorni_sadrzaj> INTOLERANCIJA d.o.o. za usluge, Sokolgradska 41, 10000 Zagreb</izvorni_sadrzaj>
    <derivirana_varijabla naziv="DomainObject.Predmet.ProtustrankaFormatedWithAdress_1"> INTOLERANCIJA d.o.o. za usluge, Sokolgradska 41, 10000 Zagreb</derivirana_varijabla>
  </DomainObject.Predmet.ProtustrankaFormatedWithAdress>
  <DomainObject.Predmet.ProtustrankaFormatedWithAdressOIB>
    <izvorni_sadrzaj> INTOLERANCIJA d.o.o. za usluge, OIB 77243131856, Sokolgradska 41, 10000 Zagreb</izvorni_sadrzaj>
    <derivirana_varijabla naziv="DomainObject.Predmet.ProtustrankaFormatedWithAdressOIB_1"> INTOLERANCIJA d.o.o. za usluge, OIB 77243131856, Sokolgradska 41, 10000 Zagreb</derivirana_varijabla>
  </DomainObject.Predmet.ProtustrankaFormatedWithAdressOIB>
  <DomainObject.Predmet.ProtustrankaWithAdress>
    <izvorni_sadrzaj>INTOLERANCIJA d.o.o. za usluge Sokolgradska 41, 10000 Zagreb</izvorni_sadrzaj>
    <derivirana_varijabla naziv="DomainObject.Predmet.ProtustrankaWithAdress_1">INTOLERANCIJA d.o.o. za usluge Sokolgradska 41, 10000 Zagreb</derivirana_varijabla>
  </DomainObject.Predmet.ProtustrankaWithAdress>
  <DomainObject.Predmet.ProtustrankaWithAdressOIB>
    <izvorni_sadrzaj>INTOLERANCIJA d.o.o. za usluge, OIB 77243131856, Sokolgradska 41, 10000 Zagreb</izvorni_sadrzaj>
    <derivirana_varijabla naziv="DomainObject.Predmet.ProtustrankaWithAdressOIB_1">INTOLERANCIJA d.o.o. za usluge, OIB 77243131856, Sokolgradska 41, 10000 Zagreb</derivirana_varijabla>
  </DomainObject.Predmet.ProtustrankaWithAdressOIB>
  <DomainObject.Predmet.ProtustrankaNazivFormated>
    <izvorni_sadrzaj>INTOLERANCIJA d.o.o. za usluge</izvorni_sadrzaj>
    <derivirana_varijabla naziv="DomainObject.Predmet.ProtustrankaNazivFormated_1">INTOLERANCIJA d.o.o. za usluge</derivirana_varijabla>
  </DomainObject.Predmet.ProtustrankaNazivFormated>
  <DomainObject.Predmet.ProtustrankaNazivFormatedOIB>
    <izvorni_sadrzaj>INTOLERANCIJA d.o.o. za usluge, OIB 77243131856</izvorni_sadrzaj>
    <derivirana_varijabla naziv="DomainObject.Predmet.ProtustrankaNazivFormatedOIB_1">INTOLERANCIJA d.o.o. za usluge, OIB 77243131856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10348.45</izvorni_sadrzaj>
    <derivirana_varijabla naziv="DomainObject.Predmet.TrenutnaVrijednost_1">10348.45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INTOLERANCIJA d.o.o. za usluge</item>
    </izvorni_sadrzaj>
    <derivirana_varijabla naziv="DomainObject.Predmet.ProtuStrankaListFormated_1">
      <item>INTOLERANCIJA d.o.o. za usluge</item>
    </derivirana_varijabla>
  </DomainObject.Predmet.ProtuStrankaListFormated>
  <DomainObject.Predmet.ProtuStrankaListFormatedOIB>
    <izvorni_sadrzaj>
      <item>INTOLERANCIJA d.o.o. za usluge, OIB 77243131856</item>
    </izvorni_sadrzaj>
    <derivirana_varijabla naziv="DomainObject.Predmet.ProtuStrankaListFormatedOIB_1">
      <item>INTOLERANCIJA d.o.o. za usluge, OIB 77243131856</item>
    </derivirana_varijabla>
  </DomainObject.Predmet.ProtuStrankaListFormatedOIB>
  <DomainObject.Predmet.ProtuStrankaListFormatedWithAdress>
    <izvorni_sadrzaj>
      <item>INTOLERANCIJA d.o.o. za usluge, Sokolgradska 41, 10000 Zagreb</item>
    </izvorni_sadrzaj>
    <derivirana_varijabla naziv="DomainObject.Predmet.ProtuStrankaListFormatedWithAdress_1">
      <item>INTOLERANCIJA d.o.o. za usluge, Sokolgradska 41, 10000 Zagreb</item>
    </derivirana_varijabla>
  </DomainObject.Predmet.ProtuStrankaListFormatedWithAdress>
  <DomainObject.Predmet.ProtuStrankaListFormatedWithAdressOIB>
    <izvorni_sadrzaj>
      <item>INTOLERANCIJA d.o.o. za usluge, OIB 77243131856, Sokolgradska 41, 10000 Zagreb</item>
    </izvorni_sadrzaj>
    <derivirana_varijabla naziv="DomainObject.Predmet.ProtuStrankaListFormatedWithAdressOIB_1">
      <item>INTOLERANCIJA d.o.o. za usluge, OIB 77243131856, Sokolgradska 41, 10000 Zagreb</item>
    </derivirana_varijabla>
  </DomainObject.Predmet.ProtuStrankaListFormatedWithAdressOIB>
  <DomainObject.Predmet.ProtuStrankaListNazivFormated>
    <izvorni_sadrzaj>
      <item>INTOLERANCIJA d.o.o. za usluge</item>
    </izvorni_sadrzaj>
    <derivirana_varijabla naziv="DomainObject.Predmet.ProtuStrankaListNazivFormated_1">
      <item>INTOLERANCIJA d.o.o. za usluge</item>
    </derivirana_varijabla>
  </DomainObject.Predmet.ProtuStrankaListNazivFormated>
  <DomainObject.Predmet.ProtuStrankaListNazivFormatedOIB>
    <izvorni_sadrzaj>
      <item>INTOLERANCIJA d.o.o. za usluge, OIB 77243131856</item>
    </izvorni_sadrzaj>
    <derivirana_varijabla naziv="DomainObject.Predmet.ProtuStrankaListNazivFormatedOIB_1">
      <item>INTOLERANCIJA d.o.o. za usluge, OIB 77243131856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INTOLERANCIJA d.o.o. za usluge</izvorni_sadrzaj>
    <derivirana_varijabla naziv="DomainObject.Predmet.ProtustrankaIDrugi_1">INTOLERANCIJA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INTOLERANCIJA d.o.o. za usluge, OIB 77243131856, Sokolgradska 41, 10000 Zagreb</izvorni_sadrzaj>
    <derivirana_varijabla naziv="DomainObject.Predmet.ProtustrankaIDrugiAdressOIB_1">INTOLERANCIJA d.o.o. za usluge, OIB 77243131856, Sokolgradska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INTOLERANCIJA d.o.o. za usluge</item>
      <item>FINA Regionalni centar Zagreb</item>
    </izvorni_sadrzaj>
    <derivirana_varijabla naziv="DomainObject.Predmet.SudioniciListNaziv_1">
      <item>INTOLERANCIJA d.o.o. za usluge</item>
      <item>FINA Regionalni centar Zagreb</item>
    </derivirana_varijabla>
  </DomainObject.Predmet.SudioniciListNaziv>
  <DomainObject.Predmet.SudioniciListAdressOIB>
    <izvorni_sadrzaj>
      <item>INTOLERANCIJA d.o.o. za usluge, OIB 77243131856, Sokolgradska 41,10000 Zagreb</item>
      <item>FINA Regionalni centar Zagreb, OIB 85821130368, Trg svibanjskih žrtava 1995. br. 1,10000 Zagreb</item>
    </izvorni_sadrzaj>
    <derivirana_varijabla naziv="DomainObject.Predmet.SudioniciListAdressOIB_1">
      <item>INTOLERANCIJA d.o.o. za usluge, OIB 77243131856, Sokolgradska 41,10000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77243131856</item>
      <item>, OIB 85821130368</item>
    </izvorni_sadrzaj>
    <derivirana_varijabla naziv="DomainObject.Predmet.SudioniciListNazivOIB_1">
      <item>, OIB 77243131856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C956A-D814-4D04-A83D-E6F7798DC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786</properties:Words>
  <properties:Characters>4496</properties:Characters>
  <properties:Lines>110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2016-09-13T10:59:00Z</dcterms:created>
  <dc:creator>alet</dc:creator>
  <cp:lastModifiedBy>wsadmin</cp:lastModifiedBy>
  <cp:lastPrinted>2016-09-14T09:49:00Z</cp:lastPrinted>
  <dcterms:modified xmlns:xsi="http://www.w3.org/2001/XMLSchema-instance" xsi:type="dcterms:W3CDTF">2016-09-14T10:32:00Z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