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a1bbb" w14:paraId="69a1bbb" w:rsidRDefault="000773B8" w:rsidP="000773B8" w:rsidR="000773B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73B8" w:rsidP="000773B8" w:rsidR="000773B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773B8" w:rsidP="000773B8" w:rsidR="000773B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773B8" w:rsidP="000773B8" w:rsidR="000773B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773B8" w:rsidP="000773B8" w:rsidR="000773B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773B8" w:rsidP="000773B8" w:rsidR="000773B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773B8" w:rsidP="000773B8" w:rsidR="000773B8" w:rsidRPr="005D578C">
      <w:pPr>
        <w:jc w:val="center"/>
        <w:rPr>
          <w:rFonts w:cs="Times New Roman" w:eastAsia="Times New Roman"/>
          <w:szCs w:val="24"/>
        </w:rPr>
      </w:pPr>
    </w:p>
    <w:p w:rsidRDefault="000773B8" w:rsidP="000773B8" w:rsidR="000773B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773B8" w:rsidP="000773B8" w:rsidR="000773B8" w:rsidRPr="005D578C">
      <w:pPr>
        <w:rPr>
          <w:rFonts w:cs="Times New Roman" w:eastAsia="Times New Roman"/>
          <w:szCs w:val="24"/>
        </w:rPr>
      </w:pPr>
    </w:p>
    <w:p w:rsidRDefault="000773B8" w:rsidP="000773B8" w:rsidR="000773B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A. K. Z. MOBIL – MAR d. o. o. Pula, Pješčana Uvala VI Ogr. 22, OIB </w:t>
      </w:r>
      <w:r w:rsidRPr="000773B8">
        <w:rPr>
          <w:rFonts w:cs="Times New Roman" w:eastAsia="Times New Roman"/>
          <w:szCs w:val="24"/>
        </w:rPr>
        <w:t>98730565186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0773B8">
        <w:rPr>
          <w:rFonts w:cs="Times New Roman" w:eastAsia="Times New Roman"/>
          <w:szCs w:val="24"/>
        </w:rPr>
        <w:t>040092876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78403F">
        <w:rPr>
          <w:rFonts w:cs="Times New Roman" w:eastAsia="Times New Roman"/>
          <w:szCs w:val="24"/>
        </w:rPr>
        <w:t>01</w:t>
      </w:r>
      <w:r>
        <w:rPr>
          <w:rFonts w:cs="Times New Roman" w:eastAsia="Times New Roman"/>
          <w:szCs w:val="24"/>
        </w:rPr>
        <w:t xml:space="preserve">. </w:t>
      </w:r>
      <w:r w:rsidR="0078403F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0773B8" w:rsidP="000773B8" w:rsidR="000773B8" w:rsidRPr="005D578C">
      <w:pPr>
        <w:rPr>
          <w:rFonts w:cs="Times New Roman" w:eastAsia="Times New Roman"/>
          <w:szCs w:val="24"/>
        </w:rPr>
      </w:pPr>
    </w:p>
    <w:p w:rsidRDefault="000773B8" w:rsidP="000773B8" w:rsidR="000773B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773B8" w:rsidP="000773B8" w:rsidR="000773B8" w:rsidRPr="005D578C">
      <w:pPr>
        <w:rPr>
          <w:rFonts w:cs="Times New Roman" w:eastAsia="Times New Roman"/>
          <w:szCs w:val="24"/>
        </w:rPr>
      </w:pPr>
    </w:p>
    <w:p w:rsidRDefault="000773B8" w:rsidP="000773B8" w:rsidR="000773B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A. K. Z. MOBIL – MAR d. o. o. Pula, Pješčana Uvala VI Ogr. 22, OIB </w:t>
      </w:r>
      <w:r w:rsidRPr="000773B8">
        <w:rPr>
          <w:rFonts w:cs="Times New Roman" w:eastAsia="Times New Roman"/>
          <w:szCs w:val="24"/>
        </w:rPr>
        <w:t>98730565186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0773B8">
        <w:rPr>
          <w:rFonts w:cs="Times New Roman" w:eastAsia="Times New Roman"/>
          <w:szCs w:val="24"/>
        </w:rPr>
        <w:t>040092876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 w:rsidR="0078403F">
        <w:rPr>
          <w:rFonts w:cs="Times New Roman" w:eastAsia="Times New Roman"/>
          <w:szCs w:val="24"/>
        </w:rPr>
        <w:t>0</w:t>
      </w:r>
      <w:r>
        <w:rPr>
          <w:rFonts w:cs="Times New Roman" w:eastAsia="Times New Roman"/>
          <w:szCs w:val="24"/>
        </w:rPr>
        <w:t xml:space="preserve">1. </w:t>
      </w:r>
      <w:r w:rsidR="0078403F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0773B8" w:rsidP="000773B8" w:rsidR="000773B8" w:rsidRPr="005D578C">
      <w:pPr>
        <w:rPr>
          <w:rFonts w:cs="Times New Roman" w:eastAsia="Times New Roman"/>
          <w:szCs w:val="24"/>
        </w:rPr>
      </w:pPr>
    </w:p>
    <w:p w:rsidRDefault="000773B8" w:rsidP="000773B8" w:rsidR="000773B8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0773B8" w:rsidP="000773B8" w:rsidR="000773B8">
      <w:pPr>
        <w:rPr>
          <w:rFonts w:cs="Times New Roman" w:eastAsia="Times New Roman"/>
          <w:szCs w:val="20"/>
        </w:rPr>
      </w:pPr>
    </w:p>
    <w:p w:rsidRDefault="000773B8" w:rsidP="000773B8" w:rsidR="000773B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A. K. Z. MOBIL – MAR d. o. o. Pula, Pješčana Uvala VI Ogr. 22, OIB </w:t>
      </w:r>
      <w:r w:rsidRPr="000773B8">
        <w:rPr>
          <w:rFonts w:cs="Times New Roman" w:eastAsia="Times New Roman"/>
          <w:szCs w:val="24"/>
        </w:rPr>
        <w:t>98730565186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0773B8">
        <w:rPr>
          <w:rFonts w:cs="Times New Roman" w:eastAsia="Times New Roman"/>
          <w:szCs w:val="24"/>
        </w:rPr>
        <w:t>040092876</w:t>
      </w:r>
      <w:r>
        <w:rPr>
          <w:rFonts w:cs="Times New Roman" w:eastAsia="Times New Roman"/>
          <w:szCs w:val="24"/>
        </w:rPr>
        <w:t>.</w:t>
      </w:r>
    </w:p>
    <w:p w:rsidRDefault="000773B8" w:rsidP="000773B8" w:rsidR="000773B8">
      <w:pPr>
        <w:ind w:firstLine="709"/>
        <w:rPr>
          <w:rFonts w:cs="Times New Roman" w:eastAsia="Times New Roman"/>
          <w:szCs w:val="24"/>
        </w:rPr>
      </w:pPr>
    </w:p>
    <w:p w:rsidRDefault="000773B8" w:rsidP="000773B8" w:rsidR="000773B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A. K. Z. MOBIL – MAR d. o. o. Pula, Pješčana Uvala VI Ogr. 22, OIB </w:t>
      </w:r>
      <w:r w:rsidRPr="000773B8">
        <w:rPr>
          <w:rFonts w:cs="Times New Roman" w:eastAsia="Times New Roman"/>
          <w:szCs w:val="24"/>
        </w:rPr>
        <w:t>98730565186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0773B8">
        <w:rPr>
          <w:rFonts w:cs="Times New Roman" w:eastAsia="Times New Roman"/>
          <w:szCs w:val="24"/>
        </w:rPr>
        <w:t>040092876</w:t>
      </w:r>
      <w:r>
        <w:rPr>
          <w:rFonts w:cs="Times New Roman" w:eastAsia="Times New Roman"/>
          <w:szCs w:val="24"/>
        </w:rPr>
        <w:t>.</w:t>
      </w:r>
    </w:p>
    <w:p w:rsidRDefault="000773B8" w:rsidP="000773B8" w:rsidR="000773B8">
      <w:pPr>
        <w:rPr>
          <w:rFonts w:cs="Times New Roman" w:eastAsia="Times New Roman"/>
          <w:szCs w:val="24"/>
        </w:rPr>
      </w:pPr>
    </w:p>
    <w:p w:rsidRDefault="000773B8" w:rsidP="000773B8" w:rsidR="000773B8" w:rsidRPr="005D578C">
      <w:pPr>
        <w:rPr>
          <w:rFonts w:cs="Times New Roman" w:eastAsia="Times New Roman"/>
          <w:szCs w:val="24"/>
        </w:rPr>
      </w:pPr>
    </w:p>
    <w:p w:rsidRDefault="000773B8" w:rsidP="000773B8" w:rsidR="000773B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773B8" w:rsidP="000773B8" w:rsidR="000773B8">
      <w:pPr>
        <w:ind w:firstLine="708"/>
        <w:rPr>
          <w:rFonts w:cs="Times New Roman" w:eastAsia="Times New Roman"/>
          <w:szCs w:val="24"/>
        </w:rPr>
      </w:pPr>
    </w:p>
    <w:p w:rsidRDefault="000773B8" w:rsidP="000773B8" w:rsidR="000773B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A. K. Z. MOBIL – MAR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20.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St-1347/2015-3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0773B8" w:rsidP="000773B8" w:rsidR="000773B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0773B8" w:rsidP="000773B8" w:rsidR="000773B8" w:rsidRPr="005D578C">
      <w:pPr>
        <w:rPr>
          <w:rFonts w:cs="Times New Roman" w:eastAsia="Times New Roman"/>
          <w:szCs w:val="24"/>
        </w:rPr>
      </w:pPr>
    </w:p>
    <w:p w:rsidRDefault="000773B8" w:rsidP="000773B8" w:rsidR="000773B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78403F">
        <w:rPr>
          <w:rFonts w:cs="Times New Roman" w:eastAsia="Times New Roman"/>
          <w:szCs w:val="24"/>
        </w:rPr>
        <w:t>0</w:t>
      </w:r>
      <w:r>
        <w:rPr>
          <w:rFonts w:cs="Times New Roman" w:eastAsia="Times New Roman"/>
          <w:szCs w:val="24"/>
        </w:rPr>
        <w:t xml:space="preserve">1. </w:t>
      </w:r>
      <w:r w:rsidR="0078403F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773B8" w:rsidP="000773B8" w:rsidR="000773B8">
      <w:pPr>
        <w:rPr>
          <w:rFonts w:cs="Times New Roman" w:eastAsia="Times New Roman"/>
          <w:szCs w:val="24"/>
        </w:rPr>
      </w:pPr>
    </w:p>
    <w:p w:rsidRDefault="000773B8" w:rsidP="000773B8" w:rsidR="000773B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0773B8" w:rsidP="000773B8" w:rsidR="000773B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0773B8" w:rsidP="000773B8" w:rsidR="000773B8">
      <w:pPr>
        <w:jc w:val="left"/>
        <w:rPr>
          <w:rFonts w:cs="Times New Roman" w:eastAsia="Times New Roman"/>
          <w:szCs w:val="24"/>
        </w:rPr>
      </w:pPr>
    </w:p>
    <w:p w:rsidRDefault="000773B8" w:rsidP="000773B8" w:rsidR="000773B8" w:rsidRPr="005D578C">
      <w:pPr>
        <w:jc w:val="left"/>
        <w:rPr>
          <w:rFonts w:cs="Times New Roman" w:eastAsia="Times New Roman"/>
          <w:szCs w:val="24"/>
        </w:rPr>
      </w:pPr>
    </w:p>
    <w:p w:rsidRDefault="000773B8" w:rsidP="000773B8" w:rsidR="000773B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773B8" w:rsidP="000773B8" w:rsidR="000773B8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0773B8" w:rsidP="000773B8" w:rsidR="000773B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0773B8" w:rsidP="000773B8" w:rsidR="000773B8">
      <w:pPr>
        <w:rPr>
          <w:rFonts w:cs="Times New Roman" w:eastAsia="Times New Roman"/>
          <w:szCs w:val="24"/>
        </w:rPr>
      </w:pPr>
    </w:p>
    <w:p w:rsidRDefault="000773B8" w:rsidP="000773B8" w:rsidR="000773B8" w:rsidRPr="005D578C">
      <w:pPr>
        <w:rPr>
          <w:rFonts w:cs="Times New Roman" w:eastAsia="Times New Roman"/>
          <w:szCs w:val="24"/>
        </w:rPr>
      </w:pPr>
    </w:p>
    <w:p w:rsidRDefault="000773B8" w:rsidP="000773B8" w:rsidR="000773B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773B8" w:rsidP="000773B8" w:rsidR="000773B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0773B8" w:rsidP="000773B8" w:rsidR="000773B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A. K. Z. MOBIL – MAR d. o. o. Pula, Pješčana Uvala VI Ogr. 22,</w:t>
      </w:r>
    </w:p>
    <w:p w:rsidRDefault="000773B8" w:rsidP="000773B8" w:rsidR="000773B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</w:t>
      </w:r>
      <w:r w:rsidR="008F7733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Mirjana Milovan, Pula, Pješčana Uvala Vi Ogr. 22, </w:t>
      </w:r>
    </w:p>
    <w:p w:rsidRDefault="000773B8" w:rsidP="000773B8" w:rsidR="000773B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0773B8" w:rsidP="000773B8" w:rsidR="000773B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0773B8" w:rsidP="000773B8" w:rsidR="000773B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0773B8" w:rsidP="000773B8" w:rsidR="000773B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0773B8" w:rsidP="000773B8" w:rsidR="000773B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0773B8" w:rsidP="000773B8" w:rsidR="000773B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0773B8" w:rsidP="000773B8" w:rsidR="000773B8"/>
    <w:p w:rsidRDefault="000773B8" w:rsidP="000773B8" w:rsidR="000773B8"/>
    <w:p w:rsidRDefault="000773B8" w:rsidP="000773B8" w:rsidR="000773B8"/>
    <w:p w:rsidRDefault="000773B8" w:rsidP="000773B8" w:rsidR="000773B8"/>
    <w:p w:rsidRDefault="000773B8" w:rsidP="000773B8" w:rsidR="000773B8"/>
    <w:p w:rsidRDefault="000773B8" w:rsidP="000773B8" w:rsidR="000773B8"/>
    <w:p w:rsidRDefault="00990BA6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73B8" w:rsidP="000773B8" w:rsidR="000773B8">
      <w:r>
        <w:separator/>
      </w:r>
    </w:p>
  </w:endnote>
  <w:endnote w:id="0" w:type="continuationSeparator">
    <w:p w:rsidRDefault="000773B8" w:rsidP="000773B8" w:rsidR="000773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73B8" w:rsidP="000773B8" w:rsidR="000773B8">
      <w:r>
        <w:separator/>
      </w:r>
    </w:p>
  </w:footnote>
  <w:footnote w:id="0" w:type="continuationSeparator">
    <w:p w:rsidRDefault="000773B8" w:rsidP="000773B8" w:rsidR="000773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3B8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90BA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St-1347/2015-5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73B8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St-1347/2015-5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737F"/>
    <w:rsid w:val="000773B8"/>
    <w:rsid w:val="0075528E"/>
    <w:rsid w:val="0078403F"/>
    <w:rsid w:val="0079403F"/>
    <w:rsid w:val="008F7733"/>
    <w:rsid w:val="00990BA6"/>
    <w:rsid w:val="00F5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73B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773B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773B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773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773B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73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73B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40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403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8403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8403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8403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73B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773B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773B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773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73B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773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73B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40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403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8403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8403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8403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1347</izvorni_sadrzaj>
    <derivirana_varijabla naziv="DomainObject.Predmet.Broj_1">1347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St-1347/2015</izvorni_sadrzaj>
    <derivirana_varijabla naziv="DomainObject.Predmet.OznakaBroj_1">St-1347/2015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 K. Z. MOBIL - MAR d.o.o. PULA</izvorni_sadrzaj>
    <derivirana_varijabla naziv="DomainObject.Predmet.ProtustrankaFormated_1">  A. K. Z. MOBIL - MAR d.o.o. PULA</derivirana_varijabla>
  </DomainObject.Predmet.ProtustrankaFormated>
  <DomainObject.Predmet.ProtustrankaFormatedOIB>
    <izvorni_sadrzaj>  A. K. Z. MOBIL - MAR d.o.o. PULA, OIB 98730565186</izvorni_sadrzaj>
    <derivirana_varijabla naziv="DomainObject.Predmet.ProtustrankaFormatedOIB_1">  A. K. Z. MOBIL - MAR d.o.o. PULA, OIB 98730565186</derivirana_varijabla>
  </DomainObject.Predmet.ProtustrankaFormatedOIB>
  <DomainObject.Predmet.ProtustrankaFormatedWithAdress>
    <izvorni_sadrzaj> A. K. Z. MOBIL - MAR d.o.o. PULA, Pješčana Uvala Vi Ogr. 22, 52100 Pula</izvorni_sadrzaj>
    <derivirana_varijabla naziv="DomainObject.Predmet.ProtustrankaFormatedWithAdress_1"> A. K. Z. MOBIL - MAR d.o.o. PULA, Pješčana Uvala Vi Ogr. 22, 52100 Pula</derivirana_varijabla>
  </DomainObject.Predmet.ProtustrankaFormatedWithAdress>
  <DomainObject.Predmet.ProtustrankaFormatedWithAdressOIB>
    <izvorni_sadrzaj> A. K. Z. MOBIL - MAR d.o.o. PULA, OIB 98730565186, Pješčana Uvala Vi Ogr. 22, 52100 Pula</izvorni_sadrzaj>
    <derivirana_varijabla naziv="DomainObject.Predmet.ProtustrankaFormatedWithAdressOIB_1"> A. K. Z. MOBIL - MAR d.o.o. PULA, OIB 98730565186, Pješčana Uvala Vi Ogr. 22, 52100 Pula</derivirana_varijabla>
  </DomainObject.Predmet.ProtustrankaFormatedWithAdressOIB>
  <DomainObject.Predmet.ProtustrankaWithAdress>
    <izvorni_sadrzaj>A. K. Z. MOBIL - MAR d.o.o. PULA Pješčana Uvala Vi Ogr. 22, 52100 Pula</izvorni_sadrzaj>
    <derivirana_varijabla naziv="DomainObject.Predmet.ProtustrankaWithAdress_1">A. K. Z. MOBIL - MAR d.o.o. PULA Pješčana Uvala Vi Ogr. 22, 52100 Pula</derivirana_varijabla>
  </DomainObject.Predmet.ProtustrankaWithAdress>
  <DomainObject.Predmet.ProtustrankaWithAdressOIB>
    <izvorni_sadrzaj>A. K. Z. MOBIL - MAR d.o.o. PULA, OIB 98730565186, Pješčana Uvala Vi Ogr. 22, 52100 Pula</izvorni_sadrzaj>
    <derivirana_varijabla naziv="DomainObject.Predmet.ProtustrankaWithAdressOIB_1">A. K. Z. MOBIL - MAR d.o.o. PULA, OIB 98730565186, Pješčana Uvala Vi Ogr. 22, 52100 Pula</derivirana_varijabla>
  </DomainObject.Predmet.ProtustrankaWithAdressOIB>
  <DomainObject.Predmet.ProtustrankaNazivFormated>
    <izvorni_sadrzaj>A. K. Z. MOBIL - MAR d.o.o. PULA</izvorni_sadrzaj>
    <derivirana_varijabla naziv="DomainObject.Predmet.ProtustrankaNazivFormated_1">A. K. Z. MOBIL - MAR d.o.o. PULA</derivirana_varijabla>
  </DomainObject.Predmet.ProtustrankaNazivFormated>
  <DomainObject.Predmet.ProtustrankaNazivFormatedOIB>
    <izvorni_sadrzaj>A. K. Z. MOBIL - MAR d.o.o. PULA, OIB 98730565186</izvorni_sadrzaj>
    <derivirana_varijabla naziv="DomainObject.Predmet.ProtustrankaNazivFormatedOIB_1">A. K. Z. MOBIL - MAR d.o.o. PULA, OIB 98730565186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16679.27</izvorni_sadrzaj>
    <derivirana_varijabla naziv="DomainObject.Predmet.TrenutnaVrijednost_1">16679.27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 K. Z. MOBIL - MAR d.o.o. PULA</item>
    </izvorni_sadrzaj>
    <derivirana_varijabla naziv="DomainObject.Predmet.ProtuStrankaListFormated_1">
      <item>A. K. Z. MOBIL - MAR d.o.o. PULA</item>
    </derivirana_varijabla>
  </DomainObject.Predmet.ProtuStrankaListFormated>
  <DomainObject.Predmet.ProtuStrankaListFormatedOIB>
    <izvorni_sadrzaj>
      <item>A. K. Z. MOBIL - MAR d.o.o. PULA, OIB 98730565186</item>
    </izvorni_sadrzaj>
    <derivirana_varijabla naziv="DomainObject.Predmet.ProtuStrankaListFormatedOIB_1">
      <item>A. K. Z. MOBIL - MAR d.o.o. PULA, OIB 98730565186</item>
    </derivirana_varijabla>
  </DomainObject.Predmet.ProtuStrankaListFormatedOIB>
  <DomainObject.Predmet.ProtuStrankaListFormatedWithAdress>
    <izvorni_sadrzaj>
      <item>A. K. Z. MOBIL - MAR d.o.o. PULA, Pješčana Uvala Vi Ogr. 22, 52100 Pula</item>
    </izvorni_sadrzaj>
    <derivirana_varijabla naziv="DomainObject.Predmet.ProtuStrankaListFormatedWithAdress_1">
      <item>A. K. Z. MOBIL - MAR d.o.o. PULA, Pješčana Uvala Vi Ogr. 22, 52100 Pula</item>
    </derivirana_varijabla>
  </DomainObject.Predmet.ProtuStrankaListFormatedWithAdress>
  <DomainObject.Predmet.ProtuStrankaListFormatedWithAdressOIB>
    <izvorni_sadrzaj>
      <item>A. K. Z. MOBIL - MAR d.o.o. PULA, OIB 98730565186, Pješčana Uvala Vi Ogr. 22, 52100 Pula</item>
    </izvorni_sadrzaj>
    <derivirana_varijabla naziv="DomainObject.Predmet.ProtuStrankaListFormatedWithAdressOIB_1">
      <item>A. K. Z. MOBIL - MAR d.o.o. PULA, OIB 98730565186, Pješčana Uvala Vi Ogr. 22, 52100 Pula</item>
    </derivirana_varijabla>
  </DomainObject.Predmet.ProtuStrankaListFormatedWithAdressOIB>
  <DomainObject.Predmet.ProtuStrankaListNazivFormated>
    <izvorni_sadrzaj>
      <item>A. K. Z. MOBIL - MAR d.o.o. PULA</item>
    </izvorni_sadrzaj>
    <derivirana_varijabla naziv="DomainObject.Predmet.ProtuStrankaListNazivFormated_1">
      <item>A. K. Z. MOBIL - MAR d.o.o. PULA</item>
    </derivirana_varijabla>
  </DomainObject.Predmet.ProtuStrankaListNazivFormated>
  <DomainObject.Predmet.ProtuStrankaListNazivFormatedOIB>
    <izvorni_sadrzaj>
      <item>A. K. Z. MOBIL - MAR d.o.o. PULA, OIB 98730565186</item>
    </izvorni_sadrzaj>
    <derivirana_varijabla naziv="DomainObject.Predmet.ProtuStrankaListNazivFormatedOIB_1">
      <item>A. K. Z. MOBIL - MAR d.o.o. PULA, OIB 98730565186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 K. Z. MOBIL - MAR d.o.o. PULA</izvorni_sadrzaj>
    <derivirana_varijabla naziv="DomainObject.Predmet.ProtustrankaIDrugi_1">A. K. Z. MOBIL - MAR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A. K. Z. MOBIL - MAR d.o.o. PULA, OIB 98730565186, Pješčana Uvala Vi Ogr. 22, 52100 Pula</izvorni_sadrzaj>
    <derivirana_varijabla naziv="DomainObject.Predmet.ProtustrankaIDrugiAdressOIB_1">A. K. Z. MOBIL - MAR d.o.o. PULA, OIB 98730565186, Pješčana Uvala Vi Ogr. 22,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 K. Z. MOBIL - MAR d.o.o. PULA</item>
    </izvorni_sadrzaj>
    <derivirana_varijabla naziv="DomainObject.Predmet.SudioniciListNaziv_1">
      <item>FINANCIJSKA AGENCIJA, RC RIJEKA, PODRUŽNICA PULA, PULA</item>
      <item>A. K. Z. MOBIL - MAR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A. K. Z. MOBIL - MAR d.o.o. PULA, OIB 98730565186, Pješčana Uvala Vi Ogr. 22,52100 Pula</item>
    </izvorni_sadrzaj>
    <derivirana_varijabla naziv="DomainObject.Predmet.SudioniciListAdressOIB_1">
      <item>FINANCIJSKA AGENCIJA, RC RIJEKA, PODRUŽNICA PULA, PULA, OIB 85821130368, Giardini 5,52100 Pula</item>
      <item>A. K. Z. MOBIL - MAR d.o.o. PULA, OIB 98730565186, Pješčana Uvala Vi Ogr. 22,52100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98730565186</item>
    </izvorni_sadrzaj>
    <derivirana_varijabla naziv="DomainObject.Predmet.SudioniciListNazivOIB_1">
      <item>, OIB 85821130368</item>
      <item>, OIB 98730565186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607</properties:Words>
  <properties:Characters>3106</properties:Characters>
  <properties:Lines>84</properties:Lines>
  <properties:Paragraphs>30</properties:Paragraphs>
  <properties:TotalTime>4</properties:TotalTime>
  <properties:ScaleCrop>false</properties:ScaleCrop>
  <properties:LinksUpToDate>false</properties:LinksUpToDate>
  <properties:CharactersWithSpaces>3742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2016-03-24T08:54:00Z</dcterms:created>
  <dc:creator>Mihaela Kaligari</dc:creator>
  <dc:description/>
  <cp:keywords/>
  <cp:lastModifiedBy>Lorena Paris Aničić</cp:lastModifiedBy>
  <dcterms:modified xmlns:xsi="http://www.w3.org/2001/XMLSchema-instance" xsi:type="dcterms:W3CDTF">2016-04-01T11:18:00Z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