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96127" w:rsidRPr="00C61EDF">
        <w:trPr>
          <w:trHeight w:val="2231"/>
        </w:trPr>
        <w:tc>
          <w:tcPr>
            <w:tcW w:type="dxa" w:w="3369"/>
            <w:vAlign w:val="center"/>
          </w:tcPr>
          <w:p w:rsidRDefault="00A96127" w:rsidP="00A66C00" w:rsidR="00A9612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96127" w:rsidP="00A66C00" w:rsidR="00A96127" w:rsidRPr="00F24FD8">
            <w:pPr>
              <w:spacing w:before="100"/>
            </w:pPr>
            <w:r w:rsidRPr="00F24FD8">
              <w:t>REPUBLIKA HRVATSKA</w:t>
            </w:r>
          </w:p>
          <w:p w:rsidRDefault="00A96127" w:rsidP="00A66C00" w:rsidR="00A96127" w:rsidRPr="00F24FD8">
            <w:r w:rsidRPr="00F24FD8">
              <w:t>TRGOVAČKI SUD U SPLITU</w:t>
            </w:r>
          </w:p>
          <w:p w:rsidRDefault="00A96127" w:rsidP="00DA5B9D" w:rsidR="00A96127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right"/>
            </w:pPr>
          </w:p>
          <w:p w:rsidRDefault="00A96127" w:rsidP="00DA5B9D" w:rsidR="00A96127">
            <w:pPr>
              <w:jc w:val="right"/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A96127" w:rsidR="00A96127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11.St-985</w:t>
            </w:r>
            <w:r w:rsidRPr="00E003B6">
              <w:rPr>
                <w:noProof/>
              </w:rPr>
              <w:t>/2017</w:t>
            </w:r>
          </w:p>
        </w:tc>
      </w:tr>
    </w:tbl>
    <w:p w14:textId="96e9c61" w14:paraId="96e9c61" w:rsidRDefault="002D11DD" w:rsidP="002D11DD" w:rsidR="002D11DD" w:rsidRPr="00F91A2D">
      <w:pPr>
        <w:jc w:val="both"/>
        <w15:collapsed w:val="false"/>
      </w:pPr>
    </w:p>
    <w:p w:rsidRDefault="002C30DA" w:rsidP="00A41E19" w:rsidR="002D11DD" w:rsidRPr="00F91A2D">
      <w:pPr>
        <w:spacing w:after="200" w:before="200"/>
        <w:jc w:val="center"/>
      </w:pPr>
      <w:r w:rsidRPr="00F91A2D">
        <w:t xml:space="preserve">U   I M E   </w:t>
      </w:r>
      <w:r w:rsidR="002D11DD" w:rsidRPr="00F91A2D">
        <w:t xml:space="preserve">R E P U B L I K </w:t>
      </w:r>
      <w:r w:rsidRPr="00F91A2D">
        <w:t>E    H R V A T S K E</w:t>
      </w:r>
    </w:p>
    <w:p w:rsidRDefault="00880351" w:rsidP="00A41E19" w:rsidR="0012780D" w:rsidRPr="00F91A2D">
      <w:pPr>
        <w:spacing w:after="200" w:before="200"/>
        <w:jc w:val="center"/>
      </w:pPr>
      <w:r w:rsidRPr="00F91A2D">
        <w:t>R J E Š E N J E</w:t>
      </w:r>
    </w:p>
    <w:p w:rsidRDefault="005A727A" w:rsidP="00314B86" w:rsidR="00314B86" w:rsidRPr="00F91A2D">
      <w:pPr>
        <w:jc w:val="both"/>
      </w:pPr>
      <w:r w:rsidRPr="00F91A2D">
        <w:tab/>
        <w:t>Trgovački sud u Splitu, po s</w:t>
      </w:r>
      <w:r w:rsidR="00B44741" w:rsidRPr="00F91A2D">
        <w:t>utkinji Ani Golub Gruić</w:t>
      </w:r>
      <w:r w:rsidRPr="00F91A2D">
        <w:t>, kao stečajno</w:t>
      </w:r>
      <w:r w:rsidR="00B44741" w:rsidRPr="00F91A2D">
        <w:t>j sutkinji</w:t>
      </w:r>
      <w:r w:rsidRPr="00F91A2D">
        <w:t xml:space="preserve">, </w:t>
      </w:r>
      <w:r w:rsidR="00314B86" w:rsidRPr="00F91A2D">
        <w:t>u postupku povodom prijedloga predlagatelja</w:t>
      </w:r>
      <w:r w:rsidR="007D0953" w:rsidRPr="00F91A2D">
        <w:t xml:space="preserve"> F</w:t>
      </w:r>
      <w:r w:rsidR="00896C5B">
        <w:t>inancijske agencije</w:t>
      </w:r>
      <w:r w:rsidR="007D0953" w:rsidRPr="00F91A2D">
        <w:t xml:space="preserve"> – Regionalni centar Split, za </w:t>
      </w:r>
      <w:r w:rsidR="00F91A2D" w:rsidRPr="00F91A2D">
        <w:t xml:space="preserve">otvaranje </w:t>
      </w:r>
      <w:r w:rsidR="00A96127">
        <w:t xml:space="preserve">stečajnog postupka nad </w:t>
      </w:r>
      <w:r w:rsidR="007D0953" w:rsidRPr="00F91A2D">
        <w:t>dužnikom</w:t>
      </w:r>
      <w:r w:rsidR="005C0B27">
        <w:t xml:space="preserve"> </w:t>
      </w:r>
      <w:r w:rsidR="00A96127">
        <w:t>TRGOSIROVINA d.d., OIB: 49681568756, Sinj, Ul. Kralja Zvonimira 5</w:t>
      </w:r>
      <w:r w:rsidR="00526885">
        <w:t xml:space="preserve">, </w:t>
      </w:r>
      <w:r w:rsidR="00A96127">
        <w:t>4. siječnja 2018.</w:t>
      </w:r>
    </w:p>
    <w:p w:rsidRDefault="00880351" w:rsidP="00807FAA" w:rsidR="00807FAA" w:rsidRPr="00F91A2D">
      <w:pPr>
        <w:pStyle w:val="Tijeloteksta"/>
        <w:tabs>
          <w:tab w:pos="1276" w:val="left"/>
        </w:tabs>
        <w:spacing w:after="200" w:before="200"/>
        <w:jc w:val="center"/>
      </w:pPr>
      <w:r w:rsidRPr="00F91A2D">
        <w:t>r i j e š</w:t>
      </w:r>
      <w:r w:rsidR="00F71868" w:rsidRPr="00F91A2D">
        <w:t xml:space="preserve"> i o    j e</w:t>
      </w:r>
    </w:p>
    <w:p w:rsidRDefault="00D05CF7" w:rsidP="00526885" w:rsidR="00807FAA" w:rsidRPr="00F91A2D">
      <w:pPr>
        <w:ind w:firstLine="708"/>
        <w:jc w:val="both"/>
        <w:rPr>
          <w:b/>
          <w:lang w:eastAsia="en-US"/>
        </w:rPr>
      </w:pPr>
      <w:r w:rsidRPr="00D05CF7">
        <w:rPr>
          <w:lang w:eastAsia="en-US"/>
        </w:rPr>
        <w:t xml:space="preserve">Odbacuje se prijedlog </w:t>
      </w:r>
      <w:r w:rsidR="00896C5B" w:rsidRPr="00896C5B">
        <w:rPr>
          <w:lang w:eastAsia="en-US"/>
        </w:rPr>
        <w:t xml:space="preserve">Financijske agencije – Regionalni centar Split </w:t>
      </w:r>
      <w:r w:rsidRPr="00D05CF7">
        <w:rPr>
          <w:lang w:eastAsia="en-US"/>
        </w:rPr>
        <w:t xml:space="preserve">za otvaranje stečajnog </w:t>
      </w:r>
      <w:r w:rsidR="00807FAA" w:rsidRPr="00F91A2D">
        <w:rPr>
          <w:lang w:eastAsia="en-US"/>
        </w:rPr>
        <w:t>postupka nad</w:t>
      </w:r>
      <w:r w:rsidR="0069477E">
        <w:rPr>
          <w:lang w:eastAsia="en-US"/>
        </w:rPr>
        <w:t xml:space="preserve"> dužnikom</w:t>
      </w:r>
      <w:r w:rsidR="00807FAA" w:rsidRPr="00F91A2D">
        <w:rPr>
          <w:lang w:eastAsia="en-US"/>
        </w:rPr>
        <w:t xml:space="preserve"> </w:t>
      </w:r>
      <w:r w:rsidR="00A96127" w:rsidRPr="00A96127">
        <w:rPr>
          <w:lang w:eastAsia="en-US"/>
        </w:rPr>
        <w:t>TRGOSIROVINA d.d., OIB: 49681568756, Sinj, Ul. Kralja Zvonimira 5</w:t>
      </w:r>
      <w:r w:rsidR="00807FAA" w:rsidRPr="00F91A2D">
        <w:rPr>
          <w:lang w:eastAsia="en-US"/>
        </w:rPr>
        <w:t>.</w:t>
      </w:r>
    </w:p>
    <w:p w:rsidRDefault="00807FAA" w:rsidP="00526885" w:rsidR="00807FAA" w:rsidRPr="00F91A2D">
      <w:pPr>
        <w:spacing w:after="120" w:before="200"/>
        <w:jc w:val="center"/>
        <w:rPr>
          <w:lang w:eastAsia="en-US"/>
        </w:rPr>
      </w:pPr>
      <w:r w:rsidRPr="00F91A2D">
        <w:rPr>
          <w:lang w:eastAsia="en-US"/>
        </w:rPr>
        <w:t>Obrazloženje</w:t>
      </w:r>
    </w:p>
    <w:p w:rsidRDefault="00807FAA" w:rsidP="00807FAA" w:rsidR="0023651E">
      <w:pPr>
        <w:ind w:firstLine="708"/>
        <w:jc w:val="both"/>
        <w:rPr>
          <w:lang w:eastAsia="en-US"/>
        </w:rPr>
      </w:pPr>
      <w:r w:rsidRPr="00F91A2D">
        <w:rPr>
          <w:lang w:eastAsia="en-US"/>
        </w:rPr>
        <w:t xml:space="preserve">Kod ovog suda </w:t>
      </w:r>
      <w:r w:rsidR="00A96127">
        <w:rPr>
          <w:lang w:eastAsia="en-US"/>
        </w:rPr>
        <w:t>20. listopada</w:t>
      </w:r>
      <w:r w:rsidR="00526885">
        <w:rPr>
          <w:lang w:eastAsia="en-US"/>
        </w:rPr>
        <w:t xml:space="preserve"> 201</w:t>
      </w:r>
      <w:r w:rsidR="0069477E">
        <w:rPr>
          <w:lang w:eastAsia="en-US"/>
        </w:rPr>
        <w:t>7</w:t>
      </w:r>
      <w:r w:rsidR="00F91A2D">
        <w:rPr>
          <w:lang w:eastAsia="en-US"/>
        </w:rPr>
        <w:t xml:space="preserve">. zaprimljen je prijedlog </w:t>
      </w:r>
      <w:r w:rsidRPr="00F91A2D">
        <w:rPr>
          <w:lang w:eastAsia="en-US"/>
        </w:rPr>
        <w:t xml:space="preserve">Financijske agencije, Regionalnog centra Split, za </w:t>
      </w:r>
      <w:r w:rsidR="00F91A2D">
        <w:rPr>
          <w:lang w:eastAsia="en-US"/>
        </w:rPr>
        <w:t>otvaranje</w:t>
      </w:r>
      <w:r w:rsidRPr="00F91A2D">
        <w:rPr>
          <w:lang w:eastAsia="en-US"/>
        </w:rPr>
        <w:t xml:space="preserve"> stečajnog postupka nad gore navedenim dužnikom. U zahtjevu se navodi da dužnik na dan </w:t>
      </w:r>
      <w:r w:rsidR="00A96127">
        <w:rPr>
          <w:lang w:eastAsia="en-US"/>
        </w:rPr>
        <w:t>13. listopada 2017.</w:t>
      </w:r>
      <w:r w:rsidRPr="00F91A2D">
        <w:rPr>
          <w:lang w:eastAsia="en-US"/>
        </w:rPr>
        <w:t xml:space="preserve"> u Očevidniku redoslijeda osnova za plaćanje ima evidentirane neizvršene osnove za plaćanje</w:t>
      </w:r>
      <w:r w:rsidR="00E01E9C">
        <w:rPr>
          <w:lang w:eastAsia="en-US"/>
        </w:rPr>
        <w:t xml:space="preserve"> u neprekinutom razdoblju od </w:t>
      </w:r>
      <w:r w:rsidR="0023651E">
        <w:rPr>
          <w:lang w:eastAsia="en-US"/>
        </w:rPr>
        <w:t>120</w:t>
      </w:r>
      <w:r w:rsidR="00E01E9C">
        <w:rPr>
          <w:lang w:eastAsia="en-US"/>
        </w:rPr>
        <w:t xml:space="preserve"> </w:t>
      </w:r>
      <w:r w:rsidRPr="00F91A2D">
        <w:rPr>
          <w:lang w:eastAsia="en-US"/>
        </w:rPr>
        <w:t xml:space="preserve">dana u ukupnom iznosu </w:t>
      </w:r>
      <w:r w:rsidR="00D05CF7">
        <w:rPr>
          <w:lang w:eastAsia="en-US"/>
        </w:rPr>
        <w:t xml:space="preserve">od </w:t>
      </w:r>
      <w:r w:rsidR="00A96127">
        <w:rPr>
          <w:lang w:eastAsia="en-US"/>
        </w:rPr>
        <w:t>38.800,22</w:t>
      </w:r>
      <w:r w:rsidR="00526885">
        <w:rPr>
          <w:lang w:eastAsia="en-US"/>
        </w:rPr>
        <w:t xml:space="preserve"> </w:t>
      </w:r>
      <w:r w:rsidRPr="00F91A2D">
        <w:rPr>
          <w:lang w:eastAsia="en-US"/>
        </w:rPr>
        <w:t>kn</w:t>
      </w:r>
      <w:r w:rsidR="00A96127">
        <w:rPr>
          <w:lang w:eastAsia="en-US"/>
        </w:rPr>
        <w:t>.</w:t>
      </w:r>
    </w:p>
    <w:p w:rsidRDefault="0023651E" w:rsidP="00E01E9C" w:rsidR="00E01E9C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 xml:space="preserve">Dana </w:t>
      </w:r>
      <w:r w:rsidR="00A96127">
        <w:rPr>
          <w:lang w:eastAsia="en-US"/>
        </w:rPr>
        <w:t>28. prosinca</w:t>
      </w:r>
      <w:r>
        <w:rPr>
          <w:lang w:eastAsia="en-US"/>
        </w:rPr>
        <w:t xml:space="preserve"> 2017. godine kod ovog suda zaprimljen je</w:t>
      </w:r>
      <w:r w:rsidR="00A96127">
        <w:rPr>
          <w:lang w:eastAsia="en-US"/>
        </w:rPr>
        <w:t xml:space="preserve"> podnesak dužnika u kojem isti navodi kako je žiroračun dužnika deblokiran te u prilog tome dostavlja potvrdu FINA-</w:t>
      </w:r>
      <w:r>
        <w:rPr>
          <w:lang w:eastAsia="en-US"/>
        </w:rPr>
        <w:t>e</w:t>
      </w:r>
      <w:r w:rsidR="00E01E9C">
        <w:rPr>
          <w:lang w:eastAsia="en-US"/>
        </w:rPr>
        <w:t xml:space="preserve"> o blokadi računa i novčanih sredstava ovršenika iz koje proizlazi da je na dan izdavanja Potvrde (</w:t>
      </w:r>
      <w:r w:rsidR="00A96127">
        <w:rPr>
          <w:lang w:eastAsia="en-US"/>
        </w:rPr>
        <w:t>27. prosinca</w:t>
      </w:r>
      <w:r>
        <w:rPr>
          <w:lang w:eastAsia="en-US"/>
        </w:rPr>
        <w:t xml:space="preserve"> 2017</w:t>
      </w:r>
      <w:r w:rsidR="00E01E9C">
        <w:rPr>
          <w:lang w:eastAsia="en-US"/>
        </w:rPr>
        <w:t xml:space="preserve">.) na računima i novčanim sredstvima ovršenika (ovdje dužnika) evidentirano 0 dana neprekidne blokade, kao i to da nepodmirene obveze iznose 0,00 kn (list </w:t>
      </w:r>
      <w:r w:rsidR="00A96127">
        <w:rPr>
          <w:lang w:eastAsia="en-US"/>
        </w:rPr>
        <w:t>5</w:t>
      </w:r>
      <w:r w:rsidR="00E01E9C">
        <w:rPr>
          <w:lang w:eastAsia="en-US"/>
        </w:rPr>
        <w:t xml:space="preserve"> spisa).</w:t>
      </w:r>
    </w:p>
    <w:p w:rsidRDefault="00E01E9C" w:rsidP="00E01E9C" w:rsidR="00807FAA" w:rsidRPr="00F91A2D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 xml:space="preserve">Dužnik je do odluke o prijedlogu za otvaranjem stečajnog postupka postao sposoban za plaćanje, pa u smislu čl. 5. </w:t>
      </w:r>
      <w:r w:rsidR="00A96127" w:rsidRPr="00A96127">
        <w:rPr>
          <w:lang w:eastAsia="en-US"/>
        </w:rPr>
        <w:t>Stečajnog zakona („Narodne novine“ 71/15 i 104/17; dalje SZ)</w:t>
      </w:r>
      <w:r>
        <w:rPr>
          <w:lang w:eastAsia="en-US"/>
        </w:rPr>
        <w:t xml:space="preserve"> nema uvjeta za provođenje postupka.</w:t>
      </w:r>
    </w:p>
    <w:p w:rsidRDefault="00D45A15" w:rsidP="00BC21ED" w:rsidR="00D45A15" w:rsidRPr="00F91A2D">
      <w:pPr>
        <w:spacing w:before="200"/>
        <w:ind w:firstLine="708"/>
        <w:jc w:val="both"/>
        <w:rPr>
          <w:lang w:eastAsia="en-US"/>
        </w:rPr>
      </w:pPr>
      <w:r w:rsidRPr="00F91A2D">
        <w:rPr>
          <w:lang w:eastAsia="en-US"/>
        </w:rPr>
        <w:t>Slijedom navedenog</w:t>
      </w:r>
      <w:r w:rsidR="00BC21ED">
        <w:rPr>
          <w:lang w:eastAsia="en-US"/>
        </w:rPr>
        <w:t>, a temeljem odredbe čl. 115. st. 1. SZ-a</w:t>
      </w:r>
      <w:r w:rsidRPr="00F91A2D">
        <w:rPr>
          <w:lang w:eastAsia="en-US"/>
        </w:rPr>
        <w:t>, odlučeno je kao u izreci ovog rješenja.</w:t>
      </w:r>
    </w:p>
    <w:p w:rsidRDefault="00F24049" w:rsidP="00BC21ED" w:rsidR="00972BBF" w:rsidRPr="00F91A2D">
      <w:pPr>
        <w:pStyle w:val="Tijeloteksta"/>
        <w:tabs>
          <w:tab w:pos="1276" w:val="left"/>
        </w:tabs>
        <w:spacing w:before="200"/>
        <w:jc w:val="center"/>
      </w:pPr>
      <w:r w:rsidRPr="00F91A2D">
        <w:t>U Splitu</w:t>
      </w:r>
      <w:r w:rsidR="00A96127">
        <w:t xml:space="preserve"> 4. siječnja 2018.</w:t>
      </w:r>
    </w:p>
    <w:p w:rsidRDefault="00A96127" w:rsidP="00BC21ED" w:rsidR="00F71868" w:rsidRPr="00F91A2D">
      <w:pPr>
        <w:pStyle w:val="Tijeloteksta"/>
        <w:tabs>
          <w:tab w:pos="1276" w:val="left"/>
        </w:tabs>
        <w:spacing w:before="200"/>
        <w:ind w:left="6372"/>
        <w:jc w:val="center"/>
      </w:pPr>
      <w:r w:rsidRPr="00F91A2D">
        <w:t>Sutkinja</w:t>
      </w:r>
    </w:p>
    <w:p w:rsidRDefault="00A96127" w:rsidP="00344B15" w:rsidR="00807FAA">
      <w:pPr>
        <w:pStyle w:val="Tijeloteksta"/>
        <w:tabs>
          <w:tab w:pos="1276" w:val="left"/>
        </w:tabs>
        <w:ind w:left="6372"/>
        <w:jc w:val="center"/>
      </w:pPr>
      <w:r w:rsidRPr="00F91A2D">
        <w:t>Ana Golub Gruić</w:t>
      </w:r>
    </w:p>
    <w:p w:rsidRDefault="0069477E" w:rsidP="00344B15" w:rsidR="0069477E">
      <w:pPr>
        <w:pStyle w:val="Tijeloteksta"/>
        <w:tabs>
          <w:tab w:pos="1276" w:val="left"/>
        </w:tabs>
        <w:ind w:left="6372"/>
        <w:jc w:val="center"/>
      </w:pPr>
    </w:p>
    <w:p w:rsidRDefault="00BC21ED" w:rsidP="00344B15" w:rsidR="00BC21ED" w:rsidRPr="00F91A2D">
      <w:pPr>
        <w:pStyle w:val="Tijeloteksta"/>
        <w:tabs>
          <w:tab w:pos="1276" w:val="left"/>
        </w:tabs>
        <w:ind w:left="6372"/>
        <w:jc w:val="center"/>
      </w:pPr>
    </w:p>
    <w:p w:rsidRDefault="00A96127" w:rsidP="00A96127" w:rsidR="00BF07DF" w:rsidRPr="00F91A2D">
      <w:pPr>
        <w:pStyle w:val="Tijeloteksta"/>
        <w:rPr>
          <w:lang w:eastAsia="en-US"/>
        </w:rPr>
      </w:pPr>
      <w:r w:rsidRPr="00F91A2D">
        <w:lastRenderedPageBreak/>
        <w:t xml:space="preserve">Pouka o pravnom lijeku: </w:t>
      </w:r>
      <w:r w:rsidR="00BF07DF" w:rsidRPr="00F91A2D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D1029A" w:rsidR="00D1029A" w:rsidRPr="00F91A2D">
      <w:pPr>
        <w:pStyle w:val="Tijeloteksta"/>
      </w:pPr>
    </w:p>
    <w:p w:rsidRDefault="00D1029A" w:rsidP="00D1029A" w:rsidR="00D1029A" w:rsidRPr="00F91A2D">
      <w:pPr>
        <w:pStyle w:val="Tijeloteksta"/>
      </w:pPr>
    </w:p>
    <w:p w:rsidRDefault="00A96127" w:rsidP="00D1029A" w:rsidR="00D1029A" w:rsidRPr="00F91A2D">
      <w:pPr>
        <w:pStyle w:val="Tijeloteksta"/>
      </w:pPr>
      <w:r>
        <w:t>Dna</w:t>
      </w:r>
      <w:r w:rsidR="00D1029A" w:rsidRPr="00F91A2D">
        <w:t>:</w:t>
      </w:r>
    </w:p>
    <w:p w:rsidRDefault="00D1029A" w:rsidP="00A96127" w:rsidR="00D1029A" w:rsidRPr="00F91A2D">
      <w:pPr>
        <w:pStyle w:val="Tijeloteksta"/>
        <w:spacing w:before="40"/>
      </w:pPr>
      <w:r w:rsidRPr="00F91A2D">
        <w:t>-</w:t>
      </w:r>
      <w:r w:rsidR="00880351" w:rsidRPr="00F91A2D">
        <w:t xml:space="preserve"> </w:t>
      </w:r>
      <w:r w:rsidR="00314B86" w:rsidRPr="00F91A2D">
        <w:t>predlagatelju - FINA</w:t>
      </w:r>
    </w:p>
    <w:p w:rsidRDefault="00D92D1F" w:rsidP="00A96127" w:rsidR="00D92D1F" w:rsidRPr="00F91A2D">
      <w:pPr>
        <w:pStyle w:val="Tijeloteksta"/>
        <w:spacing w:before="40"/>
      </w:pPr>
      <w:r w:rsidRPr="00F91A2D">
        <w:t>- mrežna stranica e-Oglasna ploča sudova</w:t>
      </w:r>
    </w:p>
    <w:p w:rsidRDefault="00D1029A" w:rsidP="00A96127" w:rsidR="00D1029A" w:rsidRPr="00F91A2D">
      <w:pPr>
        <w:pStyle w:val="Tijeloteksta"/>
        <w:spacing w:before="40"/>
      </w:pPr>
      <w:r w:rsidRPr="00F91A2D">
        <w:t>-</w:t>
      </w:r>
      <w:r w:rsidR="00880351" w:rsidRPr="00F91A2D">
        <w:t xml:space="preserve"> </w:t>
      </w:r>
      <w:r w:rsidRPr="00F91A2D">
        <w:t>u spis</w:t>
      </w:r>
    </w:p>
    <w:p w:rsidRDefault="005415CB" w:rsidP="00051FCF" w:rsidR="005415CB" w:rsidRPr="00F91A2D">
      <w:pPr>
        <w:pStyle w:val="Tijeloteksta"/>
        <w:tabs>
          <w:tab w:pos="6810" w:val="clear"/>
        </w:tabs>
      </w:pPr>
    </w:p>
    <w:sectPr w:rsidSect="00D92D1F" w:rsidR="005415CB" w:rsidRPr="00F91A2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9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</w:t>
    </w:r>
    <w:r w:rsidR="00A96127">
      <w:t xml:space="preserve">                            Poslovni broj: </w:t>
    </w:r>
    <w:r w:rsidR="00B44741">
      <w:t>11.</w:t>
    </w:r>
    <w:r w:rsidR="00522DB2">
      <w:t>St-</w:t>
    </w:r>
    <w:r w:rsidR="00A96127">
      <w:t>985</w:t>
    </w:r>
    <w:r w:rsidR="005D5EDC">
      <w:t>/2017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3651E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22DB2"/>
    <w:rsid w:val="00526885"/>
    <w:rsid w:val="00531806"/>
    <w:rsid w:val="005415CB"/>
    <w:rsid w:val="00543255"/>
    <w:rsid w:val="00571686"/>
    <w:rsid w:val="00575D67"/>
    <w:rsid w:val="005A53D5"/>
    <w:rsid w:val="005A727A"/>
    <w:rsid w:val="005C0B27"/>
    <w:rsid w:val="005D05A8"/>
    <w:rsid w:val="005D0D27"/>
    <w:rsid w:val="005D5EDC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9477E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C6DE3"/>
    <w:rsid w:val="007D0953"/>
    <w:rsid w:val="007E79BE"/>
    <w:rsid w:val="00803E39"/>
    <w:rsid w:val="00804D01"/>
    <w:rsid w:val="008061CB"/>
    <w:rsid w:val="00807FAA"/>
    <w:rsid w:val="00863D64"/>
    <w:rsid w:val="0086570D"/>
    <w:rsid w:val="00877094"/>
    <w:rsid w:val="00880351"/>
    <w:rsid w:val="00880B6C"/>
    <w:rsid w:val="00881DE5"/>
    <w:rsid w:val="00896C5B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96127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92072"/>
    <w:rsid w:val="00BB15C2"/>
    <w:rsid w:val="00BB625F"/>
    <w:rsid w:val="00BB714A"/>
    <w:rsid w:val="00BC21ED"/>
    <w:rsid w:val="00BC4A1C"/>
    <w:rsid w:val="00BD0E7B"/>
    <w:rsid w:val="00BD2424"/>
    <w:rsid w:val="00BD2BA0"/>
    <w:rsid w:val="00BD3921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A7A55"/>
    <w:rsid w:val="00CE16ED"/>
    <w:rsid w:val="00CF695A"/>
    <w:rsid w:val="00CF7DCF"/>
    <w:rsid w:val="00D01948"/>
    <w:rsid w:val="00D05CF7"/>
    <w:rsid w:val="00D05EE7"/>
    <w:rsid w:val="00D1029A"/>
    <w:rsid w:val="00D13DD8"/>
    <w:rsid w:val="00D223B0"/>
    <w:rsid w:val="00D37DCE"/>
    <w:rsid w:val="00D45A15"/>
    <w:rsid w:val="00D46487"/>
    <w:rsid w:val="00D5058C"/>
    <w:rsid w:val="00D92D1F"/>
    <w:rsid w:val="00D94224"/>
    <w:rsid w:val="00DB1768"/>
    <w:rsid w:val="00DD2A9B"/>
    <w:rsid w:val="00DD7113"/>
    <w:rsid w:val="00DE6EEC"/>
    <w:rsid w:val="00E01E9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0B9B"/>
    <w:rsid w:val="00EC5207"/>
    <w:rsid w:val="00EE06CE"/>
    <w:rsid w:val="00EE24B8"/>
    <w:rsid w:val="00EE6158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1A2D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A9612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E79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9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9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9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9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A9612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E79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9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9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9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9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St-985/2017</izvorni_sadrzaj>
    <derivirana_varijabla naziv="DomainObject.Predmet.OznakaBroj_1">St-985/2017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TRGOSIROVINA dioničko društvo za trgovinu i proizvodnju</izvorni_sadrzaj>
    <derivirana_varijabla naziv="DomainObject.Predmet.ProtustrankaFormated_1">  TRGOSIROVINA dioničko društvo za trgovinu i proizvodnju</derivirana_varijabla>
  </DomainObject.Predmet.ProtustrankaFormated>
  <DomainObject.Predmet.ProtustrankaFormatedOIB>
    <izvorni_sadrzaj>  TRGOSIROVINA dioničko društvo za trgovinu i proizvodnju, OIB 49681568756</izvorni_sadrzaj>
    <derivirana_varijabla naziv="DomainObject.Predmet.ProtustrankaFormatedOIB_1">  TRGOSIROVINA dioničko društvo za trgovinu i proizvodnju, OIB 49681568756</derivirana_varijabla>
  </DomainObject.Predmet.ProtustrankaFormatedOIB>
  <DomainObject.Predmet.ProtustrankaFormatedWithAdress>
    <izvorni_sadrzaj> TRGOSIROVINA dioničko društvo za trgovinu i proizvodnju, Ul. kralja Zvonimira 5, 21230 Sinj</izvorni_sadrzaj>
    <derivirana_varijabla naziv="DomainObject.Predmet.ProtustrankaFormatedWithAdress_1"> TRGOSIROVINA dioničko društvo za trgovinu i proizvodnju, Ul. kralja Zvonimira 5, 21230 Sinj</derivirana_varijabla>
  </DomainObject.Predmet.ProtustrankaFormatedWithAdress>
  <DomainObject.Predmet.ProtustrankaFormatedWithAdressOIB>
    <izvorni_sadrzaj> TRGOSIROVINA dioničko društvo za trgovinu i proizvodnju, OIB 49681568756, Ul. kralja Zvonimira 5, 21230 Sinj</izvorni_sadrzaj>
    <derivirana_varijabla naziv="DomainObject.Predmet.ProtustrankaFormatedWithAdressOIB_1"> TRGOSIROVINA dioničko društvo za trgovinu i proizvodnju, OIB 49681568756, Ul. kralja Zvonimira 5, 21230 Sinj</derivirana_varijabla>
  </DomainObject.Predmet.ProtustrankaFormatedWithAdressOIB>
  <DomainObject.Predmet.ProtustrankaWithAdress>
    <izvorni_sadrzaj>TRGOSIROVINA dioničko društvo za trgovinu i proizvodnju Ul. kralja Zvonimira 5, 21230 Sinj</izvorni_sadrzaj>
    <derivirana_varijabla naziv="DomainObject.Predmet.ProtustrankaWithAdress_1">TRGOSIROVINA dioničko društvo za trgovinu i proizvodnju Ul. kralja Zvonimira 5, 21230 Sinj</derivirana_varijabla>
  </DomainObject.Predmet.ProtustrankaWithAdress>
  <DomainObject.Predmet.ProtustrankaWithAdressOIB>
    <izvorni_sadrzaj>TRGOSIROVINA dioničko društvo za trgovinu i proizvodnju, OIB 49681568756, Ul. kralja Zvonimira 5, 21230 Sinj</izvorni_sadrzaj>
    <derivirana_varijabla naziv="DomainObject.Predmet.ProtustrankaWithAdressOIB_1">TRGOSIROVINA dioničko društvo za trgovinu i proizvodnju, OIB 49681568756, Ul. kralja Zvonimira 5, 21230 Sinj</derivirana_varijabla>
  </DomainObject.Predmet.ProtustrankaWithAdressOIB>
  <DomainObject.Predmet.ProtustrankaNazivFormated>
    <izvorni_sadrzaj>TRGOSIROVINA dioničko društvo za trgovinu i proizvodnju</izvorni_sadrzaj>
    <derivirana_varijabla naziv="DomainObject.Predmet.ProtustrankaNazivFormated_1">TRGOSIROVINA dioničko društvo za trgovinu i proizvodnju</derivirana_varijabla>
  </DomainObject.Predmet.ProtustrankaNazivFormated>
  <DomainObject.Predmet.ProtustrankaNazivFormatedOIB>
    <izvorni_sadrzaj>TRGOSIROVINA dioničko društvo za trgovinu i proizvodnju, OIB 49681568756</izvorni_sadrzaj>
    <derivirana_varijabla naziv="DomainObject.Predmet.ProtustrankaNazivFormatedOIB_1">TRGOSIROVINA dioničko društvo za trgovinu i proizvodnju, OIB 49681568756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38800.22</izvorni_sadrzaj>
    <derivirana_varijabla naziv="DomainObject.Predmet.TrenutnaVrijednost_1">38800.22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TRGOSIROVINA dioničko društvo za trgovinu i proizvodnju</item>
    </izvorni_sadrzaj>
    <derivirana_varijabla naziv="DomainObject.Predmet.ProtuStrankaListFormated_1">
      <item>TRGOSIROVINA dioničko društvo za trgovinu i proizvodnju</item>
    </derivirana_varijabla>
  </DomainObject.Predmet.ProtuStrankaListFormated>
  <DomainObject.Predmet.ProtuStrankaListFormatedOIB>
    <izvorni_sadrzaj>
      <item>TRGOSIROVINA dioničko društvo za trgovinu i proizvodnju, OIB 49681568756</item>
    </izvorni_sadrzaj>
    <derivirana_varijabla naziv="DomainObject.Predmet.ProtuStrankaListFormatedOIB_1">
      <item>TRGOSIROVINA dioničko društvo za trgovinu i proizvodnju, OIB 49681568756</item>
    </derivirana_varijabla>
  </DomainObject.Predmet.ProtuStrankaListFormatedOIB>
  <DomainObject.Predmet.ProtuStrankaListFormatedWithAdress>
    <izvorni_sadrzaj>
      <item>TRGOSIROVINA dioničko društvo za trgovinu i proizvodnju, Ul. kralja Zvonimira 5, 21230 Sinj</item>
    </izvorni_sadrzaj>
    <derivirana_varijabla naziv="DomainObject.Predmet.ProtuStrankaListFormatedWithAdress_1">
      <item>TRGOSIROVINA dioničko društvo za trgovinu i proizvodnju, Ul. kralja Zvonimira 5, 21230 Sinj</item>
    </derivirana_varijabla>
  </DomainObject.Predmet.ProtuStrankaListFormatedWithAdress>
  <DomainObject.Predmet.ProtuStrankaListFormatedWithAdressOIB>
    <izvorni_sadrzaj>
      <item>TRGOSIROVINA dioničko društvo za trgovinu i proizvodnju, OIB 49681568756, Ul. kralja Zvonimira 5, 21230 Sinj</item>
    </izvorni_sadrzaj>
    <derivirana_varijabla naziv="DomainObject.Predmet.ProtuStrankaListFormatedWithAdressOIB_1">
      <item>TRGOSIROVINA dioničko društvo za trgovinu i proizvodnju, OIB 49681568756, Ul. kralja Zvonimira 5, 21230 Sinj</item>
    </derivirana_varijabla>
  </DomainObject.Predmet.ProtuStrankaListFormatedWithAdressOIB>
  <DomainObject.Predmet.ProtuStrankaListNazivFormated>
    <izvorni_sadrzaj>
      <item>TRGOSIROVINA dioničko društvo za trgovinu i proizvodnju</item>
    </izvorni_sadrzaj>
    <derivirana_varijabla naziv="DomainObject.Predmet.ProtuStrankaListNazivFormated_1">
      <item>TRGOSIROVINA dioničko društvo za trgovinu i proizvodnju</item>
    </derivirana_varijabla>
  </DomainObject.Predmet.ProtuStrankaListNazivFormated>
  <DomainObject.Predmet.ProtuStrankaListNazivFormatedOIB>
    <izvorni_sadrzaj>
      <item>TRGOSIROVINA dioničko društvo za trgovinu i proizvodnju, OIB 49681568756</item>
    </izvorni_sadrzaj>
    <derivirana_varijabla naziv="DomainObject.Predmet.ProtuStrankaListNazivFormatedOIB_1">
      <item>TRGOSIROVINA dioničko društvo za trgovinu i proizvodnju, OIB 49681568756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TRGOSIROVINA dioničko društvo za trgovinu i proizvodnju</izvorni_sadrzaj>
    <derivirana_varijabla naziv="DomainObject.Predmet.ProtustrankaIDrugi_1">TRGOSIROVINA dioničko društvo za trgovinu i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TRGOSIROVINA dioničko društvo za trgovinu i proizvodnju, OIB 49681568756, Ul. kralja Zvonimira 5, 21230 Sinj</izvorni_sadrzaj>
    <derivirana_varijabla naziv="DomainObject.Predmet.ProtustrankaIDrugiAdressOIB_1">TRGOSIROVINA dioničko društvo za trgovinu i proizvodnju, OIB 49681568756, Ul. kralja Zvonimira 5,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TRGOSIROVINA dioničko društvo za trgovinu i proizvodnju</item>
      <item>FINANCIJSKA AGENCIJA, RC SPLIT</item>
    </izvorni_sadrzaj>
    <derivirana_varijabla naziv="DomainObject.Predmet.SudioniciListNaziv_1">
      <item>TRGOSIROVINA dioničko društvo za trgovinu i proizvodnju</item>
      <item>FINANCIJSKA AGENCIJA, RC SPLIT</item>
    </derivirana_varijabla>
  </DomainObject.Predmet.SudioniciListNaziv>
  <DomainObject.Predmet.SudioniciListAdressOIB>
    <izvorni_sadrzaj>
      <item>TRGOSIROVINA dioničko društvo za trgovinu i proizvodnju, OIB 49681568756, Ul. kralja Zvonimira 5,21230 Sinj</item>
      <item>FINANCIJSKA AGENCIJA, RC SPLIT, OIB 85821130368, Mažuranićevo šetalište 24 b,21000 Split</item>
    </izvorni_sadrzaj>
    <derivirana_varijabla naziv="DomainObject.Predmet.SudioniciListAdressOIB_1">
      <item>TRGOSIROVINA dioničko društvo za trgovinu i proizvodnju, OIB 49681568756, Ul. kralja Zvonimira 5,21230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49681568756</item>
      <item>, OIB 85821130368</item>
    </izvorni_sadrzaj>
    <derivirana_varijabla naziv="DomainObject.Predmet.SudioniciListNazivOIB_1">
      <item>, OIB 49681568756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C1A295-26EF-4CD7-8C20-B443EF6D3A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378</properties:Words>
  <properties:Characters>1954</properties:Characters>
  <properties:Lines>57</properties:Lines>
  <properties:Paragraphs>22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2018-01-04T08:20:00Z</cp:lastPrinted>
  <dcterms:modified xmlns:xsi="http://www.w3.org/2001/XMLSchema-instance" xsi:type="dcterms:W3CDTF">2018-01-04T11:55:00Z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