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73e3" w14:paraId="f8373e3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0A2D59">
        <w:rPr>
          <w:b/>
          <w:sz w:val="22"/>
          <w:szCs w:val="22"/>
        </w:rPr>
        <w:t>6</w:t>
      </w:r>
      <w:r w:rsidR="00813CA0">
        <w:rPr>
          <w:b/>
          <w:sz w:val="22"/>
          <w:szCs w:val="22"/>
        </w:rPr>
        <w:t>3</w:t>
      </w:r>
      <w:r w:rsidR="000A2D59">
        <w:rPr>
          <w:b/>
          <w:sz w:val="22"/>
          <w:szCs w:val="22"/>
        </w:rPr>
        <w:t>1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813CA0" w:rsidRPr="00813CA0">
        <w:rPr>
          <w:sz w:val="22"/>
          <w:szCs w:val="22"/>
        </w:rPr>
        <w:t>IN FORMA VERITAS d.o.o., Žrnovo 256, Žrnovo</w:t>
      </w:r>
      <w:r w:rsidR="00813CA0">
        <w:t xml:space="preserve">, MBS: 090015001, </w:t>
      </w:r>
      <w:r w:rsidR="00813CA0" w:rsidRPr="00813CA0">
        <w:rPr>
          <w:sz w:val="22"/>
          <w:szCs w:val="22"/>
        </w:rPr>
        <w:t xml:space="preserve">OIB: 31693639433, </w:t>
      </w:r>
      <w:r>
        <w:rPr>
          <w:sz w:val="22"/>
          <w:szCs w:val="22"/>
        </w:rPr>
        <w:t xml:space="preserve">temeljem čl. 430.  Stečajnog zakona (NN 71/15, dalje u tekstu SZ), dana </w:t>
      </w:r>
      <w:r w:rsidR="000A2D59">
        <w:rPr>
          <w:sz w:val="22"/>
          <w:szCs w:val="22"/>
        </w:rPr>
        <w:t>26</w:t>
      </w:r>
      <w:r>
        <w:rPr>
          <w:sz w:val="22"/>
          <w:szCs w:val="22"/>
        </w:rPr>
        <w:t xml:space="preserve">. </w:t>
      </w:r>
      <w:r w:rsidR="00077DCD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5C7D8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813CA0" w:rsidRPr="00813CA0">
        <w:rPr>
          <w:sz w:val="22"/>
          <w:szCs w:val="22"/>
        </w:rPr>
        <w:t>IN FORMA VERITAS d.o.o., Žrnovo 256, Žrnovo, MBS: 090015001, OIB: 31693639433</w:t>
      </w:r>
      <w:r w:rsidR="00077DCD" w:rsidRPr="00077DCD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AF4430">
        <w:rPr>
          <w:sz w:val="22"/>
          <w:szCs w:val="22"/>
        </w:rPr>
        <w:t>3</w:t>
      </w:r>
      <w:r w:rsidR="002D1E47">
        <w:rPr>
          <w:sz w:val="22"/>
          <w:szCs w:val="22"/>
        </w:rPr>
        <w:t>0</w:t>
      </w:r>
      <w:r w:rsidR="00BE2D29">
        <w:rPr>
          <w:sz w:val="22"/>
          <w:szCs w:val="22"/>
        </w:rPr>
        <w:t xml:space="preserve">. </w:t>
      </w:r>
      <w:r w:rsidR="002F4628">
        <w:rPr>
          <w:sz w:val="22"/>
          <w:szCs w:val="22"/>
        </w:rPr>
        <w:t>svibnja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AF4430">
        <w:rPr>
          <w:sz w:val="22"/>
          <w:szCs w:val="22"/>
        </w:rPr>
        <w:t>7.130,67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47096">
        <w:rPr>
          <w:sz w:val="22"/>
          <w:szCs w:val="22"/>
        </w:rPr>
        <w:t>26</w:t>
      </w:r>
      <w:r>
        <w:rPr>
          <w:sz w:val="22"/>
          <w:szCs w:val="22"/>
        </w:rPr>
        <w:t xml:space="preserve">. </w:t>
      </w:r>
      <w:r w:rsidR="002F4628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7096">
        <w:rPr>
          <w:sz w:val="22"/>
          <w:szCs w:val="22"/>
        </w:rPr>
        <w:t>26</w:t>
      </w:r>
      <w:r w:rsidR="0086596B">
        <w:rPr>
          <w:sz w:val="22"/>
          <w:szCs w:val="22"/>
        </w:rPr>
        <w:t>.0</w:t>
      </w:r>
      <w:r w:rsidR="002F4628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66031"/>
    <w:rsid w:val="001F0678"/>
    <w:rsid w:val="002059F3"/>
    <w:rsid w:val="002733BE"/>
    <w:rsid w:val="002D1E47"/>
    <w:rsid w:val="002F4628"/>
    <w:rsid w:val="00447F0F"/>
    <w:rsid w:val="004E2A1F"/>
    <w:rsid w:val="005C7D8A"/>
    <w:rsid w:val="00656F92"/>
    <w:rsid w:val="006E7A51"/>
    <w:rsid w:val="0071542D"/>
    <w:rsid w:val="00722F37"/>
    <w:rsid w:val="007C71CF"/>
    <w:rsid w:val="007D1F61"/>
    <w:rsid w:val="00813CA0"/>
    <w:rsid w:val="0086596B"/>
    <w:rsid w:val="008954B0"/>
    <w:rsid w:val="008B1FE5"/>
    <w:rsid w:val="009006A2"/>
    <w:rsid w:val="009C3D57"/>
    <w:rsid w:val="00A07821"/>
    <w:rsid w:val="00A1036C"/>
    <w:rsid w:val="00AC519C"/>
    <w:rsid w:val="00AF4430"/>
    <w:rsid w:val="00BE2D29"/>
    <w:rsid w:val="00E47096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3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3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3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2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3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3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3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FORMA VERITAS d.o.o. za izdavaštvo, marketing i usluge</izvorni_sadrzaj>
    <derivirana_varijabla naziv="DomainObject.Predmet.ProtustrankaFormated_1">  IN FORMA VERITAS d.o.o. za izdavaštvo, marketing i usluge</derivirana_varijabla>
  </DomainObject.Predmet.ProtustrankaFormated>
  <DomainObject.Predmet.ProtustrankaFormatedOIB>
    <izvorni_sadrzaj>  IN FORMA VERITAS d.o.o. za izdavaštvo, marketing i usluge, OIB 31693639433</izvorni_sadrzaj>
    <derivirana_varijabla naziv="DomainObject.Predmet.ProtustrankaFormatedOIB_1">  IN FORMA VERITAS d.o.o. za izdavaštvo, marketing i usluge, OIB 31693639433</derivirana_varijabla>
  </DomainObject.Predmet.ProtustrankaFormatedOIB>
  <DomainObject.Predmet.ProtustrankaFormatedWithAdress>
    <izvorni_sadrzaj> IN FORMA VERITAS d.o.o. za izdavaštvo, marketing i usluge, Žrnovo 256, 20275 Žrnovo</izvorni_sadrzaj>
    <derivirana_varijabla naziv="DomainObject.Predmet.ProtustrankaFormatedWithAdress_1"> IN FORMA VERITAS d.o.o. za izdavaštvo, marketing i usluge, Žrnovo 256, 20275 Žrnovo</derivirana_varijabla>
  </DomainObject.Predmet.ProtustrankaFormatedWithAdress>
  <DomainObject.Predmet.ProtustrankaFormatedWithAdressOIB>
    <izvorni_sadrzaj> IN FORMA VERITAS d.o.o. za izdavaštvo, marketing i usluge, OIB 31693639433, Žrnovo 256, 20275 Žrnovo</izvorni_sadrzaj>
    <derivirana_varijabla naziv="DomainObject.Predmet.ProtustrankaFormatedWithAdressOIB_1"> IN FORMA VERITAS d.o.o. za izdavaštvo, marketing i usluge, OIB 31693639433, Žrnovo 256, 20275 Žrnovo</derivirana_varijabla>
  </DomainObject.Predmet.ProtustrankaFormatedWithAdressOIB>
  <DomainObject.Predmet.ProtustrankaWithAdress>
    <izvorni_sadrzaj>IN FORMA VERITAS d.o.o. za izdavaštvo, marketing i usluge Žrnovo 256, 20275 Žrnovo</izvorni_sadrzaj>
    <derivirana_varijabla naziv="DomainObject.Predmet.ProtustrankaWithAdress_1">IN FORMA VERITAS d.o.o. za izdavaštvo, marketing i usluge Žrnovo 256, 20275 Žrnovo</derivirana_varijabla>
  </DomainObject.Predmet.ProtustrankaWithAdress>
  <DomainObject.Predmet.ProtustrankaWithAdressOIB>
    <izvorni_sadrzaj>IN FORMA VERITAS d.o.o. za izdavaštvo, marketing i usluge, OIB 31693639433, Žrnovo 256, 20275 Žrnovo</izvorni_sadrzaj>
    <derivirana_varijabla naziv="DomainObject.Predmet.ProtustrankaWithAdressOIB_1">IN FORMA VERITAS d.o.o. za izdavaštvo, marketing i usluge, OIB 31693639433, Žrnovo 256, 20275 Žrnovo</derivirana_varijabla>
  </DomainObject.Predmet.ProtustrankaWithAdressOIB>
  <DomainObject.Predmet.ProtustrankaNazivFormated>
    <izvorni_sadrzaj>IN FORMA VERITAS d.o.o. za izdavaštvo, marketing i usluge</izvorni_sadrzaj>
    <derivirana_varijabla naziv="DomainObject.Predmet.ProtustrankaNazivFormated_1">IN FORMA VERITAS d.o.o. za izdavaštvo, marketing i usluge</derivirana_varijabla>
  </DomainObject.Predmet.ProtustrankaNazivFormated>
  <DomainObject.Predmet.ProtustrankaNazivFormatedOIB>
    <izvorni_sadrzaj>IN FORMA VERITAS d.o.o. za izdavaštvo, marketing i usluge, OIB 31693639433</izvorni_sadrzaj>
    <derivirana_varijabla naziv="DomainObject.Predmet.ProtustrankaNazivFormatedOIB_1">IN FORMA VERITAS d.o.o. za izdavaštvo, marketing i usluge, OIB 31693639433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7130.67</izvorni_sadrzaj>
    <derivirana_varijabla naziv="DomainObject.Predmet.TrenutnaVrijednost_1">7130.67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 FORMA VERITAS d.o.o. za izdavaštvo, marketing i usluge</item>
    </izvorni_sadrzaj>
    <derivirana_varijabla naziv="DomainObject.Predmet.ProtuStrankaListFormated_1">
      <item>IN FORMA VERITAS d.o.o. za izdavaštvo, marketing i usluge</item>
    </derivirana_varijabla>
  </DomainObject.Predmet.ProtuStrankaListFormated>
  <DomainObject.Predmet.ProtuStrankaListFormatedOIB>
    <izvorni_sadrzaj>
      <item>IN FORMA VERITAS d.o.o. za izdavaštvo, marketing i usluge, OIB 31693639433</item>
    </izvorni_sadrzaj>
    <derivirana_varijabla naziv="DomainObject.Predmet.ProtuStrankaListFormatedOIB_1">
      <item>IN FORMA VERITAS d.o.o. za izdavaštvo, marketing i usluge, OIB 31693639433</item>
    </derivirana_varijabla>
  </DomainObject.Predmet.ProtuStrankaListFormatedOIB>
  <DomainObject.Predmet.ProtuStrankaListFormatedWithAdress>
    <izvorni_sadrzaj>
      <item>IN FORMA VERITAS d.o.o. za izdavaštvo, marketing i usluge, Žrnovo 256, 20275 Žrnovo</item>
    </izvorni_sadrzaj>
    <derivirana_varijabla naziv="DomainObject.Predmet.ProtuStrankaListFormatedWithAdress_1">
      <item>IN FORMA VERITAS d.o.o. za izdavaštvo, marketing i usluge, Žrnovo 256, 20275 Žrnovo</item>
    </derivirana_varijabla>
  </DomainObject.Predmet.ProtuStrankaListFormatedWithAdress>
  <DomainObject.Predmet.ProtuStrankaListFormatedWithAdressOIB>
    <izvorni_sadrzaj>
      <item>IN FORMA VERITAS d.o.o. za izdavaštvo, marketing i usluge, OIB 31693639433, Žrnovo 256, 20275 Žrnovo</item>
    </izvorni_sadrzaj>
    <derivirana_varijabla naziv="DomainObject.Predmet.ProtuStrankaListFormatedWithAdressOIB_1">
      <item>IN FORMA VERITAS d.o.o. za izdavaštvo, marketing i usluge, OIB 31693639433, Žrnovo 256, 20275 Žrnovo</item>
    </derivirana_varijabla>
  </DomainObject.Predmet.ProtuStrankaListFormatedWithAdressOIB>
  <DomainObject.Predmet.ProtuStrankaListNazivFormated>
    <izvorni_sadrzaj>
      <item>IN FORMA VERITAS d.o.o. za izdavaštvo, marketing i usluge</item>
    </izvorni_sadrzaj>
    <derivirana_varijabla naziv="DomainObject.Predmet.ProtuStrankaListNazivFormated_1">
      <item>IN FORMA VERITAS d.o.o. za izdavaštvo, marketing i usluge</item>
    </derivirana_varijabla>
  </DomainObject.Predmet.ProtuStrankaListNazivFormated>
  <DomainObject.Predmet.ProtuStrankaListNazivFormatedOIB>
    <izvorni_sadrzaj>
      <item>IN FORMA VERITAS d.o.o. za izdavaštvo, marketing i usluge, OIB 31693639433</item>
    </izvorni_sadrzaj>
    <derivirana_varijabla naziv="DomainObject.Predmet.ProtuStrankaListNazivFormatedOIB_1">
      <item>IN FORMA VERITAS d.o.o. za izdavaštvo, marketing i usluge, OIB 31693639433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 FORMA VERITAS d.o.o. za izdavaštvo, marketing i usluge</izvorni_sadrzaj>
    <derivirana_varijabla naziv="DomainObject.Predmet.ProtustrankaIDrugi_1">IN FORMA VERITAS d.o.o. za izdavaštvo, marketing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 FORMA VERITAS d.o.o. za izdavaštvo, marketing i usluge, OIB 31693639433, Žrnovo 256, 20275 Žrnovo</izvorni_sadrzaj>
    <derivirana_varijabla naziv="DomainObject.Predmet.ProtustrankaIDrugiAdressOIB_1">IN FORMA VERITAS d.o.o. za izdavaštvo, marketing i usluge, OIB 31693639433, Žrnovo 256,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 FORMA VERITAS d.o.o. za izdavaštvo, marketing i usluge</item>
    </izvorni_sadrzaj>
    <derivirana_varijabla naziv="DomainObject.Predmet.SudioniciListNaziv_1">
      <item>FINA, RC Split, Podružnica Dubrovnik</item>
      <item>IN FORMA VERITAS d.o.o. za izdavaštvo, marketing i usluge</item>
    </derivirana_varijabla>
  </DomainObject.Predmet.SudioniciListNaziv>
  <DomainObject.Predmet.SudioniciListAdressOIB>
    <izvorni_sadrzaj>
      <item>FINA, RC Split, Podružnica Dubrovnik, OIB 85821130368, Vukovarska 2,20000 Dubrovnik</item>
      <item>IN FORMA VERITAS d.o.o. za izdavaštvo, marketing i usluge, OIB 31693639433, Žrnovo 256,20275 Žrnovo</item>
    </izvorni_sadrzaj>
    <derivirana_varijabla naziv="DomainObject.Predmet.SudioniciListAdressOIB_1">
      <item>FINA, RC Split, Podružnica Dubrovnik, OIB 85821130368, Vukovarska 2,20000 Dubrovnik</item>
      <item>IN FORMA VERITAS d.o.o. za izdavaštvo, marketing i usluge, OIB 31693639433, Žrnovo 256,20275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31693639433</item>
    </izvorni_sadrzaj>
    <derivirana_varijabla naziv="DomainObject.Predmet.SudioniciListNazivOIB_1">
      <item>, OIB 85821130368</item>
      <item>, OIB 31693639433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1649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2017-06-26T12:46:00Z</dcterms:created>
  <dc:creator>Mirjana Mihović</dc:creator>
  <cp:lastModifiedBy>Srđan Gavranić</cp:lastModifiedBy>
  <cp:lastPrinted>2017-06-26T12:16:00Z</cp:lastPrinted>
  <dcterms:modified xmlns:xsi="http://www.w3.org/2001/XMLSchema-instance" xsi:type="dcterms:W3CDTF">2017-06-26T12:57:00Z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