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da6e" w14:paraId="cf7da6e" w:rsidRDefault="001A6D68" w:rsidP="00910611" w:rsidR="001A6D6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6D68" w:rsidP="00910611" w:rsidR="001A6D68">
      <w:r>
        <w:rPr>
          <w:rFonts w:eastAsia="MS Mincho"/>
        </w:rPr>
        <w:t xml:space="preserve">   REPUBLIKA HRVATSKA</w:t>
      </w:r>
    </w:p>
    <w:p w:rsidRDefault="001A6D68" w:rsidP="00910611" w:rsidR="001A6D68">
      <w:r>
        <w:rPr>
          <w:rFonts w:eastAsia="MS Mincho"/>
        </w:rPr>
        <w:t>TRGOVAČKI SUD U RIJECI</w:t>
      </w:r>
    </w:p>
    <w:p w:rsidRDefault="001A6D68" w:rsidR="001A6D6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B2E69" w:rsidR="009B2E69">
      <w:pPr>
        <w:rPr>
          <w:rFonts w:hAnsi="Times New Roman" w:ascii="Times New Roman"/>
        </w:rPr>
      </w:pPr>
    </w:p>
    <w:p w:rsidRDefault="00B35D86" w:rsidR="00B35D86">
      <w:pPr>
        <w:rPr>
          <w:rFonts w:hAnsi="Times New Roman" w:ascii="Times New Roman"/>
        </w:rPr>
      </w:pPr>
    </w:p>
    <w:p w:rsidRDefault="00B35D86" w:rsidR="00B35D86" w:rsidRPr="00B35D86">
      <w:pPr>
        <w:rPr>
          <w:rFonts w:hAnsi="Times New Roman" w:ascii="Times New Roman"/>
        </w:rPr>
      </w:pPr>
    </w:p>
    <w:p w:rsidRDefault="00703A91" w:rsidR="00703A91">
      <w:pPr>
        <w:rPr>
          <w:rFonts w:hAnsi="Times New Roman" w:ascii="Times New Roman"/>
        </w:rPr>
      </w:pPr>
    </w:p>
    <w:p w:rsidRDefault="00AB1DA5" w:rsidP="00AB1DA5" w:rsidR="00AB1DA5" w:rsidRPr="00B35D86">
      <w:pPr>
        <w:rPr>
          <w:rFonts w:hAnsi="Times New Roman" w:ascii="Times New Roman"/>
        </w:rPr>
      </w:pP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0A6EDA">
        <w:rPr>
          <w:rFonts w:hAnsi="Times New Roman" w:ascii="Times New Roman"/>
          <w:b w:val="false"/>
        </w:rPr>
        <w:t>stečajnom</w:t>
      </w:r>
      <w:r w:rsidR="007F2461">
        <w:rPr>
          <w:rFonts w:hAnsi="Times New Roman" w:ascii="Times New Roman"/>
          <w:b w:val="false"/>
        </w:rPr>
        <w:t xml:space="preserve"> postupku nad  dužnikom</w:t>
      </w:r>
      <w:r w:rsidR="000A6EDA">
        <w:rPr>
          <w:rFonts w:hAnsi="Times New Roman" w:ascii="Times New Roman"/>
          <w:b w:val="false"/>
        </w:rPr>
        <w:t xml:space="preserve"> </w:t>
      </w:r>
      <w:r w:rsidR="000A6EDA" w:rsidRPr="000A6EDA">
        <w:rPr>
          <w:rFonts w:hAnsi="Times New Roman" w:ascii="Times New Roman"/>
        </w:rPr>
        <w:t>DDD APARTMANI d.o.o. za trgovinu i usluge, OPATIJA, A. Štangera 19</w:t>
      </w:r>
      <w:r w:rsidR="007F2461" w:rsidRPr="000A6EDA">
        <w:rPr>
          <w:rFonts w:hAnsi="Times New Roman" w:ascii="Times New Roman"/>
        </w:rPr>
        <w:t>,</w:t>
      </w:r>
      <w:r w:rsidRPr="000A6EDA">
        <w:rPr>
          <w:rFonts w:hAnsi="Times New Roman" w:ascii="Times New Roman"/>
        </w:rPr>
        <w:t xml:space="preserve">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7F2461">
        <w:rPr>
          <w:rFonts w:hAnsi="Times New Roman" w:ascii="Times New Roman"/>
          <w:b w:val="false"/>
        </w:rPr>
        <w:t>06. listopada</w:t>
      </w:r>
      <w:r w:rsidRPr="00EB3870">
        <w:rPr>
          <w:rFonts w:hAnsi="Times New Roman" w:ascii="Times New Roman"/>
          <w:b w:val="false"/>
        </w:rPr>
        <w:t xml:space="preserve"> 2016.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0A6EDA" w:rsidR="0055465D" w:rsidRPr="000A6EDA">
      <w:pPr>
        <w:pStyle w:val="Odlomakpopisa"/>
        <w:numPr>
          <w:ilvl w:val="0"/>
          <w:numId w:val="1"/>
        </w:numPr>
        <w:rPr>
          <w:rFonts w:hAnsi="Times New Roman" w:ascii="Times New Roman"/>
          <w:b w:val="false"/>
        </w:rPr>
      </w:pPr>
      <w:r w:rsidRPr="000A6EDA">
        <w:rPr>
          <w:rFonts w:hAnsi="Times New Roman" w:ascii="Times New Roman"/>
          <w:b w:val="false"/>
        </w:rPr>
        <w:t xml:space="preserve">Razrješava se </w:t>
      </w:r>
      <w:r w:rsidR="00D50DE6" w:rsidRPr="000A6EDA">
        <w:rPr>
          <w:rFonts w:hAnsi="Times New Roman" w:ascii="Times New Roman"/>
          <w:b w:val="false"/>
        </w:rPr>
        <w:t>Ombretta Belić - Ilijašić iz Rapca, Jadranska 2, OIB 00873493442</w:t>
      </w:r>
      <w:r w:rsidR="0055465D" w:rsidRPr="000A6EDA">
        <w:rPr>
          <w:rFonts w:hAnsi="Times New Roman" w:ascii="Times New Roman"/>
          <w:b w:val="false"/>
        </w:rPr>
        <w:t xml:space="preserve"> </w:t>
      </w:r>
      <w:r w:rsidRPr="000A6EDA">
        <w:rPr>
          <w:rFonts w:hAnsi="Times New Roman" w:ascii="Times New Roman"/>
          <w:b w:val="false"/>
        </w:rPr>
        <w:t xml:space="preserve">dužnosti </w:t>
      </w:r>
      <w:r w:rsidR="007F2461" w:rsidRPr="000A6EDA">
        <w:rPr>
          <w:rFonts w:hAnsi="Times New Roman" w:ascii="Times New Roman"/>
          <w:b w:val="false"/>
        </w:rPr>
        <w:t xml:space="preserve"> </w:t>
      </w:r>
      <w:r w:rsidRPr="000A6EDA">
        <w:rPr>
          <w:rFonts w:hAnsi="Times New Roman" w:ascii="Times New Roman"/>
          <w:b w:val="false"/>
        </w:rPr>
        <w:t xml:space="preserve">stečajnog upravitelja </w:t>
      </w:r>
      <w:r w:rsidR="00EB3870" w:rsidRPr="000A6EDA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0A6EDA" w:rsidRPr="000A6EDA">
        <w:rPr>
          <w:rFonts w:hAnsi="Times New Roman" w:ascii="Times New Roman"/>
          <w:b w:val="false"/>
        </w:rPr>
        <w:t>stečajnom</w:t>
      </w:r>
      <w:r w:rsidR="007F2461" w:rsidRPr="000A6EDA">
        <w:rPr>
          <w:rFonts w:hAnsi="Times New Roman" w:ascii="Times New Roman"/>
          <w:b w:val="false"/>
        </w:rPr>
        <w:t xml:space="preserve">  postupku </w:t>
      </w:r>
      <w:r w:rsidR="000A6EDA" w:rsidRPr="000A6EDA">
        <w:rPr>
          <w:rFonts w:hAnsi="Times New Roman" w:ascii="Times New Roman"/>
          <w:b w:val="false"/>
        </w:rPr>
        <w:t>nad dužnikom</w:t>
      </w:r>
      <w:r w:rsidR="007F2461" w:rsidRPr="000A6EDA">
        <w:rPr>
          <w:rFonts w:hAnsi="Times New Roman" w:ascii="Times New Roman"/>
          <w:b w:val="false"/>
        </w:rPr>
        <w:t xml:space="preserve"> </w:t>
      </w:r>
      <w:r w:rsidR="000A6EDA" w:rsidRPr="000A6EDA">
        <w:rPr>
          <w:rFonts w:hAnsi="Times New Roman" w:ascii="Times New Roman"/>
        </w:rPr>
        <w:t>DDD APARTMANI d.o.o. za trgovinu i usluge, OPATIJA, A. Štangera 19</w:t>
      </w:r>
      <w:r w:rsidR="0055465D" w:rsidRPr="000A6EDA">
        <w:rPr>
          <w:rFonts w:hAnsi="Times New Roman" w:ascii="Times New Roman"/>
        </w:rPr>
        <w:t xml:space="preserve">. </w:t>
      </w:r>
    </w:p>
    <w:p w:rsidRDefault="007F2461" w:rsidP="007F2461" w:rsidR="007F2461">
      <w:pPr>
        <w:ind w:left="1080"/>
        <w:jc w:val="both"/>
        <w:rPr>
          <w:rFonts w:hAnsi="Times New Roman" w:ascii="Times New Roman"/>
          <w:b w:val="false"/>
        </w:rPr>
      </w:pPr>
    </w:p>
    <w:p w:rsidRDefault="000A6EDA" w:rsidP="0042159F" w:rsidR="0055465D" w:rsidRPr="000A6EDA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0A6EDA">
        <w:rPr>
          <w:rFonts w:hAnsi="Times New Roman" w:ascii="Times New Roman"/>
          <w:b w:val="false"/>
        </w:rPr>
        <w:t>Za</w:t>
      </w:r>
      <w:r w:rsidR="007F2461" w:rsidRPr="000A6EDA">
        <w:rPr>
          <w:rFonts w:hAnsi="Times New Roman" w:ascii="Times New Roman"/>
          <w:b w:val="false"/>
        </w:rPr>
        <w:t xml:space="preserve"> </w:t>
      </w:r>
      <w:r w:rsidR="00AB1DA5" w:rsidRPr="000A6EDA">
        <w:rPr>
          <w:rFonts w:hAnsi="Times New Roman" w:ascii="Times New Roman"/>
          <w:b w:val="false"/>
        </w:rPr>
        <w:t xml:space="preserve">stečajnog upravitelja </w:t>
      </w:r>
      <w:r w:rsidR="00ED199C" w:rsidRPr="000A6EDA">
        <w:rPr>
          <w:rFonts w:hAnsi="Times New Roman" w:ascii="Times New Roman"/>
          <w:b w:val="false"/>
        </w:rPr>
        <w:t xml:space="preserve">u </w:t>
      </w:r>
      <w:r w:rsidRPr="000A6EDA">
        <w:rPr>
          <w:rFonts w:hAnsi="Times New Roman" w:ascii="Times New Roman"/>
          <w:b w:val="false"/>
        </w:rPr>
        <w:t>stečajnom</w:t>
      </w:r>
      <w:r w:rsidR="007F2461" w:rsidRPr="000A6EDA">
        <w:rPr>
          <w:rFonts w:hAnsi="Times New Roman" w:ascii="Times New Roman"/>
          <w:b w:val="false"/>
        </w:rPr>
        <w:t xml:space="preserve">  postupku</w:t>
      </w:r>
      <w:r w:rsidRPr="000A6EDA">
        <w:rPr>
          <w:rFonts w:hAnsi="Times New Roman" w:ascii="Times New Roman"/>
          <w:b w:val="false"/>
        </w:rPr>
        <w:t xml:space="preserve"> nad dužnikom </w:t>
      </w:r>
      <w:r w:rsidR="007F2461" w:rsidRPr="000A6EDA">
        <w:rPr>
          <w:rFonts w:hAnsi="Times New Roman" w:ascii="Times New Roman"/>
          <w:b w:val="false"/>
        </w:rPr>
        <w:t xml:space="preserve"> </w:t>
      </w:r>
      <w:r w:rsidRPr="000A6EDA">
        <w:rPr>
          <w:rFonts w:hAnsi="Times New Roman" w:ascii="Times New Roman"/>
        </w:rPr>
        <w:t xml:space="preserve">DDD APARTMANI d.o.o. za trgovinu i </w:t>
      </w:r>
      <w:r>
        <w:rPr>
          <w:rFonts w:hAnsi="Times New Roman" w:ascii="Times New Roman"/>
        </w:rPr>
        <w:t xml:space="preserve">usluge, OPATIJA, A. Štangera 19 </w:t>
      </w:r>
      <w:r w:rsidR="0055465D" w:rsidRPr="000A6EDA">
        <w:rPr>
          <w:rFonts w:hAnsi="Times New Roman" w:ascii="Times New Roman"/>
          <w:b w:val="false"/>
        </w:rPr>
        <w:t>imenuje se</w:t>
      </w:r>
      <w:r w:rsidR="00DB5D1E" w:rsidRPr="000A6EDA">
        <w:rPr>
          <w:rFonts w:hAnsi="Times New Roman" w:ascii="Times New Roman"/>
          <w:b w:val="false"/>
        </w:rPr>
        <w:t xml:space="preserve"> </w:t>
      </w:r>
      <w:r w:rsidR="007F2461" w:rsidRPr="000A6EDA">
        <w:rPr>
          <w:rFonts w:hAnsi="Times New Roman" w:ascii="Times New Roman"/>
          <w:b w:val="false"/>
        </w:rPr>
        <w:t>Nada Barišić iz Rijeke, M. Jengića 33, OIB 73310761038.</w:t>
      </w:r>
      <w:r w:rsidR="00ED199C" w:rsidRPr="000A6EDA">
        <w:rPr>
          <w:rFonts w:hAnsi="Times New Roman" w:ascii="Times New Roman"/>
          <w:b w:val="false"/>
        </w:rPr>
        <w:t xml:space="preserve"> 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0A6EDA">
        <w:rPr>
          <w:rFonts w:hAnsi="Times New Roman" w:ascii="Times New Roman"/>
          <w:b w:val="false"/>
        </w:rPr>
        <w:t>-1123</w:t>
      </w:r>
      <w:r w:rsidR="007F2461">
        <w:rPr>
          <w:rFonts w:hAnsi="Times New Roman" w:ascii="Times New Roman"/>
          <w:b w:val="false"/>
        </w:rPr>
        <w:t>/1</w:t>
      </w:r>
      <w:r w:rsidR="000A6EDA">
        <w:rPr>
          <w:rFonts w:hAnsi="Times New Roman" w:ascii="Times New Roman"/>
          <w:b w:val="false"/>
        </w:rPr>
        <w:t>6-6</w:t>
      </w:r>
      <w:r w:rsidR="0055465D">
        <w:rPr>
          <w:rFonts w:hAnsi="Times New Roman" w:ascii="Times New Roman"/>
          <w:b w:val="false"/>
        </w:rPr>
        <w:t xml:space="preserve"> od </w:t>
      </w:r>
      <w:r w:rsidR="007F2461">
        <w:rPr>
          <w:rFonts w:hAnsi="Times New Roman" w:ascii="Times New Roman"/>
          <w:b w:val="false"/>
        </w:rPr>
        <w:t>2</w:t>
      </w:r>
      <w:r w:rsidR="000A6EDA">
        <w:rPr>
          <w:rFonts w:hAnsi="Times New Roman" w:ascii="Times New Roman"/>
          <w:b w:val="false"/>
        </w:rPr>
        <w:t>2</w:t>
      </w:r>
      <w:r w:rsidR="00EB3870">
        <w:rPr>
          <w:rFonts w:hAnsi="Times New Roman" w:ascii="Times New Roman"/>
          <w:b w:val="false"/>
        </w:rPr>
        <w:t>. rujna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Pr="00B35D86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u </w:t>
      </w:r>
      <w:r w:rsidR="007F2461" w:rsidRPr="007F2461">
        <w:rPr>
          <w:rFonts w:hAnsi="Times New Roman" w:ascii="Times New Roman"/>
          <w:b w:val="false"/>
        </w:rPr>
        <w:t xml:space="preserve"> </w:t>
      </w:r>
      <w:r w:rsidR="000A6EDA">
        <w:rPr>
          <w:rFonts w:hAnsi="Times New Roman" w:ascii="Times New Roman"/>
          <w:b w:val="false"/>
        </w:rPr>
        <w:t>stečajnom</w:t>
      </w:r>
      <w:r w:rsidR="007F2461" w:rsidRPr="007F2461">
        <w:rPr>
          <w:rFonts w:hAnsi="Times New Roman" w:ascii="Times New Roman"/>
          <w:b w:val="false"/>
        </w:rPr>
        <w:t xml:space="preserve">  postupku nad  dužnikom </w:t>
      </w:r>
      <w:r w:rsidR="000A6EDA" w:rsidRPr="000A6EDA">
        <w:rPr>
          <w:rFonts w:hAnsi="Times New Roman" w:ascii="Times New Roman"/>
          <w:b w:val="false"/>
        </w:rPr>
        <w:t xml:space="preserve">DDD APARTMANI d.o.o. za trgovinu i usluge, OPATIJA, A. Štangera 19 </w:t>
      </w:r>
      <w:r w:rsidR="007F2461">
        <w:rPr>
          <w:rFonts w:hAnsi="Times New Roman" w:ascii="Times New Roman"/>
          <w:b w:val="false"/>
        </w:rPr>
        <w:t>(dalje: dužnik)</w:t>
      </w:r>
      <w:r w:rsidR="00C30784">
        <w:rPr>
          <w:rFonts w:hAnsi="Times New Roman" w:ascii="Times New Roman"/>
          <w:b w:val="false"/>
        </w:rPr>
        <w:t xml:space="preserve"> za</w:t>
      </w:r>
      <w:r w:rsidRPr="00B35D86">
        <w:rPr>
          <w:rFonts w:hAnsi="Times New Roman" w:ascii="Times New Roman"/>
          <w:b w:val="false"/>
        </w:rPr>
        <w:t xml:space="preserve"> stečajnog upravitelja </w:t>
      </w:r>
      <w:r w:rsidR="00C80787" w:rsidRPr="00B35D86">
        <w:rPr>
          <w:rFonts w:hAnsi="Times New Roman" w:ascii="Times New Roman"/>
          <w:b w:val="false"/>
        </w:rPr>
        <w:t>imenovan</w:t>
      </w:r>
      <w:r w:rsidR="0055465D">
        <w:rPr>
          <w:rFonts w:hAnsi="Times New Roman" w:ascii="Times New Roman"/>
          <w:b w:val="false"/>
        </w:rPr>
        <w:t xml:space="preserve">a </w:t>
      </w:r>
      <w:r w:rsidR="00C80787" w:rsidRPr="00B35D86">
        <w:rPr>
          <w:rFonts w:hAnsi="Times New Roman" w:ascii="Times New Roman"/>
          <w:b w:val="false"/>
        </w:rPr>
        <w:t>je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</w:t>
      </w:r>
      <w:r w:rsidR="00C30784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Podneskom od </w:t>
      </w:r>
      <w:r w:rsidR="007F2461">
        <w:rPr>
          <w:rFonts w:hAnsi="Times New Roman" w:ascii="Times New Roman"/>
          <w:b w:val="false"/>
        </w:rPr>
        <w:t>3. listopada</w:t>
      </w:r>
      <w:r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</w:t>
      </w:r>
      <w:r w:rsidR="007F24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osobni zahtjev za razrješenje uz obrazloženje</w:t>
      </w:r>
      <w:r w:rsidR="00C30784">
        <w:rPr>
          <w:rFonts w:hAnsi="Times New Roman" w:ascii="Times New Roman"/>
          <w:b w:val="false"/>
        </w:rPr>
        <w:t xml:space="preserve"> da zbog velikog obujma poslova koje obavlja kao stečajni upravitelj u stečajnim postupcima koji se vode nad Brodomaterijal d.d. Rijeka i Hoteli Jadran – Bakar d.o.o. Rijeka</w:t>
      </w:r>
      <w:r w:rsidR="007401B6">
        <w:rPr>
          <w:rFonts w:hAnsi="Times New Roman" w:ascii="Times New Roman"/>
          <w:b w:val="false"/>
        </w:rPr>
        <w:t>, kao i zbog zdravstvenih tegoba</w:t>
      </w:r>
      <w:r w:rsidR="00C30784">
        <w:rPr>
          <w:rFonts w:hAnsi="Times New Roman" w:ascii="Times New Roman"/>
          <w:b w:val="false"/>
        </w:rPr>
        <w:t xml:space="preserve"> nije u mogućnosti obavljati dužnost </w:t>
      </w:r>
      <w:r w:rsidR="007F2461">
        <w:rPr>
          <w:rFonts w:hAnsi="Times New Roman" w:ascii="Times New Roman"/>
          <w:b w:val="false"/>
        </w:rPr>
        <w:t xml:space="preserve">privremenog </w:t>
      </w:r>
      <w:r w:rsidR="00C30784">
        <w:rPr>
          <w:rFonts w:hAnsi="Times New Roman" w:ascii="Times New Roman"/>
          <w:b w:val="false"/>
        </w:rPr>
        <w:t xml:space="preserve">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0356B1">
        <w:rPr>
          <w:rFonts w:hAnsi="Times New Roman" w:ascii="Times New Roman"/>
          <w:b w:val="false"/>
        </w:rPr>
        <w:t xml:space="preserve">dalje: SZ-a, 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7F2461">
        <w:rPr>
          <w:rFonts w:hAnsi="Times New Roman" w:ascii="Times New Roman"/>
          <w:b w:val="false"/>
        </w:rPr>
        <w:t>6. listopada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1A5F3A" w:rsidR="008A243C" w:rsidRPr="008A243C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8A243C">
        <w:rPr>
          <w:rFonts w:hAnsi="Times New Roman" w:ascii="Times New Roman"/>
          <w:b w:val="false"/>
        </w:rPr>
        <w:t xml:space="preserve"> </w:t>
      </w:r>
    </w:p>
    <w:p w:rsidRDefault="0021643F" w:rsidP="0021643F" w:rsidR="0021643F" w:rsidRPr="00E66B68">
      <w:pPr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="00EB3870" w:rsidRPr="00EB3870">
        <w:rPr>
          <w:rFonts w:hAnsi="Times New Roman" w:ascii="Times New Roman"/>
          <w:b w:val="false"/>
        </w:rPr>
        <w:t xml:space="preserve">Žalba se podnosi istekom osmoga dana od dana objave pismena na mrežnoj stranici e-Oglasna ploča suda, </w:t>
      </w:r>
      <w:r w:rsidR="00EB3870">
        <w:rPr>
          <w:rFonts w:hAnsi="Times New Roman" w:ascii="Times New Roman"/>
          <w:b w:val="false"/>
        </w:rPr>
        <w:t xml:space="preserve">u dva primjerka, </w:t>
      </w:r>
      <w:r w:rsidR="00EB3870" w:rsidRPr="00EB3870">
        <w:rPr>
          <w:rFonts w:hAnsi="Times New Roman" w:ascii="Times New Roman"/>
          <w:b w:val="false"/>
        </w:rPr>
        <w:t xml:space="preserve">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iz Rapca, Jadranska 2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7F2461">
        <w:rPr>
          <w:rFonts w:hAnsi="Times New Roman" w:ascii="Times New Roman"/>
          <w:b w:val="false"/>
          <w:sz w:val="20"/>
          <w:szCs w:val="20"/>
        </w:rPr>
        <w:t>Nada Barišić, Rijeka,</w:t>
      </w:r>
      <w:r w:rsidR="00EB3870" w:rsidRPr="00EB3870">
        <w:rPr>
          <w:rFonts w:hAnsi="Times New Roman" w:ascii="Times New Roman"/>
          <w:b w:val="false"/>
          <w:sz w:val="20"/>
          <w:szCs w:val="20"/>
        </w:rPr>
        <w:t xml:space="preserve"> </w:t>
      </w:r>
      <w:r w:rsidR="007F2461">
        <w:rPr>
          <w:rFonts w:hAnsi="Times New Roman" w:ascii="Times New Roman"/>
          <w:b w:val="false"/>
          <w:sz w:val="20"/>
          <w:szCs w:val="20"/>
        </w:rPr>
        <w:t>M. Jengića 33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7F2461">
        <w:rPr>
          <w:rFonts w:hAnsi="Times New Roman" w:ascii="Times New Roman"/>
          <w:b w:val="false"/>
          <w:sz w:val="20"/>
          <w:szCs w:val="20"/>
        </w:rPr>
        <w:t>6.10</w:t>
      </w:r>
      <w:r w:rsidR="00C30784">
        <w:rPr>
          <w:rFonts w:hAnsi="Times New Roman" w:ascii="Times New Roman"/>
          <w:b w:val="false"/>
          <w:sz w:val="20"/>
          <w:szCs w:val="20"/>
        </w:rPr>
        <w:t>.2016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E54FF0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6D6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EA0CFD">
      <w:rPr>
        <w:rFonts w:hAnsi="Times New Roman" w:ascii="Times New Roman"/>
        <w:b w:val="false"/>
      </w:rPr>
      <w:t>1123/16-10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B27D7"/>
    <w:rsid w:val="00136D08"/>
    <w:rsid w:val="00141BEE"/>
    <w:rsid w:val="00146E9D"/>
    <w:rsid w:val="00195F5E"/>
    <w:rsid w:val="001A48AC"/>
    <w:rsid w:val="001A6D68"/>
    <w:rsid w:val="001B5DED"/>
    <w:rsid w:val="001F6B26"/>
    <w:rsid w:val="00202718"/>
    <w:rsid w:val="0021643F"/>
    <w:rsid w:val="00233870"/>
    <w:rsid w:val="00283F6F"/>
    <w:rsid w:val="00334CF7"/>
    <w:rsid w:val="00354DE7"/>
    <w:rsid w:val="0038548B"/>
    <w:rsid w:val="003A723A"/>
    <w:rsid w:val="003B7AF2"/>
    <w:rsid w:val="0042159F"/>
    <w:rsid w:val="00430F3D"/>
    <w:rsid w:val="00441CEC"/>
    <w:rsid w:val="004645C9"/>
    <w:rsid w:val="004828A8"/>
    <w:rsid w:val="004A2EC8"/>
    <w:rsid w:val="004D3354"/>
    <w:rsid w:val="004F3C63"/>
    <w:rsid w:val="00501235"/>
    <w:rsid w:val="00552B99"/>
    <w:rsid w:val="0055465D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401B6"/>
    <w:rsid w:val="007A5401"/>
    <w:rsid w:val="007D635D"/>
    <w:rsid w:val="007F2461"/>
    <w:rsid w:val="007F2E01"/>
    <w:rsid w:val="008359CB"/>
    <w:rsid w:val="0083678B"/>
    <w:rsid w:val="00857894"/>
    <w:rsid w:val="008966CB"/>
    <w:rsid w:val="008A243C"/>
    <w:rsid w:val="009556DF"/>
    <w:rsid w:val="00977096"/>
    <w:rsid w:val="0098531E"/>
    <w:rsid w:val="009B2E69"/>
    <w:rsid w:val="009E0FB6"/>
    <w:rsid w:val="00A03719"/>
    <w:rsid w:val="00A067C3"/>
    <w:rsid w:val="00A45D2B"/>
    <w:rsid w:val="00A55500"/>
    <w:rsid w:val="00A9777C"/>
    <w:rsid w:val="00AB1DA5"/>
    <w:rsid w:val="00AB2746"/>
    <w:rsid w:val="00B220D8"/>
    <w:rsid w:val="00B35D86"/>
    <w:rsid w:val="00BC14FF"/>
    <w:rsid w:val="00C30784"/>
    <w:rsid w:val="00C37792"/>
    <w:rsid w:val="00C80787"/>
    <w:rsid w:val="00CB0B34"/>
    <w:rsid w:val="00CC0CB6"/>
    <w:rsid w:val="00CE19A1"/>
    <w:rsid w:val="00D43950"/>
    <w:rsid w:val="00D4478C"/>
    <w:rsid w:val="00D50DE6"/>
    <w:rsid w:val="00D746F9"/>
    <w:rsid w:val="00DB5D1E"/>
    <w:rsid w:val="00E32AD9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6DEE"/>
    <w:rsid w:val="00F23545"/>
    <w:rsid w:val="00F470A2"/>
    <w:rsid w:val="00FD0D8A"/>
    <w:rsid w:val="00FD24B3"/>
    <w:rsid w:val="00FD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6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D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D6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D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D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6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D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D6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D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D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St-1123/2016</izvorni_sadrzaj>
    <derivirana_varijabla naziv="DomainObject.Predmet.OznakaBroj_1">St-1123/2016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St-293/15</izvorni_sadrzaj>
    <derivirana_varijabla naziv="DomainObject.Predmet.PrimjedbaSuca_1">Veza St-293/15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DDD APARTMANI d.o.o. zastupanog po punomoćniku MARINA LAKIĆ MARGAN</izvorni_sadrzaj>
    <derivirana_varijabla naziv="DomainObject.Predmet.ProtustrankaFormated_1">  DDD APARTMANI d.o.o. zastupanog po punomoćniku MARINA LAKIĆ MARGAN</derivirana_varijabla>
  </DomainObject.Predmet.ProtustrankaFormated>
  <DomainObject.Predmet.ProtustrankaFormatedOIB>
    <izvorni_sadrzaj>  DDD APARTMANI d.o.o., OIB 33418541459 zastupanog po punomoćniku MARINA LAKIĆ MARGAN</izvorni_sadrzaj>
    <derivirana_varijabla naziv="DomainObject.Predmet.ProtustrankaFormatedOIB_1">  DDD APARTMANI d.o.o., OIB 33418541459 zastupanog po punomoćniku MARINA LAKIĆ MARGAN</derivirana_varijabla>
  </DomainObject.Predmet.ProtustrankaFormatedOIB>
  <DomainObject.Predmet.ProtustrankaFormatedWithAdress>
    <izvorni_sadrzaj> DDD APARTMANI d.o.o., Istarska 22, 52460 Buje zastupanog po punomoćniku MARINA LAKIĆ MARGAN</izvorni_sadrzaj>
    <derivirana_varijabla naziv="DomainObject.Predmet.ProtustrankaFormatedWithAdress_1"> DDD APARTMANI d.o.o., Istarska 22, 52460 Buje zastupanog po punomoćniku MARINA LAKIĆ MARGAN</derivirana_varijabla>
  </DomainObject.Predmet.ProtustrankaFormatedWithAdress>
  <DomainObject.Predmet.ProtustrankaFormatedWithAdressOIB>
    <izvorni_sadrzaj> DDD APARTMANI d.o.o., OIB 33418541459, Istarska 22, 52460 Buje zastupanog po punomoćniku MARINA LAKIĆ MARGAN</izvorni_sadrzaj>
    <derivirana_varijabla naziv="DomainObject.Predmet.ProtustrankaFormatedWithAdressOIB_1"> DDD APARTMANI d.o.o., OIB 33418541459, Istarska 22, 52460 Buje zastupanog po punomoćniku MARINA LAKIĆ MARGAN</derivirana_varijabla>
  </DomainObject.Predmet.ProtustrankaFormatedWithAdressOIB>
  <DomainObject.Predmet.ProtustrankaWithAdress>
    <izvorni_sadrzaj>DDD APARTMANI d.o.o. Istarska 22, 52460 Buje</izvorni_sadrzaj>
    <derivirana_varijabla naziv="DomainObject.Predmet.ProtustrankaWithAdress_1">DDD APARTMANI d.o.o. Istarska 22, 52460 Buje</derivirana_varijabla>
  </DomainObject.Predmet.ProtustrankaWithAdress>
  <DomainObject.Predmet.ProtustrankaWithAdressOIB>
    <izvorni_sadrzaj>DDD APARTMANI d.o.o., OIB 33418541459, Istarska 22, 52460 Buje</izvorni_sadrzaj>
    <derivirana_varijabla naziv="DomainObject.Predmet.ProtustrankaWithAdressOIB_1">DDD APARTMANI d.o.o., OIB 33418541459, Istarska 22, 52460 Buje</derivirana_varijabla>
  </DomainObject.Predmet.ProtustrankaWithAdressOIB>
  <DomainObject.Predmet.ProtustrankaNazivFormated>
    <izvorni_sadrzaj>DDD APARTMANI d.o.o.</izvorni_sadrzaj>
    <derivirana_varijabla naziv="DomainObject.Predmet.ProtustrankaNazivFormated_1">DDD APARTMANI d.o.o.</derivirana_varijabla>
  </DomainObject.Predmet.ProtustrankaNazivFormated>
  <DomainObject.Predmet.ProtustrankaNazivFormatedOIB>
    <izvorni_sadrzaj>DDD APARTMANI d.o.o., OIB 33418541459</izvorni_sadrzaj>
    <derivirana_varijabla naziv="DomainObject.Predmet.ProtustrankaNazivFormatedOIB_1">DDD APARTMANI d.o.o., OIB 33418541459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SBERBANK d.d. zastupanog po punomoćniku Odvjetničko društvo ETEROVIĆ i ŠARAC</izvorni_sadrzaj>
    <derivirana_varijabla naziv="DomainObject.Predmet.StrankaFormated_1">  SBERBANK d.d. zastupanog po punomoćniku Odvjetničko društvo ETEROVIĆ i ŠARAC</derivirana_varijabla>
  </DomainObject.Predmet.StrankaFormated>
  <DomainObject.Predmet.StrankaFormatedOIB>
    <izvorni_sadrzaj>  SBERBANK d.d., OIB 78427478595 zastupanog po punomoćniku Odvjetničko društvo ETEROVIĆ i ŠARAC</izvorni_sadrzaj>
    <derivirana_varijabla naziv="DomainObject.Predmet.StrankaFormatedOIB_1">  SBERBANK d.d., OIB 78427478595 zastupanog po punomoćniku Odvjetničko društvo ETEROVIĆ i ŠARAC</derivirana_varijabla>
  </DomainObject.Predmet.StrankaFormatedOIB>
  <DomainObject.Predmet.StrankaFormatedWithAdress>
    <izvorni_sadrzaj> SBERBANK d.d., Varšavska 9, 10000 Zagreb zastupanog po punomoćniku Odvjetničko društvo ETEROVIĆ i ŠARAC</izvorni_sadrzaj>
    <derivirana_varijabla naziv="DomainObject.Predmet.StrankaFormatedWithAdress_1"> SBERBANK d.d., Varšavska 9, 10000 Zagreb zastupanog po punomoćniku Odvjetničko društvo ETEROVIĆ i ŠARAC</derivirana_varijabla>
  </DomainObject.Predmet.StrankaFormatedWithAdress>
  <DomainObject.Predmet.StrankaFormatedWithAdressOIB>
    <izvorni_sadrzaj> SBERBANK d.d., OIB 78427478595, Varšavska 9, 10000 Zagreb zastupanog po punomoćniku Odvjetničko društvo ETEROVIĆ i ŠARAC</izvorni_sadrzaj>
    <derivirana_varijabla naziv="DomainObject.Predmet.StrankaFormatedWithAdressOIB_1"> SBERBANK d.d., OIB 78427478595, Varšavska 9, 10000 Zagreb zastupanog po punomoćniku Odvjetničko društvo ETEROVIĆ i ŠARAC</derivirana_varijabla>
  </DomainObject.Predmet.StrankaFormatedWithAdressOIB>
  <DomainObject.Predmet.StrankaWithAdress>
    <izvorni_sadrzaj>SBERBANK d.d. Varšavska 9,10000 Zagreb</izvorni_sadrzaj>
    <derivirana_varijabla naziv="DomainObject.Predmet.StrankaWithAdress_1">SBERBANK d.d. Varšavska 9,10000 Zagreb</derivirana_varijabla>
  </DomainObject.Predmet.StrankaWithAdress>
  <DomainObject.Predmet.StrankaWithAdressOIB>
    <izvorni_sadrzaj>SBERBANK d.d., OIB 78427478595, Varšavska 9,10000 Zagreb</izvorni_sadrzaj>
    <derivirana_varijabla naziv="DomainObject.Predmet.StrankaWithAdressOIB_1">SBERBANK d.d., OIB 78427478595, Varšavska 9,10000 Zagreb</derivirana_varijabla>
  </DomainObject.Predmet.StrankaWithAdressOIB>
  <DomainObject.Predmet.StrankaNazivFormated>
    <izvorni_sadrzaj>SBERBANK d.d.</izvorni_sadrzaj>
    <derivirana_varijabla naziv="DomainObject.Predmet.StrankaNazivFormated_1">SBERBANK d.d.</derivirana_varijabla>
  </DomainObject.Predmet.StrankaNazivFormated>
  <DomainObject.Predmet.StrankaNazivFormatedOIB>
    <izvorni_sadrzaj>SBERBANK d.d., OIB 78427478595</izvorni_sadrzaj>
    <derivirana_varijabla naziv="DomainObject.Predmet.StrankaNazivFormatedOIB_1">SBERBANK d.d., OIB 78427478595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SBERBANK d.d. zastupanog po punomoćniku Odvjetničko društvo ETEROVIĆ i ŠARAC</item>
    </izvorni_sadrzaj>
    <derivirana_varijabla naziv="DomainObject.Predmet.StrankaListFormated_1">
      <item>SBERBANK d.d. zastupanog po punomoćniku Odvjetničko društvo ETEROVIĆ i ŠARAC</item>
    </derivirana_varijabla>
  </DomainObject.Predmet.StrankaListFormated>
  <DomainObject.Predmet.StrankaListFormatedOIB>
    <izvorni_sadrzaj>
      <item>SBERBANK d.d., OIB 78427478595 zastupanog po punomoćniku Odvjetničko društvo ETEROVIĆ i ŠARAC</item>
    </izvorni_sadrzaj>
    <derivirana_varijabla naziv="DomainObject.Predmet.StrankaListFormatedOIB_1">
      <item>SBERBANK d.d., OIB 78427478595 zastupanog po punomoćniku Odvjetničko društvo ETEROVIĆ i ŠARAC</item>
    </derivirana_varijabla>
  </DomainObject.Predmet.StrankaListFormatedOIB>
  <DomainObject.Predmet.StrankaListFormatedWithAdress>
    <izvorni_sadrzaj>
      <item>SBERBANK d.d., Varšavska 9, 10000 Zagreb zastupanog po punomoćniku Odvjetničko društvo ETEROVIĆ i ŠARAC</item>
    </izvorni_sadrzaj>
    <derivirana_varijabla naziv="DomainObject.Predmet.StrankaListFormatedWithAdress_1">
      <item>SBERBANK d.d., Varšavska 9, 10000 Zagreb zastupanog po punomoćniku Odvjetničko društvo ETEROVIĆ i ŠARAC</item>
    </derivirana_varijabla>
  </DomainObject.Predmet.StrankaListFormatedWithAdress>
  <DomainObject.Predmet.StrankaListFormatedWithAdressOIB>
    <izvorni_sadrzaj>
      <item>SBERBANK d.d., OIB 78427478595, Varšavska 9, 10000 Zagreb zastupanog po punomoćniku Odvjetničko društvo ETEROVIĆ i ŠARAC</item>
    </izvorni_sadrzaj>
    <derivirana_varijabla naziv="DomainObject.Predmet.StrankaListFormatedWithAdressOIB_1">
      <item>SBERBANK d.d., OIB 78427478595, Varšavska 9, 10000 Zagreb zastupanog po punomoćniku Odvjetničko društvo ETEROVIĆ i ŠARAC</item>
    </derivirana_varijabla>
  </DomainObject.Predmet.StrankaListFormatedWithAdressOIB>
  <DomainObject.Predmet.StrankaListNazivFormated>
    <izvorni_sadrzaj>
      <item>SBERBANK d.d.</item>
    </izvorni_sadrzaj>
    <derivirana_varijabla naziv="DomainObject.Predmet.StrankaListNazivFormated_1">
      <item>SBERBANK d.d.</item>
    </derivirana_varijabla>
  </DomainObject.Predmet.StrankaListNazivFormated>
  <DomainObject.Predmet.StrankaListNazivFormatedOIB>
    <izvorni_sadrzaj>
      <item>SBERBANK d.d., OIB 78427478595</item>
    </izvorni_sadrzaj>
    <derivirana_varijabla naziv="DomainObject.Predmet.StrankaListNazivFormatedOIB_1">
      <item>SBERBANK d.d., OIB 78427478595</item>
    </derivirana_varijabla>
  </DomainObject.Predmet.StrankaListNazivFormatedOIB>
  <DomainObject.Predmet.ProtuStrankaListFormated>
    <izvorni_sadrzaj>
      <item>DDD APARTMANI d.o.o. zastupanog po punomoćniku MARINA LAKIĆ MARGAN</item>
    </izvorni_sadrzaj>
    <derivirana_varijabla naziv="DomainObject.Predmet.ProtuStrankaListFormated_1">
      <item>DDD APARTMANI d.o.o. zastupanog po punomoćniku MARINA LAKIĆ MARGAN</item>
    </derivirana_varijabla>
  </DomainObject.Predmet.ProtuStrankaListFormated>
  <DomainObject.Predmet.ProtuStrankaListFormatedOIB>
    <izvorni_sadrzaj>
      <item>DDD APARTMANI d.o.o., OIB 33418541459 zastupanog po punomoćniku MARINA LAKIĆ MARGAN</item>
    </izvorni_sadrzaj>
    <derivirana_varijabla naziv="DomainObject.Predmet.ProtuStrankaListFormatedOIB_1">
      <item>DDD APARTMANI d.o.o., OIB 33418541459 zastupanog po punomoćniku MARINA LAKIĆ MARGAN</item>
    </derivirana_varijabla>
  </DomainObject.Predmet.ProtuStrankaListFormatedOIB>
  <DomainObject.Predmet.ProtuStrankaListFormatedWithAdress>
    <izvorni_sadrzaj>
      <item>DDD APARTMANI d.o.o., Istarska 22, 52460 Buje zastupanog po punomoćniku MARINA LAKIĆ MARGAN</item>
    </izvorni_sadrzaj>
    <derivirana_varijabla naziv="DomainObject.Predmet.ProtuStrankaListFormatedWithAdress_1">
      <item>DDD APARTMANI d.o.o., Istarska 22, 52460 Buje zastupanog po punomoćniku MARINA LAKIĆ MARGAN</item>
    </derivirana_varijabla>
  </DomainObject.Predmet.ProtuStrankaListFormatedWithAdress>
  <DomainObject.Predmet.ProtuStrankaListFormatedWithAdressOIB>
    <izvorni_sadrzaj>
      <item>DDD APARTMANI d.o.o., OIB 33418541459, Istarska 22, 52460 Buje zastupanog po punomoćniku MARINA LAKIĆ MARGAN</item>
    </izvorni_sadrzaj>
    <derivirana_varijabla naziv="DomainObject.Predmet.ProtuStrankaListFormatedWithAdressOIB_1">
      <item>DDD APARTMANI d.o.o., OIB 33418541459, Istarska 22, 52460 Buje zastupanog po punomoćniku MARINA LAKIĆ MARGAN</item>
    </derivirana_varijabla>
  </DomainObject.Predmet.ProtuStrankaListFormatedWithAdressOIB>
  <DomainObject.Predmet.ProtuStrankaListNazivFormated>
    <izvorni_sadrzaj>
      <item>DDD APARTMANI d.o.o.</item>
    </izvorni_sadrzaj>
    <derivirana_varijabla naziv="DomainObject.Predmet.ProtuStrankaListNazivFormated_1">
      <item>DDD APARTMANI d.o.o.</item>
    </derivirana_varijabla>
  </DomainObject.Predmet.ProtuStrankaListNazivFormated>
  <DomainObject.Predmet.ProtuStrankaListNazivFormatedOIB>
    <izvorni_sadrzaj>
      <item>DDD APARTMANI d.o.o., OIB 33418541459</item>
    </izvorni_sadrzaj>
    <derivirana_varijabla naziv="DomainObject.Predmet.ProtuStrankaListNazivFormatedOIB_1">
      <item>DDD APARTMANI d.o.o., OIB 33418541459</item>
    </derivirana_varijabla>
  </DomainObject.Predmet.ProtuStrankaListNazivFormatedOIB>
  <DomainObject.Predmet.OstaliListFormated>
    <izvorni_sadrzaj>
      <item>Odvjetničko društvo ETEROVIĆ i ŠARAC punomoćnik sudionika u postupku SBERBANK d.d.</item>
      <item>MARINA LAKIĆ MARGAN punomoćnik sudionika u postupku DDD APARTMANI d.o.o.</item>
    </izvorni_sadrzaj>
    <derivirana_varijabla naziv="DomainObject.Predmet.OstaliListFormated_1">
      <item>Odvjetničko društvo ETEROVIĆ i ŠARAC punomoćnik sudionika u postupku SBERBANK d.d.</item>
      <item>MARINA LAKIĆ MARGAN punomoćnik sudionika u postupku DDD APARTMANI d.o.o.</item>
    </derivirana_varijabla>
  </DomainObject.Predmet.OstaliListFormated>
  <DomainObject.Predmet.OstaliListFormatedOIB>
    <izvorni_sadrzaj>
      <item>Odvjetničko društvo ETEROVIĆ i ŠARAC, OIB 31785728337 punomoćnik sudionika u postupku SBERBANK d.d.</item>
      <item>MARINA LAKIĆ MARGAN punomoćnik sudionika u postupku DDD APARTMANI d.o.o.</item>
    </izvorni_sadrzaj>
    <derivirana_varijabla naziv="DomainObject.Predmet.OstaliListFormatedOIB_1">
      <item>Odvjetničko društvo ETEROVIĆ i ŠARAC, OIB 31785728337 punomoćnik sudionika u postupku SBERBANK d.d.</item>
      <item>MARINA LAKIĆ MARGAN punomoćnik sudionika u postupku DDD APARTMANI d.o.o.</item>
    </derivirana_varijabla>
  </DomainObject.Predmet.OstaliListFormatedOIB>
  <DomainObject.Predmet.OstaliListFormatedWithAdress>
    <izvorni_sadrzaj>
      <item>Odvjetničko društvo ETEROVIĆ i ŠARAC, Palmotićeva 68, 10000 Zagreb punomoćnik sudionika u postupku SBERBANK d.d.</item>
      <item>MARINA LAKIĆ MARGAN, I. Grohovca 1, 51000 Rijeka punomoćnik sudionika u postupku DDD APARTMANI d.o.o.</item>
    </izvorni_sadrzaj>
    <derivirana_varijabla naziv="DomainObject.Predmet.OstaliListFormatedWithAdress_1">
      <item>Odvjetničko društvo ETEROVIĆ i ŠARAC, Palmotićeva 68, 10000 Zagreb punomoćnik sudionika u postupku SBERBANK d.d.</item>
      <item>MARINA LAKIĆ MARGAN, I. Grohovca 1, 51000 Rijeka punomoćnik sudionika u postupku DDD APARTMANI d.o.o.</item>
    </derivirana_varijabla>
  </DomainObject.Predmet.OstaliListFormatedWithAdress>
  <DomainObject.Predmet.OstaliListFormatedWithAdressOIB>
    <izvorni_sadrzaj>
      <item>Odvjetničko društvo ETEROVIĆ i ŠARAC, OIB 31785728337, Palmotićeva 68, 10000 Zagreb punomoćnik sudionika u postupku SBERBANK d.d.</item>
      <item>MARINA LAKIĆ MARGAN, I. Grohovca 1, 51000 Rijeka punomoćnik sudionika u postupku DDD APARTMANI d.o.o.</item>
    </izvorni_sadrzaj>
    <derivirana_varijabla naziv="DomainObject.Predmet.OstaliListFormatedWithAdressOIB_1">
      <item>Odvjetničko društvo ETEROVIĆ i ŠARAC, OIB 31785728337, Palmotićeva 68, 10000 Zagreb punomoćnik sudionika u postupku SBERBANK d.d.</item>
      <item>MARINA LAKIĆ MARGAN, I. Grohovca 1, 51000 Rijeka punomoćnik sudionika u postupku DDD APARTMANI d.o.o.</item>
    </derivirana_varijabla>
  </DomainObject.Predmet.OstaliListFormatedWithAdressOIB>
  <DomainObject.Predmet.OstaliListNazivFormated>
    <izvorni_sadrzaj>
      <item>Odvjetničko društvo ETEROVIĆ i ŠARAC</item>
      <item>MARINA LAKIĆ MARGAN</item>
    </izvorni_sadrzaj>
    <derivirana_varijabla naziv="DomainObject.Predmet.OstaliListNazivFormated_1">
      <item>Odvjetničko društvo ETEROVIĆ i ŠARAC</item>
      <item>MARINA LAKIĆ MARGAN</item>
    </derivirana_varijabla>
  </DomainObject.Predmet.OstaliListNazivFormated>
  <DomainObject.Predmet.OstaliListNazivFormatedOIB>
    <izvorni_sadrzaj>
      <item>Odvjetničko društvo ETEROVIĆ i ŠARAC, OIB 31785728337</item>
      <item>MARINA LAKIĆ MARGAN</item>
    </izvorni_sadrzaj>
    <derivirana_varijabla naziv="DomainObject.Predmet.OstaliListNazivFormatedOIB_1">
      <item>Odvjetničko društvo ETEROVIĆ i ŠARAC, OIB 31785728337</item>
      <item>MARINA LAKIĆ MARGAN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SBERBANK d.d.</izvorni_sadrzaj>
    <derivirana_varijabla naziv="DomainObject.Predmet.StrankaIDrugi_1">SBERBANK d.d.</derivirana_varijabla>
  </DomainObject.Predmet.StrankaIDrugi>
  <DomainObject.Predmet.ProtustrankaIDrugi>
    <izvorni_sadrzaj>DDD APARTMANI d.o.o.</izvorni_sadrzaj>
    <derivirana_varijabla naziv="DomainObject.Predmet.ProtustrankaIDrugi_1">DDD APARTMANI d.o.o.</derivirana_varijabla>
  </DomainObject.Predmet.ProtustrankaIDrugi>
  <DomainObject.Predmet.StrankaIDrugiAdressOIB>
    <izvorni_sadrzaj>SBERBANK d.d., OIB 78427478595, Varšavska 9, 10000 Zagreb</izvorni_sadrzaj>
    <derivirana_varijabla naziv="DomainObject.Predmet.StrankaIDrugiAdressOIB_1">SBERBANK d.d., OIB 78427478595, Varšavska 9, 10000 Zagreb</derivirana_varijabla>
  </DomainObject.Predmet.StrankaIDrugiAdressOIB>
  <DomainObject.Predmet.ProtustrankaIDrugiAdressOIB>
    <izvorni_sadrzaj>DDD APARTMANI d.o.o., OIB 33418541459, Istarska 22, 52460 Buje</izvorni_sadrzaj>
    <derivirana_varijabla naziv="DomainObject.Predmet.ProtustrankaIDrugiAdressOIB_1">DDD APARTMANI d.o.o., OIB 33418541459,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SBERBANK d.d.</item>
      <item>DDD APARTMANI d.o.o.</item>
      <item>Odvjetničko društvo ETEROVIĆ i ŠARAC</item>
      <item>MARINA LAKIĆ MARGAN</item>
    </izvorni_sadrzaj>
    <derivirana_varijabla naziv="DomainObject.Predmet.SudioniciListNaziv_1">
      <item>SBERBANK d.d.</item>
      <item>DDD APARTMANI d.o.o.</item>
      <item>Odvjetničko društvo ETEROVIĆ i ŠARAC</item>
      <item>MARINA LAKIĆ MARGAN</item>
    </derivirana_varijabla>
  </DomainObject.Predmet.SudioniciListNaziv>
  <DomainObject.Predmet.SudioniciListAdressOIB>
    <izvorni_sadrzaj>
      <item>SBERBANK d.d., OIB 78427478595, Varšavska 9,10000 Zagreb</item>
      <item>DDD APARTMANI d.o.o., OIB 33418541459, Istarska 22,52460 Buje</item>
      <item>Odvjetničko društvo ETEROVIĆ i ŠARAC, OIB 31785728337, Palmotićeva 68,10000 Zagreb</item>
      <item>MARINA LAKIĆ MARGAN, I. Grohovca 1,51000 Rijeka</item>
    </izvorni_sadrzaj>
    <derivirana_varijabla naziv="DomainObject.Predmet.SudioniciListAdressOIB_1">
      <item>SBERBANK d.d., OIB 78427478595, Varšavska 9,10000 Zagreb</item>
      <item>DDD APARTMANI d.o.o., OIB 33418541459, Istarska 22,52460 Buje</item>
      <item>Odvjetničko društvo ETEROVIĆ i ŠARAC, OIB 31785728337, Palmotićeva 68,10000 Zagreb</item>
      <item>MARINA LAKIĆ MARGAN, I. Grohovca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33418541459</item>
      <item>, OIB 31785728337</item>
      <item>, OIB null</item>
    </izvorni_sadrzaj>
    <derivirana_varijabla naziv="DomainObject.Predmet.SudioniciListNazivOIB_1">
      <item>, OIB 78427478595</item>
      <item>, OIB 33418541459</item>
      <item>, OIB 31785728337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1C01A1-0D6A-42AD-A5FF-BDE1511821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503</properties:Words>
  <properties:Characters>2753</properties:Characters>
  <properties:Lines>84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2016-10-06T11:20:00Z</dcterms:created>
  <dc:creator>rcerneka</dc:creator>
  <cp:lastModifiedBy>Jasna Radulović</cp:lastModifiedBy>
  <cp:lastPrinted>2016-10-06T11:26:00Z</cp:lastPrinted>
  <dcterms:modified xmlns:xsi="http://www.w3.org/2001/XMLSchema-instance" xsi:type="dcterms:W3CDTF">2016-10-06T11:29:00Z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