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11ab" w14:paraId="81a11a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437D9C">
        <w:t>438/16-18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437D9C">
        <w:t>KRTOLIN KAMEN d.o.o., Vodice Srima XXI 1 N, OIB: 31617730266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437D9C">
        <w:t>Edvin Šimuov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004F0">
        <w:t>08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437D9C">
        <w:t>Edvina Šimunova</w:t>
      </w:r>
      <w:r w:rsidR="00E004F0">
        <w:t xml:space="preserve"> </w:t>
      </w:r>
      <w:r w:rsidR="00E33F8D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437D9C">
        <w:t>3.000,00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B0158" w:rsidP="007B0158" w:rsidR="007B0158" w:rsidRPr="00D74058">
      <w:pPr>
        <w:pStyle w:val="Odlomakpopisa"/>
        <w:numPr>
          <w:ilvl w:val="0"/>
          <w:numId w:val="3"/>
        </w:numPr>
        <w:ind w:hanging="709" w:left="1418"/>
        <w:jc w:val="both"/>
      </w:pPr>
      <w:r>
        <w:t xml:space="preserve">Nalaže se računovodstvu ovog suda izvršiti isplata iz točaka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437D9C">
        <w:t xml:space="preserve">03. lipnja 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437D9C">
        <w:t>06.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B0158" w:rsidP="007B0158" w:rsidR="007B0158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004F0">
        <w:t>08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7B0158" w:rsidP="007B0158" w:rsidR="007B0158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7B0158">
      <w:r>
        <w:t xml:space="preserve">              </w:t>
      </w:r>
    </w:p>
    <w:p w:rsidRDefault="007B0158" w:rsidP="00B50947" w:rsidR="007B0158"/>
    <w:p w:rsidRDefault="007B0158" w:rsidP="00B50947" w:rsidR="007B0158"/>
    <w:p w:rsidRDefault="00B74A47" w:rsidP="00B50947" w:rsidR="00B50947">
      <w:r>
        <w:lastRenderedPageBreak/>
        <w:t xml:space="preserve">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317B6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37D9C"/>
    <w:rsid w:val="004630AA"/>
    <w:rsid w:val="00486D35"/>
    <w:rsid w:val="00581138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0158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BD2A4B"/>
    <w:rsid w:val="00C64EB0"/>
    <w:rsid w:val="00CA2AA9"/>
    <w:rsid w:val="00CE069C"/>
    <w:rsid w:val="00CF2E75"/>
    <w:rsid w:val="00CF7517"/>
    <w:rsid w:val="00D27BB2"/>
    <w:rsid w:val="00D375C3"/>
    <w:rsid w:val="00E004F0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7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7B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7B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7B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31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7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7B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7B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7B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KRTOLIN KAMEN d.o.o. za rudarstvo</izvorni_sadrzaj>
    <derivirana_varijabla naziv="DomainObject.Predmet.ProtustrankaFormated_1">  KRTOLIN KAMEN d.o.o. za rudarstvo</derivirana_varijabla>
  </DomainObject.Predmet.ProtustrankaFormated>
  <DomainObject.Predmet.ProtustrankaFormatedOIB>
    <izvorni_sadrzaj>  KRTOLIN KAMEN d.o.o. za rudarstvo, OIB 31617730266</izvorni_sadrzaj>
    <derivirana_varijabla naziv="DomainObject.Predmet.ProtustrankaFormatedOIB_1">  KRTOLIN KAMEN d.o.o. za rudarstvo, OIB 31617730266</derivirana_varijabla>
  </DomainObject.Predmet.ProtustrankaFormatedOIB>
  <DomainObject.Predmet.ProtustrankaFormatedWithAdress>
    <izvorni_sadrzaj> KRTOLIN KAMEN d.o.o. za rudarstvo, Srima XXI 1 N , 22211 Vodice</izvorni_sadrzaj>
    <derivirana_varijabla naziv="DomainObject.Predmet.ProtustrankaFormatedWithAdress_1"> KRTOLIN KAMEN d.o.o. za rudarstvo, Srima XXI 1 N , 22211 Vodice</derivirana_varijabla>
  </DomainObject.Predmet.ProtustrankaFormatedWithAdress>
  <DomainObject.Predmet.ProtustrankaFormatedWithAdressOIB>
    <izvorni_sadrzaj> KRTOLIN KAMEN d.o.o. za rudarstvo, OIB 31617730266, Srima XXI 1 N , 22211 Vodice</izvorni_sadrzaj>
    <derivirana_varijabla naziv="DomainObject.Predmet.ProtustrankaFormatedWithAdressOIB_1"> KRTOLIN KAMEN d.o.o. za rudarstvo, OIB 31617730266, Srima XXI 1 N , 22211 Vodice</derivirana_varijabla>
  </DomainObject.Predmet.ProtustrankaFormatedWithAdressOIB>
  <DomainObject.Predmet.ProtustrankaWithAdress>
    <izvorni_sadrzaj>KRTOLIN KAMEN d.o.o. za rudarstvo Srima XXI 1 N , 22211 Vodice</izvorni_sadrzaj>
    <derivirana_varijabla naziv="DomainObject.Predmet.ProtustrankaWithAdress_1">KRTOLIN KAMEN d.o.o. za rudarstvo Srima XXI 1 N , 22211 Vodice</derivirana_varijabla>
  </DomainObject.Predmet.ProtustrankaWithAdress>
  <DomainObject.Predmet.ProtustrankaWithAdressOIB>
    <izvorni_sadrzaj>KRTOLIN KAMEN d.o.o. za rudarstvo, OIB 31617730266, Srima XXI 1 N , 22211 Vodice</izvorni_sadrzaj>
    <derivirana_varijabla naziv="DomainObject.Predmet.ProtustrankaWithAdressOIB_1">KRTOLIN KAMEN d.o.o. za rudarstvo, OIB 31617730266, Srima XXI 1 N , 22211 Vodice</derivirana_varijabla>
  </DomainObject.Predmet.ProtustrankaWithAdressOIB>
  <DomainObject.Predmet.ProtustrankaNazivFormated>
    <izvorni_sadrzaj>KRTOLIN KAMEN d.o.o. za rudarstvo</izvorni_sadrzaj>
    <derivirana_varijabla naziv="DomainObject.Predmet.ProtustrankaNazivFormated_1">KRTOLIN KAMEN d.o.o. za rudarstvo</derivirana_varijabla>
  </DomainObject.Predmet.ProtustrankaNazivFormated>
  <DomainObject.Predmet.ProtustrankaNazivFormatedOIB>
    <izvorni_sadrzaj>KRTOLIN KAMEN d.o.o. za rudarstvo, OIB 31617730266</izvorni_sadrzaj>
    <derivirana_varijabla naziv="DomainObject.Predmet.ProtustrankaNazivFormatedOIB_1">KRTOLIN KAMEN d.o.o. za rudarstvo, OIB 31617730266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KRTOLIN KAMEN d.o.o. za rudarstvo</item>
    </izvorni_sadrzaj>
    <derivirana_varijabla naziv="DomainObject.Predmet.ProtuStrankaListFormated_1">
      <item>KRTOLIN KAMEN d.o.o. za rudarstvo</item>
    </derivirana_varijabla>
  </DomainObject.Predmet.ProtuStrankaListFormated>
  <DomainObject.Predmet.ProtuStrankaListFormatedOIB>
    <izvorni_sadrzaj>
      <item>KRTOLIN KAMEN d.o.o. za rudarstvo, OIB 31617730266</item>
    </izvorni_sadrzaj>
    <derivirana_varijabla naziv="DomainObject.Predmet.ProtuStrankaListFormatedOIB_1">
      <item>KRTOLIN KAMEN d.o.o. za rudarstvo, OIB 31617730266</item>
    </derivirana_varijabla>
  </DomainObject.Predmet.ProtuStrankaListFormatedOIB>
  <DomainObject.Predmet.ProtuStrankaListFormatedWithAdress>
    <izvorni_sadrzaj>
      <item>KRTOLIN KAMEN d.o.o. za rudarstvo, Srima XXI 1 N , 22211 Vodice</item>
    </izvorni_sadrzaj>
    <derivirana_varijabla naziv="DomainObject.Predmet.ProtuStrankaListFormatedWithAdress_1">
      <item>KRTOLIN KAMEN d.o.o. za rudarstvo, Srima XXI 1 N , 22211 Vodice</item>
    </derivirana_varijabla>
  </DomainObject.Predmet.ProtuStrankaListFormatedWithAdress>
  <DomainObject.Predmet.ProtuStrankaListFormatedWithAdressOIB>
    <izvorni_sadrzaj>
      <item>KRTOLIN KAMEN d.o.o. za rudarstvo, OIB 31617730266, Srima XXI 1 N , 22211 Vodice</item>
    </izvorni_sadrzaj>
    <derivirana_varijabla naziv="DomainObject.Predmet.ProtuStrankaListFormatedWithAdressOIB_1">
      <item>KRTOLIN KAMEN d.o.o. za rudarstvo, OIB 31617730266, Srima XXI 1 N , 22211 Vodice</item>
    </derivirana_varijabla>
  </DomainObject.Predmet.ProtuStrankaListFormatedWithAdressOIB>
  <DomainObject.Predmet.ProtuStrankaListNazivFormated>
    <izvorni_sadrzaj>
      <item>KRTOLIN KAMEN d.o.o. za rudarstvo</item>
    </izvorni_sadrzaj>
    <derivirana_varijabla naziv="DomainObject.Predmet.ProtuStrankaListNazivFormated_1">
      <item>KRTOLIN KAMEN d.o.o. za rudarstvo</item>
    </derivirana_varijabla>
  </DomainObject.Predmet.ProtuStrankaListNazivFormated>
  <DomainObject.Predmet.ProtuStrankaListNazivFormatedOIB>
    <izvorni_sadrzaj>
      <item>KRTOLIN KAMEN d.o.o. za rudarstvo, OIB 31617730266</item>
    </izvorni_sadrzaj>
    <derivirana_varijabla naziv="DomainObject.Predmet.ProtuStrankaListNazivFormatedOIB_1">
      <item>KRTOLIN KAMEN d.o.o. za rudarstvo, OIB 31617730266</item>
    </derivirana_varijabla>
  </DomainObject.Predmet.ProtuStrankaListNazivFormatedOIB>
  <DomainObject.Predmet.OstaliListFormated>
    <izvorni_sadrzaj>
      <item>Sergej Salo</item>
    </izvorni_sadrzaj>
    <derivirana_varijabla naziv="DomainObject.Predmet.OstaliListFormated_1">
      <item>Sergej Salo</item>
    </derivirana_varijabla>
  </DomainObject.Predmet.OstaliListFormated>
  <DomainObject.Predmet.OstaliListFormatedOIB>
    <izvorni_sadrzaj>
      <item>Sergej Salo, OIB 93594519805</item>
    </izvorni_sadrzaj>
    <derivirana_varijabla naziv="DomainObject.Predmet.OstaliListFormatedOIB_1">
      <item>Sergej Salo, OIB 93594519805</item>
    </derivirana_varijabla>
  </DomainObject.Predmet.OstaliListFormatedOIB>
  <DomainObject.Predmet.OstaliListFormatedWithAdress>
    <izvorni_sadrzaj>
      <item>Sergej Salo, Čret 30, 10000 Zagreb</item>
    </izvorni_sadrzaj>
    <derivirana_varijabla naziv="DomainObject.Predmet.OstaliListFormatedWithAdress_1">
      <item>Sergej Salo, Čret 30, 10000 Zagreb</item>
    </derivirana_varijabla>
  </DomainObject.Predmet.OstaliListFormatedWithAdress>
  <DomainObject.Predmet.OstaliListFormatedWithAdressOIB>
    <izvorni_sadrzaj>
      <item>Sergej Salo, OIB 93594519805, Čret 30, 10000 Zagreb</item>
    </izvorni_sadrzaj>
    <derivirana_varijabla naziv="DomainObject.Predmet.OstaliListFormatedWithAdressOIB_1">
      <item>Sergej Salo, OIB 93594519805, Čret 30, 10000 Zagreb</item>
    </derivirana_varijabla>
  </DomainObject.Predmet.OstaliListFormatedWithAdressOIB>
  <DomainObject.Predmet.OstaliListNazivFormated>
    <izvorni_sadrzaj>
      <item>Sergej Salo</item>
    </izvorni_sadrzaj>
    <derivirana_varijabla naziv="DomainObject.Predmet.OstaliListNazivFormated_1">
      <item>Sergej Salo</item>
    </derivirana_varijabla>
  </DomainObject.Predmet.OstaliListNazivFormated>
  <DomainObject.Predmet.OstaliListNazivFormatedOIB>
    <izvorni_sadrzaj>
      <item>Sergej Salo, OIB 93594519805</item>
    </izvorni_sadrzaj>
    <derivirana_varijabla naziv="DomainObject.Predmet.OstaliListNazivFormatedOIB_1">
      <item>Sergej Salo, OIB 93594519805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KRTOLIN KAMEN d.o.o. za rudarstvo</izvorni_sadrzaj>
    <derivirana_varijabla naziv="DomainObject.Predmet.ProtustrankaIDrugi_1">KRTOLIN KAMEN d.o.o. za rudarstvo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KRTOLIN KAMEN d.o.o. za rudarstvo, OIB 31617730266, Srima XXI 1 N , 22211 Vodice</izvorni_sadrzaj>
    <derivirana_varijabla naziv="DomainObject.Predmet.ProtustrankaIDrugiAdressOIB_1">KRTOLIN KAMEN d.o.o. za rudarstvo, OIB 31617730266, Srima XXI 1 N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KRTOLIN KAMEN d.o.o. za rudarstvo</item>
      <item>Sergej Salo</item>
    </izvorni_sadrzaj>
    <derivirana_varijabla naziv="DomainObject.Predmet.SudioniciListNaziv_1">
      <item>FINA - Podružnica Šibenik</item>
      <item>KRTOLIN KAMEN d.o.o. za rudarstvo</item>
      <item>Sergej Salo</item>
    </derivirana_varijabla>
  </DomainObject.Predmet.SudioniciListNaziv>
  <DomainObject.Predmet.SudioniciListAdressOIB>
    <izvorni_sadrzaj>
      <item>FINA - Podružnica Šibenik, OIB 85821130368, Perivoj L. Marune 1,22000 Šibenik</item>
      <item>KRTOLIN KAMEN d.o.o. za rudarstvo, OIB 31617730266, Srima XXI 1 N ,22211 Vodice</item>
      <item>Sergej Salo, OIB 93594519805, Čret 30,10000 Zagreb</item>
    </izvorni_sadrzaj>
    <derivirana_varijabla naziv="DomainObject.Predmet.SudioniciListAdressOIB_1">
      <item>FINA - Podružnica Šibenik, OIB 85821130368, Perivoj L. Marune 1,22000 Šibenik</item>
      <item>KRTOLIN KAMEN d.o.o. za rudarstvo, OIB 31617730266, Srima XXI 1 N ,22211 Vodice</item>
      <item>Sergej Salo, OIB 93594519805, Čret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31617730266</item>
      <item>, OIB 93594519805</item>
    </izvorni_sadrzaj>
    <derivirana_varijabla naziv="DomainObject.Predmet.SudioniciListNazivOIB_1">
      <item>, OIB 85821130368</item>
      <item>, OIB 31617730266</item>
      <item>, OIB 93594519805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238</properties:Words>
  <properties:Characters>1141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2016-07-08T07:32:00Z</dcterms:created>
  <dc:creator>abajlo</dc:creator>
  <cp:lastModifiedBy>wsadmin</cp:lastModifiedBy>
  <cp:lastPrinted>2016-07-06T07:29:00Z</cp:lastPrinted>
  <dcterms:modified xmlns:xsi="http://www.w3.org/2001/XMLSchema-instance" xsi:type="dcterms:W3CDTF">2016-07-12T10:46:00Z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