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0b7f" w14:paraId="3810b7f" w:rsidRDefault="007C4554" w:rsidP="00910611" w:rsidR="007C45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554" w:rsidP="00910611" w:rsidR="007C4554">
      <w:r>
        <w:rPr>
          <w:rFonts w:eastAsia="MS Mincho"/>
        </w:rPr>
        <w:t>REPUBLIKA HRVATSKA</w:t>
      </w:r>
    </w:p>
    <w:p w:rsidRDefault="007C4554" w:rsidP="00910611" w:rsidR="007C4554">
      <w:r>
        <w:rPr>
          <w:rFonts w:eastAsia="MS Mincho"/>
        </w:rPr>
        <w:t>TRGOVAČKI SUD U RIJECI</w:t>
      </w:r>
    </w:p>
    <w:p w:rsidRDefault="007C4554" w:rsidR="007C45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0800" w:rsidP="00F33405" w:rsidR="00030800" w:rsidRPr="00462582">
      <w:pPr>
        <w:pStyle w:val="Naslov1"/>
        <w:rPr>
          <w:b w:val="false"/>
          <w:sz w:val="24"/>
          <w:szCs w:val="24"/>
        </w:rPr>
      </w:pPr>
      <w:r w:rsidRPr="00462582">
        <w:rPr>
          <w:b w:val="false"/>
          <w:sz w:val="24"/>
          <w:szCs w:val="24"/>
        </w:rPr>
        <w:t xml:space="preserve"> E P U B L I K A    H R V A T S K A</w:t>
      </w:r>
    </w:p>
    <w:p w:rsidRDefault="00F33405" w:rsidP="00F33405" w:rsidR="00F33405" w:rsidRPr="00462582">
      <w:pPr>
        <w:pStyle w:val="Naslov1"/>
        <w:rPr>
          <w:b w:val="false"/>
          <w:sz w:val="24"/>
          <w:szCs w:val="24"/>
        </w:rPr>
      </w:pPr>
      <w:r w:rsidRPr="00462582">
        <w:rPr>
          <w:b w:val="false"/>
          <w:sz w:val="24"/>
          <w:szCs w:val="24"/>
        </w:rPr>
        <w:t>R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J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E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Š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E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N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J</w:t>
      </w:r>
      <w:r w:rsidR="000C7249" w:rsidRPr="00462582">
        <w:rPr>
          <w:b w:val="false"/>
          <w:sz w:val="24"/>
          <w:szCs w:val="24"/>
        </w:rPr>
        <w:t xml:space="preserve"> </w:t>
      </w:r>
      <w:r w:rsidRPr="00462582">
        <w:rPr>
          <w:b w:val="false"/>
          <w:sz w:val="24"/>
          <w:szCs w:val="24"/>
        </w:rPr>
        <w:t>E</w:t>
      </w:r>
    </w:p>
    <w:p w:rsidRDefault="00781BE5" w:rsidP="00F33405" w:rsidR="00781BE5" w:rsidRPr="00462582"/>
    <w:p w:rsidRDefault="00F33405" w:rsidP="0024217C" w:rsidR="00F33405" w:rsidRPr="00462582">
      <w:pPr>
        <w:jc w:val="both"/>
      </w:pPr>
      <w:r w:rsidRPr="00462582">
        <w:t xml:space="preserve">Trgovački sud u Rijeci, po stečajnom sucu Veri Jelenović, </w:t>
      </w:r>
      <w:r w:rsidR="00BC7463" w:rsidRPr="00462582">
        <w:t xml:space="preserve">u nastavku postupka radi naknadne diobe stečajne mase dužnika JEDRILICA putnička agencija društvo s ograničenom odgovornošću Malinska (Općina Malinska-Dubašnica), Dubašljanska 111, MBS: 040215754, OIB: 44071981274, </w:t>
      </w:r>
      <w:r w:rsidRPr="00462582">
        <w:t>na</w:t>
      </w:r>
      <w:r w:rsidR="006C3491" w:rsidRPr="00462582">
        <w:t>kon</w:t>
      </w:r>
      <w:r w:rsidRPr="00462582">
        <w:t xml:space="preserve"> ispitno</w:t>
      </w:r>
      <w:r w:rsidR="006C3491" w:rsidRPr="00462582">
        <w:t>g</w:t>
      </w:r>
      <w:r w:rsidRPr="00462582">
        <w:t xml:space="preserve"> ročišt</w:t>
      </w:r>
      <w:r w:rsidR="006C3491" w:rsidRPr="00462582">
        <w:t>a</w:t>
      </w:r>
      <w:r w:rsidRPr="00462582">
        <w:t xml:space="preserve"> održano</w:t>
      </w:r>
      <w:r w:rsidR="006C3491" w:rsidRPr="00462582">
        <w:t>g</w:t>
      </w:r>
      <w:r w:rsidRPr="00462582">
        <w:t xml:space="preserve"> dana </w:t>
      </w:r>
      <w:r w:rsidR="00BC7463" w:rsidRPr="00462582">
        <w:t>14. lipnja</w:t>
      </w:r>
      <w:r w:rsidR="005D1F3F" w:rsidRPr="00462582">
        <w:t xml:space="preserve"> 201</w:t>
      </w:r>
      <w:r w:rsidR="00C237F1" w:rsidRPr="00462582">
        <w:t>6</w:t>
      </w:r>
      <w:r w:rsidR="00E030EC" w:rsidRPr="00462582">
        <w:t>. godine</w:t>
      </w:r>
    </w:p>
    <w:p w:rsidRDefault="0024217C" w:rsidP="0024217C" w:rsidR="0024217C" w:rsidRPr="00462582">
      <w:pPr>
        <w:jc w:val="both"/>
      </w:pPr>
    </w:p>
    <w:p w:rsidRDefault="00F33405" w:rsidP="00F33405" w:rsidR="00F33405" w:rsidRPr="00462582">
      <w:pPr>
        <w:jc w:val="center"/>
      </w:pPr>
      <w:r w:rsidRPr="00462582">
        <w:t>r i j e š i o  j e</w:t>
      </w:r>
    </w:p>
    <w:p w:rsidRDefault="00F33405" w:rsidP="00F33405" w:rsidR="00F33405" w:rsidRPr="00462582">
      <w:pPr>
        <w:jc w:val="center"/>
      </w:pPr>
    </w:p>
    <w:p w:rsidRDefault="00F33405" w:rsidP="00F33405" w:rsidR="00F33405" w:rsidRPr="00462582">
      <w:pPr>
        <w:jc w:val="both"/>
      </w:pPr>
      <w:r w:rsidRPr="00462582">
        <w:tab/>
      </w:r>
      <w:r w:rsidRPr="00462582">
        <w:tab/>
        <w:t>I. Utvrđene su tražbine sljedećih vjerovnika viših isplatnih redova:</w:t>
      </w:r>
    </w:p>
    <w:p w:rsidRDefault="00F33405" w:rsidP="00F33405" w:rsidR="00F33405" w:rsidRPr="00462582">
      <w:pPr>
        <w:rPr>
          <w:bCs/>
        </w:rPr>
      </w:pPr>
      <w:r w:rsidRPr="00462582">
        <w:rPr>
          <w:bCs/>
        </w:rPr>
        <w:t>drugi viši isplatni red</w:t>
      </w:r>
    </w:p>
    <w:p w:rsidRDefault="00462582" w:rsidP="00491B14" w:rsidR="004C0FF1" w:rsidRPr="00462582">
      <w:pPr>
        <w:numPr>
          <w:ilvl w:val="0"/>
          <w:numId w:val="2"/>
        </w:numPr>
        <w:rPr>
          <w:bCs/>
        </w:rPr>
      </w:pPr>
      <w:r w:rsidRPr="00462582">
        <w:t>Hrvatske vode, Ulica grada Vukovara 220, Zagreb</w:t>
      </w:r>
      <w:r w:rsidR="00C237F1" w:rsidRPr="00462582">
        <w:t xml:space="preserve">    </w:t>
      </w:r>
      <w:r w:rsidR="00AE1B00" w:rsidRPr="00462582">
        <w:t xml:space="preserve">                         </w:t>
      </w:r>
      <w:r w:rsidR="00C237F1" w:rsidRPr="00462582">
        <w:t xml:space="preserve"> </w:t>
      </w:r>
      <w:r w:rsidRPr="00462582">
        <w:rPr>
          <w:color w:val="000000"/>
        </w:rPr>
        <w:t xml:space="preserve">729,85 </w:t>
      </w:r>
      <w:r w:rsidR="00C237F1" w:rsidRPr="00462582">
        <w:t>kn</w:t>
      </w:r>
      <w:r w:rsidR="005D1F3F" w:rsidRPr="00462582">
        <w:rPr>
          <w:bCs/>
        </w:rPr>
        <w:t xml:space="preserve"> </w:t>
      </w:r>
    </w:p>
    <w:p w:rsidRDefault="00F33405" w:rsidP="00462582" w:rsidR="00AE1B00" w:rsidRPr="00462582">
      <w:r w:rsidRPr="00462582">
        <w:t xml:space="preserve"> </w:t>
      </w:r>
      <w:r w:rsidR="003503FE" w:rsidRPr="00462582">
        <w:t xml:space="preserve"> </w:t>
      </w:r>
      <w:r w:rsidR="0072227A" w:rsidRPr="00462582">
        <w:t>2</w:t>
      </w:r>
      <w:r w:rsidRPr="00462582">
        <w:t xml:space="preserve">. </w:t>
      </w:r>
      <w:r w:rsidR="00462582" w:rsidRPr="00462582">
        <w:rPr>
          <w:color w:val="000000"/>
        </w:rPr>
        <w:t>Republika Hrvatska, Ministarstvo financija, Porezna uprava</w:t>
      </w:r>
    </w:p>
    <w:p w:rsidRDefault="00AE1B00" w:rsidP="00F33405" w:rsidR="00F33405" w:rsidRPr="00462582">
      <w:r w:rsidRPr="00462582">
        <w:t xml:space="preserve">                                                                                                               </w:t>
      </w:r>
      <w:r w:rsidR="004C0FF1" w:rsidRPr="00462582">
        <w:t xml:space="preserve">                 </w:t>
      </w:r>
      <w:r w:rsidR="00583442" w:rsidRPr="00462582">
        <w:t xml:space="preserve"> </w:t>
      </w:r>
      <w:r w:rsidR="003503FE" w:rsidRPr="00462582">
        <w:t xml:space="preserve">   </w:t>
      </w:r>
      <w:r w:rsidR="00462582" w:rsidRPr="00462582">
        <w:t xml:space="preserve">2.583,69 </w:t>
      </w:r>
      <w:r w:rsidR="00F33405" w:rsidRPr="00462582">
        <w:t>kn</w:t>
      </w:r>
    </w:p>
    <w:p w:rsidRDefault="00E030EC" w:rsidP="00E030EC" w:rsidR="00E030EC" w:rsidRPr="00462582">
      <w:r w:rsidRPr="00462582">
        <w:t xml:space="preserve">  3. </w:t>
      </w:r>
      <w:r w:rsidR="00462582" w:rsidRPr="00462582">
        <w:rPr>
          <w:color w:val="000000"/>
        </w:rPr>
        <w:t>Mario Novoselović, vl. obrta MAR-KAT, Krk, Bodulska b.b.</w:t>
      </w:r>
      <w:r w:rsidR="00583442" w:rsidRPr="00462582">
        <w:t xml:space="preserve">          </w:t>
      </w:r>
      <w:r w:rsidR="00604A4C" w:rsidRPr="00462582">
        <w:t xml:space="preserve">      </w:t>
      </w:r>
      <w:r w:rsidRPr="00462582">
        <w:t xml:space="preserve">    </w:t>
      </w:r>
      <w:r w:rsidR="00462582" w:rsidRPr="00462582">
        <w:rPr>
          <w:color w:val="000000"/>
        </w:rPr>
        <w:t xml:space="preserve">15.442,87  </w:t>
      </w:r>
      <w:r w:rsidRPr="00462582">
        <w:t>kn</w:t>
      </w:r>
    </w:p>
    <w:p w:rsidRDefault="00E030EC" w:rsidP="00E030EC" w:rsidR="00E030EC" w:rsidRPr="00462582">
      <w:r w:rsidRPr="00462582">
        <w:t xml:space="preserve">  4. </w:t>
      </w:r>
      <w:r w:rsidR="00462582" w:rsidRPr="00462582">
        <w:rPr>
          <w:color w:val="000000"/>
        </w:rPr>
        <w:t>Danilo Polajžer, Volkmerjeva cesta 30, Ptuj, Republika Slovenija</w:t>
      </w:r>
      <w:r w:rsidR="004C0FF1" w:rsidRPr="00462582">
        <w:t xml:space="preserve">    </w:t>
      </w:r>
      <w:r w:rsidR="00583442" w:rsidRPr="00462582">
        <w:t xml:space="preserve">     </w:t>
      </w:r>
      <w:r w:rsidRPr="00462582">
        <w:t xml:space="preserve">  </w:t>
      </w:r>
      <w:r w:rsidR="00462582" w:rsidRPr="00462582">
        <w:t xml:space="preserve">248.000,00 </w:t>
      </w:r>
      <w:r w:rsidRPr="00462582">
        <w:t>kn</w:t>
      </w:r>
    </w:p>
    <w:p w:rsidRDefault="00C237F1" w:rsidP="00583442" w:rsidR="00C237F1" w:rsidRPr="00462582">
      <w:pPr>
        <w:jc w:val="both"/>
      </w:pPr>
    </w:p>
    <w:p w:rsidRDefault="00583442" w:rsidP="00583442" w:rsidR="00583442" w:rsidRPr="00462582">
      <w:pPr>
        <w:jc w:val="both"/>
      </w:pPr>
      <w:r w:rsidRPr="00462582">
        <w:tab/>
      </w:r>
      <w:r w:rsidRPr="00462582">
        <w:tab/>
        <w:t>II.Osporene su sljedeće tražbine viših isplatnih redova:</w:t>
      </w:r>
    </w:p>
    <w:p w:rsidRDefault="0072691D" w:rsidP="00583442" w:rsidR="00583442" w:rsidRPr="00462582">
      <w:pPr>
        <w:jc w:val="both"/>
      </w:pPr>
      <w:r w:rsidRPr="00462582">
        <w:t>drugi</w:t>
      </w:r>
      <w:r w:rsidR="00583442" w:rsidRPr="00462582">
        <w:t xml:space="preserve"> viši isplatni red</w:t>
      </w:r>
    </w:p>
    <w:p w:rsidRDefault="00462582" w:rsidP="00462582" w:rsidR="000825E8" w:rsidRPr="00462582">
      <w:pPr>
        <w:pStyle w:val="Odlomakpopisa"/>
        <w:numPr>
          <w:ilvl w:val="0"/>
          <w:numId w:val="3"/>
        </w:numPr>
        <w:jc w:val="both"/>
      </w:pPr>
      <w:r w:rsidRPr="00462582">
        <w:rPr>
          <w:color w:val="000000"/>
        </w:rPr>
        <w:t>Republika Hrvatska, Ministarstvo financija, Porezna uprava</w:t>
      </w:r>
      <w:r w:rsidR="00C237F1" w:rsidRPr="00462582">
        <w:t xml:space="preserve">        </w:t>
      </w:r>
      <w:r w:rsidR="00AE1B00" w:rsidRPr="00462582">
        <w:t xml:space="preserve">     </w:t>
      </w:r>
      <w:r w:rsidR="00C237F1" w:rsidRPr="00462582">
        <w:t xml:space="preserve">  </w:t>
      </w:r>
      <w:r w:rsidRPr="00462582">
        <w:t xml:space="preserve">20.331,10 </w:t>
      </w:r>
      <w:r w:rsidR="00C237F1" w:rsidRPr="00462582">
        <w:t>kn</w:t>
      </w:r>
      <w:r w:rsidR="006C1DA1" w:rsidRPr="00462582">
        <w:rPr>
          <w:bCs/>
        </w:rPr>
        <w:t xml:space="preserve"> </w:t>
      </w:r>
    </w:p>
    <w:p w:rsidRDefault="00462582" w:rsidP="00462582" w:rsidR="00AE1B00" w:rsidRPr="00462582">
      <w:pPr>
        <w:pStyle w:val="Odlomakpopisa"/>
        <w:numPr>
          <w:ilvl w:val="0"/>
          <w:numId w:val="3"/>
        </w:numPr>
        <w:jc w:val="both"/>
      </w:pPr>
      <w:r w:rsidRPr="00462582">
        <w:rPr>
          <w:color w:val="000000"/>
        </w:rPr>
        <w:t xml:space="preserve">Danilo Polajžer, Volkmerjeva cesta 30, Ptuj, Republika Slovenija                    </w:t>
      </w:r>
      <w:r w:rsidRPr="00462582">
        <w:t>102.637,68 kn</w:t>
      </w:r>
    </w:p>
    <w:p w:rsidRDefault="00462582" w:rsidP="00583442" w:rsidR="00462582" w:rsidRPr="00462582">
      <w:pPr>
        <w:jc w:val="both"/>
      </w:pPr>
    </w:p>
    <w:p w:rsidRDefault="00583442" w:rsidP="00583442" w:rsidR="00583442" w:rsidRPr="00462582">
      <w:pPr>
        <w:jc w:val="both"/>
      </w:pPr>
      <w:r w:rsidRPr="00462582">
        <w:t xml:space="preserve">Stečajni upravitelj osporio je tražbinu </w:t>
      </w:r>
      <w:r w:rsidR="0072691D" w:rsidRPr="00462582">
        <w:t>drugog</w:t>
      </w:r>
      <w:r w:rsidRPr="00462582">
        <w:t xml:space="preserve"> višeg isplatnog reda stečajnog vjerovnika </w:t>
      </w:r>
      <w:r w:rsidR="00462582" w:rsidRPr="00462582">
        <w:rPr>
          <w:color w:val="000000"/>
        </w:rPr>
        <w:t>Republika Hrvatska, Ministarstvo financija, Porezna uprava</w:t>
      </w:r>
      <w:r w:rsidR="00C237F1" w:rsidRPr="00462582">
        <w:t xml:space="preserve"> </w:t>
      </w:r>
      <w:r w:rsidRPr="00462582">
        <w:t xml:space="preserve">u iznosu od </w:t>
      </w:r>
      <w:r w:rsidR="00462582" w:rsidRPr="00462582">
        <w:t xml:space="preserve">20.331,10 </w:t>
      </w:r>
      <w:r w:rsidRPr="00462582">
        <w:t xml:space="preserve">kn. </w:t>
      </w:r>
    </w:p>
    <w:p w:rsidRDefault="00583442" w:rsidP="00583442" w:rsidR="00583442" w:rsidRPr="00462582">
      <w:pPr>
        <w:jc w:val="both"/>
      </w:pPr>
      <w:r w:rsidRPr="00462582">
        <w:tab/>
      </w:r>
      <w:r w:rsidRPr="00462582">
        <w:tab/>
        <w:t xml:space="preserve">Stečajni vjerovnik </w:t>
      </w:r>
      <w:r w:rsidR="00462582" w:rsidRPr="00462582">
        <w:rPr>
          <w:color w:val="000000"/>
        </w:rPr>
        <w:t>Republika Hrvatska, Ministarstvo financija, Porezna uprava</w:t>
      </w:r>
      <w:r w:rsidR="00C237F1" w:rsidRPr="00462582">
        <w:t xml:space="preserve"> </w:t>
      </w:r>
      <w:r w:rsidRPr="00462582">
        <w:t xml:space="preserve">upućuje se na </w:t>
      </w:r>
      <w:r w:rsidR="006C1DA1" w:rsidRPr="00462582">
        <w:t>parnicu</w:t>
      </w:r>
      <w:r w:rsidRPr="00462582">
        <w:t xml:space="preserve"> radi utvrđivanja </w:t>
      </w:r>
      <w:r w:rsidR="006C1DA1" w:rsidRPr="00462582">
        <w:t xml:space="preserve">osnovanosti </w:t>
      </w:r>
      <w:r w:rsidRPr="00462582">
        <w:t xml:space="preserve">osporene tražbine </w:t>
      </w:r>
      <w:r w:rsidR="0072691D" w:rsidRPr="00462582">
        <w:t>drugog</w:t>
      </w:r>
      <w:r w:rsidRPr="00462582">
        <w:t xml:space="preserve"> višeg isplatnog reda tražbina u iznosu od </w:t>
      </w:r>
      <w:r w:rsidR="00462582" w:rsidRPr="00462582">
        <w:t xml:space="preserve">20.331,10 </w:t>
      </w:r>
      <w:r w:rsidRPr="00462582">
        <w:t>kn u roku od 8 dana od dana dostave izvatka iz ovog rješenja, inače će se smatrati da je odustao od prava na vođenje parnice.</w:t>
      </w:r>
    </w:p>
    <w:p w:rsidRDefault="00462582" w:rsidP="00462582" w:rsidR="00462582" w:rsidRPr="00462582">
      <w:pPr>
        <w:jc w:val="both"/>
      </w:pPr>
    </w:p>
    <w:p w:rsidRDefault="00462582" w:rsidP="00462582" w:rsidR="00462582" w:rsidRPr="00462582">
      <w:pPr>
        <w:jc w:val="both"/>
      </w:pPr>
      <w:r w:rsidRPr="00462582">
        <w:t xml:space="preserve">Stečajni upravitelj osporio je tražbinu drugog višeg isplatnog reda stečajnog vjerovnika </w:t>
      </w:r>
      <w:r w:rsidRPr="00462582">
        <w:rPr>
          <w:color w:val="000000"/>
        </w:rPr>
        <w:t xml:space="preserve">Danilo Polajžer, Volkmerjeva cesta 30, Ptuj, Republika Slovenija </w:t>
      </w:r>
      <w:r w:rsidRPr="00462582">
        <w:t xml:space="preserve">u iznosu od 102.637,68 kn. </w:t>
      </w:r>
    </w:p>
    <w:p w:rsidRDefault="00462582" w:rsidP="00462582" w:rsidR="00462582" w:rsidRPr="00462582">
      <w:pPr>
        <w:jc w:val="both"/>
      </w:pPr>
      <w:r w:rsidRPr="00462582">
        <w:tab/>
      </w:r>
      <w:r w:rsidRPr="00462582">
        <w:tab/>
        <w:t xml:space="preserve">Stečajni vjerovnik </w:t>
      </w:r>
      <w:r w:rsidRPr="00462582">
        <w:rPr>
          <w:color w:val="000000"/>
        </w:rPr>
        <w:t xml:space="preserve">Danilo Polajžer, Volkmerjeva cesta 30, Ptuj, Republika Slovenija </w:t>
      </w:r>
      <w:r w:rsidRPr="00462582">
        <w:t>upućuje se na parnicu radi utvrđivanja osnovanosti osporene tražbine drugog višeg isplatnog reda tražbina u iznosu od 102.637,68 kn u roku od 8 dana od dana dostave izvatka iz ovog rješenja, inače će se smatrati da je odustao od prava na vođenje parnice.</w:t>
      </w:r>
    </w:p>
    <w:p w:rsidRDefault="00337396" w:rsidP="00337396" w:rsidR="00337396" w:rsidRPr="00462582">
      <w:pPr>
        <w:jc w:val="both"/>
      </w:pPr>
      <w:r w:rsidRPr="00462582">
        <w:t xml:space="preserve">             </w:t>
      </w:r>
    </w:p>
    <w:p w:rsidRDefault="00462582" w:rsidP="00F33405" w:rsidR="00462582">
      <w:pPr>
        <w:pStyle w:val="Naslov2"/>
        <w:jc w:val="center"/>
        <w:rPr>
          <w:b w:val="false"/>
          <w:bCs w:val="false"/>
          <w:szCs w:val="24"/>
        </w:rPr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462582">
        <w:rPr>
          <w:b w:val="false"/>
          <w:bCs w:val="false"/>
          <w:szCs w:val="24"/>
        </w:rPr>
        <w:t>Obrazloženje</w:t>
      </w:r>
    </w:p>
    <w:p w:rsidRDefault="00462582" w:rsidP="00462582" w:rsidR="00462582" w:rsidRPr="00462582">
      <w:pPr>
        <w:rPr>
          <w:lang w:eastAsia="en-US"/>
        </w:rPr>
      </w:pPr>
    </w:p>
    <w:p w:rsidRDefault="00F33405" w:rsidP="00F33405" w:rsidR="00F33405" w:rsidRPr="00462582">
      <w:pPr>
        <w:jc w:val="both"/>
      </w:pPr>
      <w:r w:rsidRPr="00462582">
        <w:tab/>
      </w:r>
      <w:r w:rsidRPr="00462582">
        <w:tab/>
        <w:t xml:space="preserve">Na ispitnom ročištu održanom dana </w:t>
      </w:r>
      <w:r w:rsidR="00462582" w:rsidRPr="00462582">
        <w:t>14. lipnja</w:t>
      </w:r>
      <w:r w:rsidR="004C0FF1" w:rsidRPr="00462582">
        <w:t xml:space="preserve"> 201</w:t>
      </w:r>
      <w:r w:rsidR="00C237F1" w:rsidRPr="00462582">
        <w:t>6</w:t>
      </w:r>
      <w:r w:rsidR="004C0FF1" w:rsidRPr="00462582">
        <w:t>.</w:t>
      </w:r>
      <w:r w:rsidR="001209CF" w:rsidRPr="00462582">
        <w:t xml:space="preserve"> godine</w:t>
      </w:r>
      <w:r w:rsidRPr="00462582">
        <w:t xml:space="preserve"> ispitane su sve prijavljene tražbine prijavljene prema svojim iznosima i redu.</w:t>
      </w:r>
    </w:p>
    <w:p w:rsidRDefault="00F33405" w:rsidP="00F33405" w:rsidR="00F33405" w:rsidRPr="00462582">
      <w:pPr>
        <w:jc w:val="both"/>
      </w:pPr>
      <w:r w:rsidRPr="00462582">
        <w:lastRenderedPageBreak/>
        <w:tab/>
      </w:r>
      <w:r w:rsidRPr="00462582">
        <w:tab/>
        <w:t xml:space="preserve">Stečajni je sudac </w:t>
      </w:r>
      <w:r w:rsidR="005C6105" w:rsidRPr="00462582">
        <w:t>na temelju</w:t>
      </w:r>
      <w:r w:rsidRPr="00462582">
        <w:t xml:space="preserve"> članka 177. stavak 2. </w:t>
      </w:r>
      <w:r w:rsidR="008E57E2" w:rsidRPr="00462582">
        <w:t xml:space="preserve">Stečajnog zakona </w:t>
      </w:r>
      <w:r w:rsidR="008E57E2" w:rsidRPr="00462582">
        <w:rPr>
          <w:bCs/>
        </w:rPr>
        <w:t>(objavljen u NN 44/96, 29/99, 129/00, 123/03, 82/06, 116/10, 25/12 i 133/12)</w:t>
      </w:r>
      <w:r w:rsidRPr="00462582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62582">
      <w:pPr>
        <w:jc w:val="both"/>
      </w:pPr>
      <w:r w:rsidRPr="00462582">
        <w:t xml:space="preserve">                     Tražbine označene u</w:t>
      </w:r>
      <w:r w:rsidR="005C6105" w:rsidRPr="00462582">
        <w:t xml:space="preserve"> </w:t>
      </w:r>
      <w:r w:rsidR="00583442" w:rsidRPr="00462582">
        <w:t>točki I. izreke</w:t>
      </w:r>
      <w:r w:rsidRPr="00462582">
        <w:t xml:space="preserve"> ovog rješenja </w:t>
      </w:r>
      <w:r w:rsidR="005C6105" w:rsidRPr="00462582">
        <w:t xml:space="preserve">se na </w:t>
      </w:r>
      <w:r w:rsidRPr="00462582">
        <w:t>temelj</w:t>
      </w:r>
      <w:r w:rsidR="005C6105" w:rsidRPr="00462582">
        <w:t>u</w:t>
      </w:r>
      <w:r w:rsidRPr="00462582">
        <w:t xml:space="preserve"> članka 177. stavka 1. </w:t>
      </w:r>
      <w:r w:rsidR="008E57E2" w:rsidRPr="00462582">
        <w:t xml:space="preserve">Stečajnog zakona </w:t>
      </w:r>
      <w:r w:rsidR="008E57E2" w:rsidRPr="00462582">
        <w:rPr>
          <w:bCs/>
        </w:rPr>
        <w:t>(objavljen u NN 44/96, 29/99, 129/00, 123/03, 82/06, 116/10, 25/12 i 133/12)</w:t>
      </w:r>
      <w:r w:rsidRPr="00462582">
        <w:t xml:space="preserve"> smatraju utvrđenim, budući da ih nije osporio stečajni upravitelj niti koji od stečajnih vjerovnika.</w:t>
      </w:r>
    </w:p>
    <w:p w:rsidRDefault="00583442" w:rsidP="00583442" w:rsidR="00583442" w:rsidRPr="00462582">
      <w:pPr>
        <w:jc w:val="both"/>
      </w:pPr>
      <w:r w:rsidRPr="00462582">
        <w:tab/>
      </w:r>
      <w:r w:rsidRPr="00462582">
        <w:tab/>
        <w:t>Stečajni upravitelj je osporio, a na ročištu osporavanje nije otklonjeno, uz obrazloženje kako slijedi:</w:t>
      </w:r>
    </w:p>
    <w:p w:rsidRDefault="00583442" w:rsidP="00583442" w:rsidR="00583442" w:rsidRPr="00462582">
      <w:pPr>
        <w:jc w:val="both"/>
      </w:pPr>
      <w:r w:rsidRPr="00462582">
        <w:tab/>
      </w:r>
      <w:r w:rsidRPr="00462582">
        <w:tab/>
        <w:t xml:space="preserve">Stečajni upravitelj je osporio tražbinu </w:t>
      </w:r>
      <w:r w:rsidR="0072691D" w:rsidRPr="00462582">
        <w:t>drugog</w:t>
      </w:r>
      <w:r w:rsidRPr="00462582">
        <w:t xml:space="preserve"> višeg isplatnog reda stečajnog vjerovnika </w:t>
      </w:r>
      <w:r w:rsidR="00462582" w:rsidRPr="00462582">
        <w:rPr>
          <w:color w:val="000000"/>
        </w:rPr>
        <w:t>Republika Hrvatska, Ministarstvo financija, Porezna uprava</w:t>
      </w:r>
      <w:r w:rsidR="00462582" w:rsidRPr="00462582">
        <w:t xml:space="preserve"> </w:t>
      </w:r>
      <w:r w:rsidR="004C0FF1" w:rsidRPr="00462582">
        <w:t xml:space="preserve">u iznosu od </w:t>
      </w:r>
      <w:r w:rsidR="00462582" w:rsidRPr="00462582">
        <w:t xml:space="preserve">20.331,10 </w:t>
      </w:r>
      <w:r w:rsidR="004C0FF1" w:rsidRPr="00462582">
        <w:t>kn</w:t>
      </w:r>
      <w:r w:rsidR="004C0FF1" w:rsidRPr="00462582">
        <w:rPr>
          <w:noProof/>
        </w:rPr>
        <w:t xml:space="preserve"> </w:t>
      </w:r>
      <w:r w:rsidR="00257491" w:rsidRPr="00462582">
        <w:rPr>
          <w:noProof/>
        </w:rPr>
        <w:t xml:space="preserve">s osnove </w:t>
      </w:r>
      <w:r w:rsidR="00462582" w:rsidRPr="00462582">
        <w:t>poreza i članarina</w:t>
      </w:r>
      <w:r w:rsidR="004C0FF1" w:rsidRPr="00462582">
        <w:t xml:space="preserve"> zbog zastare</w:t>
      </w:r>
      <w:r w:rsidRPr="00462582">
        <w:rPr>
          <w:noProof/>
        </w:rPr>
        <w:t>.</w:t>
      </w:r>
      <w:r w:rsidR="00257491" w:rsidRPr="00462582">
        <w:rPr>
          <w:noProof/>
        </w:rPr>
        <w:t xml:space="preserve"> </w:t>
      </w:r>
    </w:p>
    <w:p w:rsidRDefault="00257491" w:rsidP="00257491" w:rsidR="00257491" w:rsidRPr="00462582">
      <w:pPr>
        <w:jc w:val="both"/>
      </w:pPr>
      <w:r w:rsidRPr="00462582">
        <w:tab/>
      </w:r>
      <w:r w:rsidRPr="00462582">
        <w:tab/>
        <w:t>Valjalo je stoga vjerovnika na temelju članka 177. stavak 3. i članka 17</w:t>
      </w:r>
      <w:r w:rsidR="004C0FF1" w:rsidRPr="00462582">
        <w:t>8</w:t>
      </w:r>
      <w:r w:rsidRPr="00462582">
        <w:t>.</w:t>
      </w:r>
      <w:r w:rsidR="004C0FF1" w:rsidRPr="00462582">
        <w:t xml:space="preserve"> stavak 1. </w:t>
      </w:r>
      <w:r w:rsidRPr="00462582">
        <w:t xml:space="preserve">Stečajnog zakona uputiti na </w:t>
      </w:r>
      <w:r w:rsidR="004C0FF1" w:rsidRPr="00462582">
        <w:t>pokretanje parnice</w:t>
      </w:r>
      <w:r w:rsidRPr="00462582">
        <w:t xml:space="preserve"> radi utvrđenja osporene tražbine. </w:t>
      </w:r>
    </w:p>
    <w:p w:rsidRDefault="00462582" w:rsidP="00462582" w:rsidR="00462582" w:rsidRPr="00462582">
      <w:pPr>
        <w:jc w:val="both"/>
      </w:pPr>
    </w:p>
    <w:p w:rsidRDefault="00462582" w:rsidP="00462582" w:rsidR="00462582" w:rsidRPr="00462582">
      <w:pPr>
        <w:jc w:val="both"/>
      </w:pPr>
      <w:r w:rsidRPr="00462582">
        <w:tab/>
      </w:r>
      <w:r w:rsidRPr="00462582">
        <w:tab/>
        <w:t xml:space="preserve">Stečajni upravitelj je osporio tražbinu drugog višeg isplatnog reda stečajnog vjerovnika </w:t>
      </w:r>
      <w:r w:rsidRPr="00462582">
        <w:rPr>
          <w:color w:val="000000"/>
        </w:rPr>
        <w:t>Danilo Polajžer, Volkmerjeva cesta 30, Ptuj, Republika Slovenija</w:t>
      </w:r>
      <w:r w:rsidRPr="00462582">
        <w:t xml:space="preserve"> u iznosu od 102.637,68 kn</w:t>
      </w:r>
      <w:r w:rsidRPr="00462582">
        <w:rPr>
          <w:noProof/>
        </w:rPr>
        <w:t xml:space="preserve"> s osnove </w:t>
      </w:r>
      <w:r w:rsidRPr="00462582">
        <w:rPr>
          <w:color w:val="000000"/>
        </w:rPr>
        <w:t xml:space="preserve">Ugovora o zajmu sa sporazumom o osiguranju novčane tražbine zasnivanjem založnog prava na nekretnini, od 17.4.2013., te Ugovora o asignaciji od 5. lipnja 2008. </w:t>
      </w:r>
      <w:r w:rsidRPr="00462582">
        <w:t>i to 80.039,45 kn kamata zato što je u ugovoru o zajmu od 15. siječnja 2007. godine kojeg je stečajni vjerovnik dostavio uz prijavu navedeno da povrat zajma dospijeva na naplatu u roku od 10 godina od potpisa ugovora, što samo po sebi znači da tražbina nije dospjela na naplatu sve do dana otvaranja stečaja, a 22.598,23 kn režijskih troškova zato što stranka nije uz prijavu tražbine dostavila dokaze da su režijski troškovi zaista podmireni.</w:t>
      </w:r>
      <w:r w:rsidRPr="00462582">
        <w:rPr>
          <w:noProof/>
        </w:rPr>
        <w:t xml:space="preserve"> </w:t>
      </w:r>
    </w:p>
    <w:p w:rsidRDefault="00462582" w:rsidP="00462582" w:rsidR="00462582" w:rsidRPr="00462582">
      <w:pPr>
        <w:jc w:val="both"/>
      </w:pPr>
      <w:r w:rsidRPr="00462582">
        <w:tab/>
      </w:r>
      <w:r w:rsidRPr="00462582">
        <w:tab/>
        <w:t xml:space="preserve">Valjalo je stoga vjerovnika na temelju članka 177. stavak 3. i članka 178. stavak 1. Stečajnog zakona uputiti na pokretanje parnice radi utvrđenja osporene tražbine. </w:t>
      </w:r>
    </w:p>
    <w:p w:rsidRDefault="00257491" w:rsidP="00583442" w:rsidR="00257491" w:rsidRPr="00462582">
      <w:pPr>
        <w:jc w:val="both"/>
      </w:pPr>
    </w:p>
    <w:p w:rsidRDefault="009B2BD6" w:rsidP="00F33405" w:rsidR="00F33405" w:rsidRPr="00462582">
      <w:pPr>
        <w:jc w:val="center"/>
      </w:pPr>
      <w:r w:rsidRPr="00462582">
        <w:t>Rijeka</w:t>
      </w:r>
      <w:r w:rsidR="00F33405" w:rsidRPr="00462582">
        <w:t>,</w:t>
      </w:r>
      <w:r w:rsidR="004D5C4D" w:rsidRPr="00462582">
        <w:t xml:space="preserve"> </w:t>
      </w:r>
      <w:r w:rsidR="00462582" w:rsidRPr="00462582">
        <w:t>14. lipnja</w:t>
      </w:r>
      <w:r w:rsidR="004C0FF1" w:rsidRPr="00462582">
        <w:t xml:space="preserve"> 201</w:t>
      </w:r>
      <w:r w:rsidR="00AE1B00" w:rsidRPr="00462582">
        <w:t>6</w:t>
      </w:r>
      <w:r w:rsidR="00F33405" w:rsidRPr="00462582">
        <w:t>. godine</w:t>
      </w:r>
    </w:p>
    <w:p w:rsidRDefault="00F33405" w:rsidP="00F33405" w:rsidR="00F33405" w:rsidRPr="00462582">
      <w:pPr>
        <w:jc w:val="center"/>
      </w:pPr>
    </w:p>
    <w:p w:rsidRDefault="009B2BD6" w:rsidP="00F33405" w:rsidR="009B2BD6" w:rsidRPr="00462582">
      <w:pPr>
        <w:jc w:val="center"/>
      </w:pPr>
    </w:p>
    <w:p w:rsidRDefault="00F33405" w:rsidP="00F33405" w:rsidR="00F33405" w:rsidRPr="00462582">
      <w:pPr>
        <w:ind w:left="2160"/>
        <w:jc w:val="both"/>
      </w:pPr>
      <w:r w:rsidRPr="00462582">
        <w:tab/>
      </w:r>
      <w:r w:rsidRPr="00462582">
        <w:tab/>
      </w:r>
      <w:r w:rsidRPr="00462582">
        <w:tab/>
        <w:t xml:space="preserve">  </w:t>
      </w:r>
      <w:r w:rsidRPr="00462582">
        <w:tab/>
        <w:t xml:space="preserve">    </w:t>
      </w:r>
      <w:r w:rsidR="00781BE5" w:rsidRPr="00462582">
        <w:t xml:space="preserve">   </w:t>
      </w:r>
      <w:r w:rsidRPr="00462582">
        <w:t>Stečajni  sudac</w:t>
      </w:r>
    </w:p>
    <w:p w:rsidRDefault="00F33405" w:rsidP="007D6712" w:rsidR="00F33405" w:rsidRPr="00462582">
      <w:pPr>
        <w:ind w:left="2160"/>
        <w:jc w:val="both"/>
      </w:pPr>
      <w:r w:rsidRPr="00462582">
        <w:tab/>
      </w:r>
      <w:r w:rsidRPr="00462582">
        <w:tab/>
      </w:r>
      <w:r w:rsidRPr="00462582">
        <w:tab/>
      </w:r>
      <w:r w:rsidRPr="00462582">
        <w:tab/>
      </w:r>
      <w:r w:rsidR="007D6712" w:rsidRPr="00462582">
        <w:t xml:space="preserve">       </w:t>
      </w:r>
      <w:r w:rsidR="00781BE5" w:rsidRPr="00462582">
        <w:t xml:space="preserve">Vera Jelenović </w:t>
      </w:r>
    </w:p>
    <w:p w:rsidRDefault="00F33405" w:rsidP="00F33405" w:rsidR="00F33405" w:rsidRPr="00462582">
      <w:pPr>
        <w:jc w:val="center"/>
      </w:pPr>
    </w:p>
    <w:p w:rsidRDefault="009B2BD6" w:rsidP="00F33405" w:rsidR="009B2BD6" w:rsidRPr="00462582">
      <w:pPr>
        <w:jc w:val="center"/>
      </w:pPr>
    </w:p>
    <w:p w:rsidRDefault="009B2BD6" w:rsidP="00F33405" w:rsidR="009B2BD6" w:rsidRPr="00462582">
      <w:pPr>
        <w:jc w:val="center"/>
      </w:pPr>
    </w:p>
    <w:p w:rsidRDefault="00F33405" w:rsidP="00F33405" w:rsidR="00F33405" w:rsidRPr="00462582">
      <w:pPr>
        <w:jc w:val="both"/>
      </w:pPr>
      <w:r w:rsidRPr="00462582">
        <w:t>UPUTA O PRAVNOM LIJEKU:</w:t>
      </w:r>
    </w:p>
    <w:p w:rsidRDefault="00F33405" w:rsidP="00852B17" w:rsidR="00852B17" w:rsidRPr="00462582">
      <w:pPr>
        <w:jc w:val="both"/>
      </w:pPr>
      <w:r w:rsidRPr="00462582">
        <w:tab/>
        <w:t>Protiv  ovog  rješenja pravo na žalbu ima stečajni upravitelj i svaki vjerovnik u dijelu koji se tiče njegove prijavljene tražbine i tražbine  koju je osporio (</w:t>
      </w:r>
      <w:r w:rsidR="0072227A" w:rsidRPr="00462582">
        <w:t xml:space="preserve">članak 11. i </w:t>
      </w:r>
      <w:r w:rsidRPr="00462582">
        <w:t xml:space="preserve">177. stavak 4. i 5. Stečajnog zakona). Rok za žalbu iznosi 8 dana od dana dostave rješenja. </w:t>
      </w:r>
      <w:r w:rsidR="00AE1B00" w:rsidRPr="00462582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462582">
        <w:t xml:space="preserve">Žalba se podnosi ovom sudu u tri primjerka, a o žalbi odlučuje Visoki trgovački sud  Republike  Hrvatske. </w:t>
      </w:r>
      <w:r w:rsidR="00852B17" w:rsidRPr="00462582">
        <w:t>Žalba ne utječe na rok ostavljen strankama da pokrenu parnicu.</w:t>
      </w:r>
    </w:p>
    <w:p w:rsidRDefault="00F33405" w:rsidP="00F33405" w:rsidR="00F33405" w:rsidRPr="00462582">
      <w:pPr>
        <w:jc w:val="both"/>
      </w:pPr>
    </w:p>
    <w:p w:rsidRDefault="00F33405" w:rsidP="00F33405" w:rsidR="00F33405" w:rsidRPr="00462582"/>
    <w:p w:rsidRDefault="0024217C" w:rsidP="002B01B4" w:rsidR="0024217C" w:rsidRPr="00462582">
      <w:pPr>
        <w:jc w:val="both"/>
      </w:pPr>
    </w:p>
    <w:p w:rsidRDefault="00583442" w:rsidP="002B01B4" w:rsidR="00583442" w:rsidRPr="00462582">
      <w:pPr>
        <w:jc w:val="both"/>
      </w:pPr>
    </w:p>
    <w:p w:rsidRDefault="00583442" w:rsidP="002B01B4" w:rsidR="00583442" w:rsidRPr="00462582">
      <w:pPr>
        <w:jc w:val="both"/>
      </w:pPr>
    </w:p>
    <w:p w:rsidRDefault="00583442" w:rsidP="002B01B4" w:rsidR="00583442" w:rsidRPr="00462582">
      <w:pPr>
        <w:jc w:val="both"/>
      </w:pPr>
    </w:p>
    <w:p w:rsidRDefault="00583442" w:rsidP="002B01B4" w:rsidR="00583442" w:rsidRPr="00462582">
      <w:pPr>
        <w:jc w:val="both"/>
      </w:pPr>
    </w:p>
    <w:p w:rsidRDefault="002B01B4" w:rsidP="002B01B4" w:rsidR="002B01B4" w:rsidRPr="00462582">
      <w:pPr>
        <w:jc w:val="both"/>
      </w:pPr>
      <w:r w:rsidRPr="00462582">
        <w:t>DNA</w:t>
      </w:r>
    </w:p>
    <w:p w:rsidRDefault="002B01B4" w:rsidP="002B01B4" w:rsidR="002B01B4" w:rsidRPr="00462582">
      <w:pPr>
        <w:jc w:val="both"/>
      </w:pPr>
      <w:r w:rsidRPr="00462582">
        <w:t>- stečajni upravitelj</w:t>
      </w:r>
    </w:p>
    <w:p w:rsidRDefault="002B01B4" w:rsidP="002B01B4" w:rsidR="002B01B4" w:rsidRPr="00462582">
      <w:pPr>
        <w:jc w:val="both"/>
      </w:pPr>
      <w:r w:rsidRPr="00462582">
        <w:t xml:space="preserve">- </w:t>
      </w:r>
      <w:r w:rsidR="00AE1B00" w:rsidRPr="00462582">
        <w:t>e-O</w:t>
      </w:r>
      <w:r w:rsidRPr="00462582">
        <w:t>glasna ploča</w:t>
      </w:r>
    </w:p>
    <w:p w:rsidRDefault="00462582" w:rsidP="002B01B4" w:rsidR="00462582" w:rsidRPr="00462582">
      <w:pPr>
        <w:jc w:val="both"/>
      </w:pPr>
      <w:r w:rsidRPr="00462582">
        <w:t>- ŽDO u Rijeci</w:t>
      </w:r>
    </w:p>
    <w:p w:rsidRDefault="00462582" w:rsidP="002B01B4" w:rsidR="00462582" w:rsidRPr="00462582">
      <w:pPr>
        <w:jc w:val="both"/>
      </w:pPr>
      <w:r w:rsidRPr="00462582">
        <w:t>- OD Kovačević, Koren &amp; partneri j.t.d. Rijeka, Supilova 6/III</w:t>
      </w:r>
    </w:p>
    <w:p w:rsidRDefault="002B01B4" w:rsidR="002B01B4" w:rsidRPr="00462582"/>
    <w:p w:rsidRDefault="004D5C4D" w:rsidR="002B01B4" w:rsidRPr="00462582">
      <w:r w:rsidRPr="00462582">
        <w:t xml:space="preserve">Rijeka, </w:t>
      </w:r>
      <w:r w:rsidR="00462582" w:rsidRPr="00462582">
        <w:t>14. lipnja</w:t>
      </w:r>
      <w:r w:rsidR="004C0FF1" w:rsidRPr="00462582">
        <w:t xml:space="preserve"> 201</w:t>
      </w:r>
      <w:r w:rsidR="00AE1B00" w:rsidRPr="00462582">
        <w:t>6</w:t>
      </w:r>
      <w:r w:rsidRPr="00462582">
        <w:t>.g.</w:t>
      </w:r>
    </w:p>
    <w:p w:rsidRDefault="004D5C4D" w:rsidR="004D5C4D" w:rsidRPr="00462582"/>
    <w:p w:rsidRDefault="004D5C4D" w:rsidR="004D5C4D" w:rsidRPr="00462582">
      <w:pPr>
        <w:jc w:val="both"/>
      </w:pPr>
      <w:r w:rsidRPr="00462582">
        <w:t xml:space="preserve">                                                                                                      S u d a c</w:t>
      </w:r>
    </w:p>
    <w:p w:rsidRDefault="004D5C4D" w:rsidP="007D6712" w:rsidR="004D5C4D" w:rsidRPr="00462582">
      <w:pPr>
        <w:jc w:val="both"/>
      </w:pPr>
      <w:r w:rsidRPr="00462582">
        <w:t xml:space="preserve">                                                                                          </w:t>
      </w:r>
      <w:r w:rsidR="007D6712" w:rsidRPr="00462582">
        <w:t xml:space="preserve">       </w:t>
      </w:r>
      <w:r w:rsidRPr="00462582">
        <w:t xml:space="preserve">Vera Jelenović </w:t>
      </w:r>
    </w:p>
    <w:p w:rsidRDefault="002B01B4" w:rsidR="002B01B4" w:rsidRPr="00462582"/>
    <w:p w:rsidRDefault="002B01B4" w:rsidR="002B01B4" w:rsidRPr="00462582"/>
    <w:sectPr w:rsidR="002B01B4" w:rsidRPr="0046258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389" w:rsidR="009D1389">
      <w:r>
        <w:separator/>
      </w:r>
    </w:p>
  </w:endnote>
  <w:endnote w:id="0" w:type="continuationSeparator">
    <w:p w:rsidRDefault="009D1389" w:rsidR="009D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5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389" w:rsidR="009D1389">
      <w:r>
        <w:separator/>
      </w:r>
    </w:p>
  </w:footnote>
  <w:footnote w:id="0" w:type="continuationSeparator">
    <w:p w:rsidRDefault="009D1389" w:rsidR="009D1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E6AC4">
      <w:rPr>
        <w:bCs/>
      </w:rPr>
      <w:t>117/2015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7AA080F"/>
    <w:multiLevelType w:val="hybridMultilevel"/>
    <w:tmpl w:val="E6C22DA0"/>
    <w:lvl w:tplc="1BC8451E" w:ilvl="0">
      <w:start w:val="1"/>
      <w:numFmt w:val="decimal"/>
      <w:lvlText w:val="%1."/>
      <w:lvlJc w:val="left"/>
      <w:pPr>
        <w:ind w:hanging="360" w:left="495"/>
      </w:pPr>
      <w:rPr>
        <w:rFonts w:hint="default"/>
        <w:color w:val="000000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47D21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2582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3CE2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554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AC4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38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C7463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052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625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3C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3C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625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3C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3C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806</properties:Words>
  <properties:Characters>4409</properties:Characters>
  <properties:Lines>109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2016-06-14T08:11:00Z</dcterms:created>
  <dc:creator>korlevicd</dc:creator>
  <cp:lastModifiedBy>Danijela Fumić</cp:lastModifiedBy>
  <cp:lastPrinted>2016-06-14T08:10:00Z</cp:lastPrinted>
  <dcterms:modified xmlns:xsi="http://www.w3.org/2001/XMLSchema-instance" xsi:type="dcterms:W3CDTF">2016-06-14T08:12:00Z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