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530a" w14:paraId="5da530a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5B2C32">
        <w:t>1087/2018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D677F7" w:rsidR="00D677F7">
      <w:pPr>
        <w:jc w:val="both"/>
      </w:pPr>
      <w:r>
        <w:tab/>
      </w:r>
      <w:r w:rsidR="005B2C32" w:rsidRPr="009D65CE">
        <w:t>Trgovački sud u Zagrebu, po sucu Maji Jurovicki, u stečajnom postupku u povodu prijedloga predlagatelja FINANCIJSKE AGENCIJE, Zagreb</w:t>
      </w:r>
      <w:r w:rsidR="005B2C32">
        <w:t>, Zagreb, Trg svibanjskih žrtava 1995. 1</w:t>
      </w:r>
      <w:r w:rsidR="005B2C32" w:rsidRPr="009D65CE">
        <w:t>,</w:t>
      </w:r>
      <w:r w:rsidR="005B2C32">
        <w:t xml:space="preserve"> </w:t>
      </w:r>
      <w:r w:rsidR="005B2C32" w:rsidRPr="009D65CE">
        <w:t>OIB: 85821130368, za otvaranje stečajnog postupka nad dužnikom</w:t>
      </w:r>
      <w:r w:rsidR="005B2C32">
        <w:t xml:space="preserve">  </w:t>
      </w:r>
      <w:r w:rsidR="005B2C32" w:rsidRPr="005116D9">
        <w:t>OMNES DISTRIBUCIJA j.d.o.o.</w:t>
      </w:r>
      <w:r w:rsidR="005B2C32">
        <w:t xml:space="preserve">, Zagreb, Ehrlichova 11, OIB: </w:t>
      </w:r>
      <w:r w:rsidR="005B2C32" w:rsidRPr="005116D9">
        <w:t>21165395214</w:t>
      </w:r>
      <w:r w:rsidR="00956AD8">
        <w:t xml:space="preserve">, </w:t>
      </w:r>
      <w:r w:rsidR="00891FE4">
        <w:t xml:space="preserve"> dana </w:t>
      </w:r>
      <w:r w:rsidR="00E4397E">
        <w:t>0</w:t>
      </w:r>
      <w:r w:rsidR="005B2C32">
        <w:t>4</w:t>
      </w:r>
      <w:r w:rsidR="00E4397E">
        <w:t>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B2C32" w:rsidRPr="005116D9">
        <w:t>OMNES DISTRIBUCIJA j.d.o.o.</w:t>
      </w:r>
      <w:r w:rsidR="005B2C32">
        <w:t xml:space="preserve">, Zagreb, Ehrlichova 11, OIB: </w:t>
      </w:r>
      <w:r w:rsidR="005B2C32" w:rsidRPr="005116D9">
        <w:t>21165395214</w:t>
      </w:r>
      <w:r w:rsidR="000A0352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B2C32">
        <w:t>1087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5B2C32" w:rsidRPr="005116D9">
        <w:t>OMNES DISTRIBUCIJA j.d.o.o.</w:t>
      </w:r>
      <w:r w:rsidR="005B2C32">
        <w:t xml:space="preserve">, Zagreb, Ehrlichova 11, OIB: </w:t>
      </w:r>
      <w:r w:rsidR="005B2C32" w:rsidRPr="005116D9">
        <w:t>21165395214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956AD8">
        <w:t>1</w:t>
      </w:r>
      <w:r w:rsidR="005B2C32">
        <w:t>6</w:t>
      </w:r>
      <w:r w:rsidR="0076115A">
        <w:t>. travnja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5B2C32">
        <w:t>55.434,17</w:t>
      </w:r>
      <w:r w:rsidRPr="00E83415">
        <w:t xml:space="preserve"> kn, kao i da dužnik ima </w:t>
      </w:r>
      <w:r w:rsidR="000A0352">
        <w:t>1 zaposlenog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E4397E">
        <w:t>2</w:t>
      </w:r>
      <w:r w:rsidR="005B2C32">
        <w:t>2.</w:t>
      </w:r>
      <w:r w:rsidR="00E4397E">
        <w:t xml:space="preserve"> svibnja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4397E">
        <w:t>0</w:t>
      </w:r>
      <w:r w:rsidR="005B2C32">
        <w:t>4</w:t>
      </w:r>
      <w:r w:rsidR="00E4397E">
        <w:t>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 w:rsidRPr="005704D9">
      <w:pPr>
        <w:ind w:firstLine="720"/>
        <w:jc w:val="both"/>
        <w:rPr>
          <w:lang w:val="pl-PL"/>
        </w:rPr>
      </w:pPr>
      <w:r w:rsidRPr="005704D9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C2069A">
        <w:t>2</w:t>
      </w:r>
      <w:r w:rsidR="005B2C32">
        <w:t>4</w:t>
      </w:r>
      <w:r w:rsidR="00C2069A">
        <w:t>.</w:t>
      </w:r>
      <w:r w:rsidR="00E4397E">
        <w:t xml:space="preserve"> svibnja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4397E">
        <w:t>0</w:t>
      </w:r>
      <w:r w:rsidR="005B2C32">
        <w:t>4</w:t>
      </w:r>
      <w:r w:rsidR="00E4397E">
        <w:t>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DD6413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DD6413" w:rsidP="004F5146" w:rsidR="00DD6413">
      <w:pPr>
        <w:jc w:val="right"/>
      </w:pPr>
      <w:r>
        <w:t>za točnost otpravka-ovlašteni službenik</w:t>
      </w:r>
    </w:p>
    <w:p w:rsidRDefault="00DD6413" w:rsidP="004F5146" w:rsidR="00DD6413">
      <w:pPr>
        <w:jc w:val="right"/>
      </w:pPr>
      <w:r>
        <w:t xml:space="preserve">Mirjana Gašparić </w:t>
      </w:r>
    </w:p>
    <w:p w:rsidRDefault="00065B42" w:rsidP="00DD6413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DD6413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5B2C32">
          <w:rPr>
            <w:sz w:val="24"/>
            <w:szCs w:val="24"/>
          </w:rPr>
          <w:t>1087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3F18"/>
    <w:rsid w:val="003C2375"/>
    <w:rsid w:val="003D2E1D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E2826"/>
    <w:rsid w:val="005E554C"/>
    <w:rsid w:val="00613624"/>
    <w:rsid w:val="00620A6A"/>
    <w:rsid w:val="006273CE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40A44"/>
    <w:rsid w:val="00C47AA8"/>
    <w:rsid w:val="00C724A0"/>
    <w:rsid w:val="00C81D19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D6413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4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4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4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4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4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4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4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4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4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4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St-1087/2018</izvorni_sadrzaj>
    <derivirana_varijabla naziv="DomainObject.Predmet.OznakaBroj_1">St-1087/2018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OMNES DISTRIBUCIJA j.d.o.o. za distribuciju knjiga i ostalih tiskovina</izvorni_sadrzaj>
    <derivirana_varijabla naziv="DomainObject.Predmet.ProtustrankaFormated_1">  OMNES DISTRIBUCIJA j.d.o.o. za distribuciju knjiga i ostalih tiskovina</derivirana_varijabla>
  </DomainObject.Predmet.ProtustrankaFormated>
  <DomainObject.Predmet.ProtustrankaFormatedOIB>
    <izvorni_sadrzaj>  OMNES DISTRIBUCIJA j.d.o.o. za distribuciju knjiga i ostalih tiskovina, OIB 21165395214</izvorni_sadrzaj>
    <derivirana_varijabla naziv="DomainObject.Predmet.ProtustrankaFormatedOIB_1">  OMNES DISTRIBUCIJA j.d.o.o. za distribuciju knjiga i ostalih tiskovina, OIB 21165395214</derivirana_varijabla>
  </DomainObject.Predmet.ProtustrankaFormatedOIB>
  <DomainObject.Predmet.ProtustrankaFormatedWithAdress>
    <izvorni_sadrzaj> OMNES DISTRIBUCIJA j.d.o.o. za distribuciju knjiga i ostalih tiskovina, Ehrlichova 11, 10000 Zagreb</izvorni_sadrzaj>
    <derivirana_varijabla naziv="DomainObject.Predmet.ProtustrankaFormatedWithAdress_1"> OMNES DISTRIBUCIJA j.d.o.o. za distribuciju knjiga i ostalih tiskovina, Ehrlichova 11, 10000 Zagreb</derivirana_varijabla>
  </DomainObject.Predmet.ProtustrankaFormatedWithAdress>
  <DomainObject.Predmet.ProtustrankaFormatedWithAdressOIB>
    <izvorni_sadrzaj> OMNES DISTRIBUCIJA j.d.o.o. za distribuciju knjiga i ostalih tiskovina, OIB 21165395214, Ehrlichova 11, 10000 Zagreb</izvorni_sadrzaj>
    <derivirana_varijabla naziv="DomainObject.Predmet.ProtustrankaFormatedWithAdressOIB_1"> OMNES DISTRIBUCIJA j.d.o.o. za distribuciju knjiga i ostalih tiskovina, OIB 21165395214, Ehrlichova 11, 10000 Zagreb</derivirana_varijabla>
  </DomainObject.Predmet.ProtustrankaFormatedWithAdressOIB>
  <DomainObject.Predmet.ProtustrankaWithAdress>
    <izvorni_sadrzaj>OMNES DISTRIBUCIJA j.d.o.o. za distribuciju knjiga i ostalih tiskovina Ehrlichova 11, 10000 Zagreb</izvorni_sadrzaj>
    <derivirana_varijabla naziv="DomainObject.Predmet.ProtustrankaWithAdress_1">OMNES DISTRIBUCIJA j.d.o.o. za distribuciju knjiga i ostalih tiskovina Ehrlichova 11, 10000 Zagreb</derivirana_varijabla>
  </DomainObject.Predmet.ProtustrankaWithAdress>
  <DomainObject.Predmet.ProtustrankaWithAdressOIB>
    <izvorni_sadrzaj>OMNES DISTRIBUCIJA j.d.o.o. za distribuciju knjiga i ostalih tiskovina, OIB 21165395214, Ehrlichova 11, 10000 Zagreb</izvorni_sadrzaj>
    <derivirana_varijabla naziv="DomainObject.Predmet.ProtustrankaWithAdressOIB_1">OMNES DISTRIBUCIJA j.d.o.o. za distribuciju knjiga i ostalih tiskovina, OIB 21165395214, Ehrlichova 11, 10000 Zagreb</derivirana_varijabla>
  </DomainObject.Predmet.ProtustrankaWithAdressOIB>
  <DomainObject.Predmet.ProtustrankaNazivFormated>
    <izvorni_sadrzaj>OMNES DISTRIBUCIJA j.d.o.o. za distribuciju knjiga i ostalih tiskovina</izvorni_sadrzaj>
    <derivirana_varijabla naziv="DomainObject.Predmet.ProtustrankaNazivFormated_1">OMNES DISTRIBUCIJA j.d.o.o. za distribuciju knjiga i ostalih tiskovina</derivirana_varijabla>
  </DomainObject.Predmet.ProtustrankaNazivFormated>
  <DomainObject.Predmet.ProtustrankaNazivFormatedOIB>
    <izvorni_sadrzaj>OMNES DISTRIBUCIJA j.d.o.o. za distribuciju knjiga i ostalih tiskovina, OIB 21165395214</izvorni_sadrzaj>
    <derivirana_varijabla naziv="DomainObject.Predmet.ProtustrankaNazivFormatedOIB_1">OMNES DISTRIBUCIJA j.d.o.o. za distribuciju knjiga i ostalih tiskovina, OIB 21165395214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Grbić</izvorni_sadrzaj>
    <derivirana_varijabla naziv="DomainObject.Predmet.StrankaFormated_1">  FINA Regionalni centar Zagreb; Gordan Grbić</derivirana_varijabla>
  </DomainObject.Predmet.StrankaFormated>
  <DomainObject.Predmet.StrankaFormatedOIB>
    <izvorni_sadrzaj>  FINA Regionalni centar Zagreb, OIB 85821130368; Gordan Grbić, OIB 21731880760</izvorni_sadrzaj>
    <derivirana_varijabla naziv="DomainObject.Predmet.StrankaFormatedOIB_1">  FINA Regionalni centar Zagreb, OIB 85821130368; Gordan Grbić, OIB 21731880760</derivirana_varijabla>
  </DomainObject.Predmet.StrankaFormatedOIB>
  <DomainObject.Predmet.StrankaFormatedWithAdress>
    <izvorni_sadrzaj> FINA Regionalni centar Zagreb, Trg svibanjskih žrtava 1995. 1, 10000 Zagreb; Gordan Grbić, Pantovčak 137a, 10000 Zagreb</izvorni_sadrzaj>
    <derivirana_varijabla naziv="DomainObject.Predmet.StrankaFormatedWithAdress_1"> FINA Regionalni centar Zagreb, Trg svibanjskih žrtava 1995. 1, 10000 Zagreb; Gordan Grbić, Pantovčak 137a, 10000 Zagreb</derivirana_varijabla>
  </DomainObject.Predmet.StrankaFormatedWithAdress>
  <DomainObject.Predmet.StrankaFormatedWithAdressOIB>
    <izvorni_sadrzaj> FINA Regionalni centar Zagreb, OIB 85821130368, Trg svibanjskih žrtava 1995. 1, 10000 Zagreb; Gordan Grbić, OIB 21731880760, Pantovčak 137a, 10000 Zagreb</izvorni_sadrzaj>
    <derivirana_varijabla naziv="DomainObject.Predmet.StrankaFormatedWithAdressOIB_1"> FINA Regionalni centar Zagreb, OIB 85821130368, Trg svibanjskih žrtava 1995. 1, 10000 Zagreb; Gordan Grbić, OIB 21731880760, Pantovčak 137a, 10000 Zagreb</derivirana_varijabla>
  </DomainObject.Predmet.StrankaFormatedWithAdressOIB>
  <DomainObject.Predmet.StrankaWithAdress>
    <izvorni_sadrzaj>FINA Regionalni centar Zagreb Trg svibanjskih žrtava 1995. 1,10000 Zagreb,Gordan Grbić Pantovčak 137a,10000 Zagreb</izvorni_sadrzaj>
    <derivirana_varijabla naziv="DomainObject.Predmet.StrankaWithAdress_1">FINA Regionalni centar Zagreb Trg svibanjskih žrtava 1995. 1,10000 Zagreb,Gordan Grbić Pantovčak 137a,10000 Zagreb</derivirana_varijabla>
  </DomainObject.Predmet.StrankaWithAdress>
  <DomainObject.Predmet.StrankaWithAdressOIB>
    <izvorni_sadrzaj>FINA Regionalni centar Zagreb, OIB 85821130368, Trg svibanjskih žrtava 1995. 1,10000 Zagreb,Gordan Grbić, OIB 21731880760, Pantovčak 137a,10000 Zagreb</izvorni_sadrzaj>
    <derivirana_varijabla naziv="DomainObject.Predmet.StrankaWithAdressOIB_1">FINA Regionalni centar Zagreb, OIB 85821130368, Trg svibanjskih žrtava 1995. 1,10000 Zagreb,Gordan Grbić, OIB 21731880760, Pantovčak 137a,10000 Zagreb</derivirana_varijabla>
  </DomainObject.Predmet.StrankaWithAdressOIB>
  <DomainObject.Predmet.StrankaNazivFormated>
    <izvorni_sadrzaj>FINA Regionalni centar Zagreb,Gordan Grbić</izvorni_sadrzaj>
    <derivirana_varijabla naziv="DomainObject.Predmet.StrankaNazivFormated_1">FINA Regionalni centar Zagreb,Gordan Grbić</derivirana_varijabla>
  </DomainObject.Predmet.StrankaNazivFormated>
  <DomainObject.Predmet.StrankaNazivFormatedOIB>
    <izvorni_sadrzaj>FINA Regionalni centar Zagreb, OIB 85821130368,Gordan Grbić, OIB 21731880760</izvorni_sadrzaj>
    <derivirana_varijabla naziv="DomainObject.Predmet.StrankaNazivFormatedOIB_1">FINA Regionalni centar Zagreb, OIB 85821130368,Gordan Grbić, OIB 21731880760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Gordan Grbić</item>
    </izvorni_sadrzaj>
    <derivirana_varijabla naziv="DomainObject.Predmet.StrankaListFormated_1">
      <item>FINA Regionalni centar Zagreb</item>
      <item>Gordan Grbić</item>
    </derivirana_varijabla>
  </DomainObject.Predmet.StrankaListFormated>
  <DomainObject.Predmet.StrankaListFormatedOIB>
    <izvorni_sadrzaj>
      <item>FINA Regionalni centar Zagreb, OIB 85821130368</item>
      <item>Gordan Grbić, OIB 21731880760</item>
    </izvorni_sadrzaj>
    <derivirana_varijabla naziv="DomainObject.Predmet.StrankaListFormatedOIB_1">
      <item>FINA Regionalni centar Zagreb, OIB 85821130368</item>
      <item>Gordan Grbić, OIB 21731880760</item>
    </derivirana_varijabla>
  </DomainObject.Predmet.StrankaListFormatedOIB>
  <DomainObject.Predmet.StrankaListFormatedWithAdress>
    <izvorni_sadrzaj>
      <item>FINA Regionalni centar Zagreb, Trg svibanjskih žrtava 1995. 1, 10000 Zagreb</item>
      <item>Gordan Grbić, Pantovčak 137a, 10000 Zagreb</item>
    </izvorni_sadrzaj>
    <derivirana_varijabla naziv="DomainObject.Predmet.StrankaListFormatedWithAdress_1">
      <item>FINA Regionalni centar Zagreb, Trg svibanjskih žrtava 1995. 1, 10000 Zagreb</item>
      <item>Gordan Grbić, Pantovčak 137a,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 Grbić, OIB 21731880760, Pantovčak 137a, 10000 Zagreb</item>
    </izvorni_sadrzaj>
    <derivirana_varijabla naziv="DomainObject.Predmet.StrankaListFormatedWithAdressOIB_1">
      <item>FINA Regionalni centar Zagreb, OIB 85821130368, Trg svibanjskih žrtava 1995. 1, 10000 Zagreb</item>
      <item>Gordan Grbić, OIB 21731880760, Pantovčak 137a, 10000 Zagreb</item>
    </derivirana_varijabla>
  </DomainObject.Predmet.StrankaListFormatedWithAdressOIB>
  <DomainObject.Predmet.StrankaListNazivFormated>
    <izvorni_sadrzaj>
      <item>FINA Regionalni centar Zagreb</item>
      <item>Gordan Grbić</item>
    </izvorni_sadrzaj>
    <derivirana_varijabla naziv="DomainObject.Predmet.StrankaListNazivFormated_1">
      <item>FINA Regionalni centar Zagreb</item>
      <item>Gordan Grbić</item>
    </derivirana_varijabla>
  </DomainObject.Predmet.StrankaListNazivFormated>
  <DomainObject.Predmet.StrankaListNazivFormatedOIB>
    <izvorni_sadrzaj>
      <item>FINA Regionalni centar Zagreb, OIB 85821130368</item>
      <item>Gordan Grbić, OIB 21731880760</item>
    </izvorni_sadrzaj>
    <derivirana_varijabla naziv="DomainObject.Predmet.StrankaListNazivFormatedOIB_1">
      <item>FINA Regionalni centar Zagreb, OIB 85821130368</item>
      <item>Gordan Grbić, OIB 21731880760</item>
    </derivirana_varijabla>
  </DomainObject.Predmet.StrankaListNazivFormatedOIB>
  <DomainObject.Predmet.ProtuStrankaListFormated>
    <izvorni_sadrzaj>
      <item>OMNES DISTRIBUCIJA j.d.o.o. za distribuciju knjiga i ostalih tiskovina</item>
    </izvorni_sadrzaj>
    <derivirana_varijabla naziv="DomainObject.Predmet.ProtuStrankaListFormated_1">
      <item>OMNES DISTRIBUCIJA j.d.o.o. za distribuciju knjiga i ostalih tiskovina</item>
    </derivirana_varijabla>
  </DomainObject.Predmet.ProtuStrankaListFormated>
  <DomainObject.Predmet.ProtuStrankaListFormatedOIB>
    <izvorni_sadrzaj>
      <item>OMNES DISTRIBUCIJA j.d.o.o. za distribuciju knjiga i ostalih tiskovina, OIB 21165395214</item>
    </izvorni_sadrzaj>
    <derivirana_varijabla naziv="DomainObject.Predmet.ProtuStrankaListFormatedOIB_1">
      <item>OMNES DISTRIBUCIJA j.d.o.o. za distribuciju knjiga i ostalih tiskovina, OIB 21165395214</item>
    </derivirana_varijabla>
  </DomainObject.Predmet.ProtuStrankaListFormatedOIB>
  <DomainObject.Predmet.ProtuStrankaListFormatedWithAdress>
    <izvorni_sadrzaj>
      <item>OMNES DISTRIBUCIJA j.d.o.o. za distribuciju knjiga i ostalih tiskovina, Ehrlichova 11, 10000 Zagreb</item>
    </izvorni_sadrzaj>
    <derivirana_varijabla naziv="DomainObject.Predmet.ProtuStrankaListFormatedWithAdress_1">
      <item>OMNES DISTRIBUCIJA j.d.o.o. za distribuciju knjiga i ostalih tiskovina, Ehrlichova 11, 10000 Zagreb</item>
    </derivirana_varijabla>
  </DomainObject.Predmet.ProtuStrankaListFormatedWithAdress>
  <DomainObject.Predmet.ProtuStrankaListFormatedWithAdressOIB>
    <izvorni_sadrzaj>
      <item>OMNES DISTRIBUCIJA j.d.o.o. za distribuciju knjiga i ostalih tiskovina, OIB 21165395214, Ehrlichova 11, 10000 Zagreb</item>
    </izvorni_sadrzaj>
    <derivirana_varijabla naziv="DomainObject.Predmet.ProtuStrankaListFormatedWithAdressOIB_1">
      <item>OMNES DISTRIBUCIJA j.d.o.o. za distribuciju knjiga i ostalih tiskovina, OIB 21165395214, Ehrlichova 11, 10000 Zagreb</item>
    </derivirana_varijabla>
  </DomainObject.Predmet.ProtuStrankaListFormatedWithAdressOIB>
  <DomainObject.Predmet.ProtuStrankaListNazivFormated>
    <izvorni_sadrzaj>
      <item>OMNES DISTRIBUCIJA j.d.o.o. za distribuciju knjiga i ostalih tiskovina</item>
    </izvorni_sadrzaj>
    <derivirana_varijabla naziv="DomainObject.Predmet.ProtuStrankaListNazivFormated_1">
      <item>OMNES DISTRIBUCIJA j.d.o.o. za distribuciju knjiga i ostalih tiskovina</item>
    </derivirana_varijabla>
  </DomainObject.Predmet.ProtuStrankaListNazivFormated>
  <DomainObject.Predmet.ProtuStrankaListNazivFormatedOIB>
    <izvorni_sadrzaj>
      <item>OMNES DISTRIBUCIJA j.d.o.o. za distribuciju knjiga i ostalih tiskovina, OIB 21165395214</item>
    </izvorni_sadrzaj>
    <derivirana_varijabla naziv="DomainObject.Predmet.ProtuStrankaListNazivFormatedOIB_1">
      <item>OMNES DISTRIBUCIJA j.d.o.o. za distribuciju knjiga i ostalih tiskovina, OIB 21165395214</item>
    </derivirana_varijabla>
  </DomainObject.Predmet.ProtuStrankaListNazivFormatedOIB>
  <DomainObject.Predmet.OstaliListFormated>
    <izvorni_sadrzaj>
      <item>Gordan Grbić</item>
    </izvorni_sadrzaj>
    <derivirana_varijabla naziv="DomainObject.Predmet.OstaliListFormated_1">
      <item>Gordan Grbić</item>
    </derivirana_varijabla>
  </DomainObject.Predmet.OstaliListFormated>
  <DomainObject.Predmet.OstaliListFormatedOIB>
    <izvorni_sadrzaj>
      <item>Gordan Grbić, OIB 21731880760</item>
    </izvorni_sadrzaj>
    <derivirana_varijabla naziv="DomainObject.Predmet.OstaliListFormatedOIB_1">
      <item>Gordan Grbić, OIB 21731880760</item>
    </derivirana_varijabla>
  </DomainObject.Predmet.OstaliListFormatedOIB>
  <DomainObject.Predmet.OstaliListFormatedWithAdress>
    <izvorni_sadrzaj>
      <item>Gordan Grbić, Pantovčak 137a, 10000 Zagreb</item>
    </izvorni_sadrzaj>
    <derivirana_varijabla naziv="DomainObject.Predmet.OstaliListFormatedWithAdress_1">
      <item>Gordan Grbić, Pantovčak 137a, 10000 Zagreb</item>
    </derivirana_varijabla>
  </DomainObject.Predmet.OstaliListFormatedWithAdress>
  <DomainObject.Predmet.OstaliListFormatedWithAdressOIB>
    <izvorni_sadrzaj>
      <item>Gordan Grbić, OIB 21731880760, Pantovčak 137a, 10000 Zagreb</item>
    </izvorni_sadrzaj>
    <derivirana_varijabla naziv="DomainObject.Predmet.OstaliListFormatedWithAdressOIB_1">
      <item>Gordan Grbić, OIB 21731880760, Pantovčak 137a, 10000 Zagreb</item>
    </derivirana_varijabla>
  </DomainObject.Predmet.OstaliListFormatedWithAdressOIB>
  <DomainObject.Predmet.OstaliListNazivFormated>
    <izvorni_sadrzaj>
      <item>Gordan Grbić</item>
    </izvorni_sadrzaj>
    <derivirana_varijabla naziv="DomainObject.Predmet.OstaliListNazivFormated_1">
      <item>Gordan Grbić</item>
    </derivirana_varijabla>
  </DomainObject.Predmet.OstaliListNazivFormated>
  <DomainObject.Predmet.OstaliListNazivFormatedOIB>
    <izvorni_sadrzaj>
      <item>Gordan Grbić, OIB 21731880760</item>
    </izvorni_sadrzaj>
    <derivirana_varijabla naziv="DomainObject.Predmet.OstaliListNazivFormatedOIB_1">
      <item>Gordan Grbić, OIB 21731880760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OMNES DISTRIBUCIJA j.d.o.o. za distribuciju knjiga i ostalih tiskovina</izvorni_sadrzaj>
    <derivirana_varijabla naziv="DomainObject.Predmet.ProtustrankaIDrugi_1">OMNES DISTRIBUCIJA j.d.o.o. za distribuciju knjiga i ostalih tiskovina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OMNES DISTRIBUCIJA j.d.o.o. za distribuciju knjiga i ostalih tiskovina, OIB 21165395214, Ehrlichova 11, 10000 Zagreb</izvorni_sadrzaj>
    <derivirana_varijabla naziv="DomainObject.Predmet.ProtustrankaIDrugiAdressOIB_1">OMNES DISTRIBUCIJA j.d.o.o. za distribuciju knjiga i ostalih tiskovina, OIB 21165395214, Ehrlichova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OMNES DISTRIBUCIJA j.d.o.o. za distribuciju knjiga i ostalih tiskovina</item>
      <item>FINA Regionalni centar Zagreb</item>
      <item>Gordan Grbić</item>
      <item>Gordan Grbić</item>
    </izvorni_sadrzaj>
    <derivirana_varijabla naziv="DomainObject.Predmet.SudioniciListNaziv_1">
      <item>OMNES DISTRIBUCIJA j.d.o.o. za distribuciju knjiga i ostalih tiskovina</item>
      <item>FINA Regionalni centar Zagreb</item>
      <item>Gordan Grbić</item>
      <item>Gordan Grbić</item>
    </derivirana_varijabla>
  </DomainObject.Predmet.SudioniciListNaziv>
  <DomainObject.Predmet.SudioniciListAdressOIB>
    <izvorni_sadrzaj>
      <item>OMNES DISTRIBUCIJA j.d.o.o. za distribuciju knjiga i ostalih tiskovina, OIB 21165395214, Ehrlichova 11,10000 Zagreb</item>
      <item>FINA Regionalni centar Zagreb, OIB 85821130368, Trg svibanjskih žrtava 1995. 1,10000 Zagreb</item>
      <item>Gordan Grbić, OIB 21731880760, Pantovčak 137a,10000 Zagreb</item>
      <item>Gordan Grbić, OIB 21731880760, Pantovčak 137a,10000 Zagreb</item>
    </izvorni_sadrzaj>
    <derivirana_varijabla naziv="DomainObject.Predmet.SudioniciListAdressOIB_1">
      <item>OMNES DISTRIBUCIJA j.d.o.o. za distribuciju knjiga i ostalih tiskovina, OIB 21165395214, Ehrlichova 11,10000 Zagreb</item>
      <item>FINA Regionalni centar Zagreb, OIB 85821130368, Trg svibanjskih žrtava 1995. 1,10000 Zagreb</item>
      <item>Gordan Grbić, OIB 21731880760, Pantovčak 137a,10000 Zagreb</item>
      <item>Gordan Grbić, OIB 21731880760, Pantovčak 137a,10000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21165395214</item>
      <item>, OIB 85821130368</item>
      <item>, OIB 21731880760</item>
      <item>, OIB 21731880760</item>
    </izvorni_sadrzaj>
    <derivirana_varijabla naziv="DomainObject.Predmet.SudioniciListNazivOIB_1">
      <item>, OIB 21165395214</item>
      <item>, OIB 85821130368</item>
      <item>, OIB 21731880760</item>
      <item>, OIB 21731880760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8B5F4-B83C-4234-B27E-6B80E4CAFB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3929</properties:Characters>
  <properties:Lines>83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2018-10-04T07:36:00Z</dcterms:created>
  <dc:creator>gzubak</dc:creator>
  <cp:lastModifiedBy>Mirjana Gašparić</cp:lastModifiedBy>
  <cp:lastPrinted>2018-10-04T07:40:00Z</cp:lastPrinted>
  <dcterms:modified xmlns:xsi="http://www.w3.org/2001/XMLSchema-instance" xsi:type="dcterms:W3CDTF">2018-10-04T07:41:00Z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(St-1087-2018-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