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859a" w14:paraId="89a859a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AF3909">
        <w:rPr>
          <w:rFonts w:hAnsi="Times New Roman" w:ascii="Times New Roman"/>
          <w:szCs w:val="24"/>
          <w:lang w:val="hr-HR"/>
        </w:rPr>
        <w:t xml:space="preserve"> </w:t>
      </w:r>
      <w:r w:rsidR="003203A2">
        <w:rPr>
          <w:rFonts w:hAnsi="Times New Roman" w:ascii="Times New Roman"/>
          <w:szCs w:val="24"/>
          <w:lang w:val="hr-HR"/>
        </w:rPr>
        <w:t>OPLAST jednostavno društvo s ograničenom odgovornošću za proizvodnju, trgovinu i usluge</w:t>
      </w:r>
      <w:r w:rsidR="007F0B4B">
        <w:rPr>
          <w:rFonts w:hAnsi="Times New Roman" w:ascii="Times New Roman"/>
          <w:szCs w:val="24"/>
          <w:lang w:val="hr-HR"/>
        </w:rPr>
        <w:t xml:space="preserve">, </w:t>
      </w:r>
      <w:r w:rsidR="003203A2">
        <w:rPr>
          <w:rFonts w:hAnsi="Times New Roman" w:ascii="Times New Roman"/>
          <w:szCs w:val="24"/>
          <w:lang w:val="hr-HR"/>
        </w:rPr>
        <w:t>Mihaljevići 158, Oštarije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3203A2">
        <w:rPr>
          <w:rFonts w:hAnsi="Times New Roman" w:ascii="Times New Roman"/>
          <w:szCs w:val="24"/>
          <w:lang w:val="hr-HR"/>
        </w:rPr>
        <w:t>34458261584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3203A2">
        <w:rPr>
          <w:rFonts w:hAnsi="Times New Roman" w:ascii="Times New Roman"/>
          <w:szCs w:val="24"/>
          <w:lang w:val="hr-HR"/>
        </w:rPr>
        <w:t>srpnja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</w:t>
      </w:r>
      <w:r w:rsidR="003203A2">
        <w:rPr>
          <w:rFonts w:hAnsi="Times New Roman" w:ascii="Times New Roman"/>
          <w:szCs w:val="24"/>
          <w:lang w:val="hr-HR"/>
        </w:rPr>
        <w:t>OPLAST jednostavno društvo s ograničenom odgovornošću za proizvodnju, trgovinu i usluge, Mihaljevići 158, Oštarije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203A2" w:rsidRPr="00E92428">
        <w:rPr>
          <w:rFonts w:hAnsi="Times New Roman" w:ascii="Times New Roman"/>
          <w:szCs w:val="24"/>
          <w:lang w:val="hr-HR"/>
        </w:rPr>
        <w:t xml:space="preserve">OIB </w:t>
      </w:r>
      <w:r w:rsidR="003203A2">
        <w:rPr>
          <w:rFonts w:hAnsi="Times New Roman" w:ascii="Times New Roman"/>
          <w:szCs w:val="24"/>
          <w:lang w:val="hr-HR"/>
        </w:rPr>
        <w:t xml:space="preserve">34458261584,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3203A2">
        <w:rPr>
          <w:rFonts w:hAnsi="Times New Roman" w:ascii="Times New Roman"/>
          <w:szCs w:val="24"/>
          <w:lang w:val="hr-HR"/>
        </w:rPr>
        <w:t>srpnja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7F0B4B">
        <w:rPr>
          <w:rFonts w:hAnsi="Times New Roman" w:ascii="Times New Roman"/>
          <w:szCs w:val="24"/>
        </w:rPr>
        <w:t>7</w:t>
      </w:r>
      <w:r w:rsidR="009422A5">
        <w:rPr>
          <w:rFonts w:hAnsi="Times New Roman" w:ascii="Times New Roman"/>
          <w:szCs w:val="24"/>
        </w:rPr>
        <w:t xml:space="preserve">. </w:t>
      </w:r>
      <w:r w:rsidR="003203A2">
        <w:rPr>
          <w:rFonts w:hAnsi="Times New Roman" w:ascii="Times New Roman"/>
          <w:szCs w:val="24"/>
        </w:rPr>
        <w:t>srpnja</w:t>
      </w:r>
      <w:r w:rsidR="009422A5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3203A2">
        <w:rPr>
          <w:rFonts w:hAnsi="Times New Roman" w:ascii="Times New Roman"/>
          <w:szCs w:val="24"/>
        </w:rPr>
        <w:t>8,</w:t>
      </w:r>
      <w:r w:rsidR="00541489">
        <w:rPr>
          <w:rFonts w:hAnsi="Times New Roman" w:ascii="Times New Roman"/>
          <w:szCs w:val="24"/>
        </w:rPr>
        <w:t>25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F13C1">
        <w:rPr>
          <w:rFonts w:hAnsi="Times New Roman" w:ascii="Times New Roman"/>
          <w:szCs w:val="24"/>
        </w:rPr>
        <w:t xml:space="preserve"> </w:t>
      </w:r>
      <w:r w:rsidR="003203A2">
        <w:rPr>
          <w:rFonts w:hAnsi="Times New Roman" w:ascii="Times New Roman"/>
          <w:szCs w:val="24"/>
        </w:rPr>
        <w:t>Domagoj Repač</w:t>
      </w:r>
      <w:r w:rsidR="007F0B4B">
        <w:rPr>
          <w:rFonts w:hAnsi="Times New Roman" w:ascii="Times New Roman"/>
          <w:szCs w:val="24"/>
        </w:rPr>
        <w:t xml:space="preserve"> iz Zagreba, </w:t>
      </w:r>
      <w:r w:rsidR="003203A2">
        <w:rPr>
          <w:rFonts w:hAnsi="Times New Roman" w:ascii="Times New Roman"/>
          <w:szCs w:val="24"/>
        </w:rPr>
        <w:t>Đorđićeva 24</w:t>
      </w:r>
      <w:r w:rsidR="00FF13C1">
        <w:rPr>
          <w:rFonts w:hAnsi="Times New Roman" w:ascii="Times New Roman"/>
          <w:szCs w:val="24"/>
        </w:rPr>
        <w:t>,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3203A2">
        <w:rPr>
          <w:rFonts w:hAnsi="Times New Roman" w:ascii="Times New Roman"/>
          <w:szCs w:val="24"/>
        </w:rPr>
        <w:t>24977406612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3203A2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5A0587">
        <w:rPr>
          <w:rFonts w:hAnsi="Times New Roman" w:ascii="Times New Roman"/>
          <w:szCs w:val="24"/>
          <w:lang w:val="hr-HR"/>
        </w:rPr>
        <w:t xml:space="preserve"> </w:t>
      </w:r>
      <w:r w:rsidR="003203A2">
        <w:rPr>
          <w:rFonts w:hAnsi="Times New Roman" w:ascii="Times New Roman"/>
          <w:szCs w:val="24"/>
          <w:lang w:val="hr-HR"/>
        </w:rPr>
        <w:t xml:space="preserve">OPLAST jednostavno društvo s ograničenom odgovornošću za proizvodnju, trgovinu i usluge, Mihaljevići 158, Oštarije, </w:t>
      </w:r>
      <w:r w:rsidR="003203A2" w:rsidRPr="00E92428">
        <w:rPr>
          <w:rFonts w:hAnsi="Times New Roman" w:ascii="Times New Roman"/>
          <w:szCs w:val="24"/>
          <w:lang w:val="hr-HR"/>
        </w:rPr>
        <w:t xml:space="preserve">OIB </w:t>
      </w:r>
      <w:r w:rsidR="003203A2">
        <w:rPr>
          <w:rFonts w:hAnsi="Times New Roman" w:ascii="Times New Roman"/>
          <w:szCs w:val="24"/>
          <w:lang w:val="hr-HR"/>
        </w:rPr>
        <w:t>34458261584.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</w:t>
      </w:r>
      <w:r w:rsidR="003203A2">
        <w:rPr>
          <w:rFonts w:hAnsi="Times New Roman" w:ascii="Times New Roman"/>
          <w:szCs w:val="24"/>
          <w:lang w:val="hr-HR"/>
        </w:rPr>
        <w:t xml:space="preserve">Karlovac, Ul. Pavla Vitezovića </w:t>
      </w:r>
      <w:r w:rsidRPr="00E92428">
        <w:rPr>
          <w:rFonts w:hAnsi="Times New Roman" w:ascii="Times New Roman"/>
          <w:szCs w:val="24"/>
          <w:lang w:val="hr-HR"/>
        </w:rPr>
        <w:t xml:space="preserve">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7F0B4B">
        <w:rPr>
          <w:rFonts w:hAnsi="Times New Roman" w:ascii="Times New Roman"/>
          <w:lang w:val="hr-HR"/>
        </w:rPr>
        <w:t>7</w:t>
      </w:r>
      <w:r w:rsidR="009422A5">
        <w:rPr>
          <w:rFonts w:hAnsi="Times New Roman" w:ascii="Times New Roman"/>
          <w:lang w:val="hr-HR"/>
        </w:rPr>
        <w:t xml:space="preserve">. </w:t>
      </w:r>
      <w:r w:rsidR="009B777C">
        <w:rPr>
          <w:rFonts w:hAnsi="Times New Roman" w:ascii="Times New Roman"/>
          <w:lang w:val="hr-HR"/>
        </w:rPr>
        <w:t>srpnja</w:t>
      </w:r>
      <w:r w:rsidR="009422A5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96068A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6068A" w:rsidR="0096068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96068A" w:rsidR="0096068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96068A" w:rsidR="0096068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Sect="00AD03AF" w:rsidR="0096068A" w:rsidRPr="00526871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3D4" w:rsidP="00AD03AF" w:rsidR="00A773D4">
      <w:r>
        <w:separator/>
      </w:r>
    </w:p>
  </w:endnote>
  <w:endnote w:id="0" w:type="continuationSeparator">
    <w:p w:rsidRDefault="00A773D4" w:rsidP="00AD03AF" w:rsidR="00A77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68A" w:rsidRPr="0096068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3D4" w:rsidP="00AD03AF" w:rsidR="00A773D4">
      <w:r>
        <w:separator/>
      </w:r>
    </w:p>
  </w:footnote>
  <w:footnote w:id="0" w:type="continuationSeparator">
    <w:p w:rsidRDefault="00A773D4" w:rsidP="00AD03AF" w:rsidR="00A77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3203A2">
      <w:rPr>
        <w:rFonts w:hAnsi="Times New Roman" w:ascii="Times New Roman"/>
        <w:szCs w:val="24"/>
        <w:lang w:val="hr-HR"/>
      </w:rPr>
      <w:t>2</w:t>
    </w:r>
    <w:r w:rsidR="00AF3909">
      <w:rPr>
        <w:rFonts w:hAnsi="Times New Roman" w:ascii="Times New Roman"/>
        <w:szCs w:val="24"/>
        <w:lang w:val="hr-HR"/>
      </w:rPr>
      <w:t>55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3A2" w:rsidP="003203A2" w:rsidR="003203A2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St-255/2017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203A2"/>
    <w:rsid w:val="00387036"/>
    <w:rsid w:val="003A315F"/>
    <w:rsid w:val="003F5BA2"/>
    <w:rsid w:val="004118BB"/>
    <w:rsid w:val="00463635"/>
    <w:rsid w:val="00475A99"/>
    <w:rsid w:val="0048081A"/>
    <w:rsid w:val="0049002F"/>
    <w:rsid w:val="004A564C"/>
    <w:rsid w:val="004A6629"/>
    <w:rsid w:val="005375AB"/>
    <w:rsid w:val="00541489"/>
    <w:rsid w:val="00576587"/>
    <w:rsid w:val="0058481B"/>
    <w:rsid w:val="005909A0"/>
    <w:rsid w:val="005A0587"/>
    <w:rsid w:val="005A1DA4"/>
    <w:rsid w:val="005D2ED8"/>
    <w:rsid w:val="005E38F1"/>
    <w:rsid w:val="00633C98"/>
    <w:rsid w:val="00685426"/>
    <w:rsid w:val="00690BEB"/>
    <w:rsid w:val="006E47A1"/>
    <w:rsid w:val="006F7B37"/>
    <w:rsid w:val="00741261"/>
    <w:rsid w:val="00756E2B"/>
    <w:rsid w:val="007711B7"/>
    <w:rsid w:val="007A5D3B"/>
    <w:rsid w:val="007A7FAD"/>
    <w:rsid w:val="007B2CD0"/>
    <w:rsid w:val="007C4570"/>
    <w:rsid w:val="007D7577"/>
    <w:rsid w:val="007E331A"/>
    <w:rsid w:val="007F0B4B"/>
    <w:rsid w:val="00837DE6"/>
    <w:rsid w:val="008569C4"/>
    <w:rsid w:val="008957EC"/>
    <w:rsid w:val="008D61D2"/>
    <w:rsid w:val="008F64D7"/>
    <w:rsid w:val="009422A5"/>
    <w:rsid w:val="0096068A"/>
    <w:rsid w:val="00975F2D"/>
    <w:rsid w:val="009B777C"/>
    <w:rsid w:val="009F0041"/>
    <w:rsid w:val="00A42BB3"/>
    <w:rsid w:val="00A6455F"/>
    <w:rsid w:val="00A773D4"/>
    <w:rsid w:val="00A80279"/>
    <w:rsid w:val="00AA3C80"/>
    <w:rsid w:val="00AC17F5"/>
    <w:rsid w:val="00AD03AF"/>
    <w:rsid w:val="00AF3909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1869"/>
    <w:rsid w:val="00CB7B4E"/>
    <w:rsid w:val="00CE7AFA"/>
    <w:rsid w:val="00D6113C"/>
    <w:rsid w:val="00D7736F"/>
    <w:rsid w:val="00DF3E1D"/>
    <w:rsid w:val="00E01C41"/>
    <w:rsid w:val="00E42124"/>
    <w:rsid w:val="00E42AD9"/>
    <w:rsid w:val="00E67154"/>
    <w:rsid w:val="00E731CC"/>
    <w:rsid w:val="00E918A1"/>
    <w:rsid w:val="00E92428"/>
    <w:rsid w:val="00EA7397"/>
    <w:rsid w:val="00EB0F27"/>
    <w:rsid w:val="00EE0730"/>
    <w:rsid w:val="00F4558D"/>
    <w:rsid w:val="00F540E0"/>
    <w:rsid w:val="00F6075F"/>
    <w:rsid w:val="00F65840"/>
    <w:rsid w:val="00FC1EC4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OPLAST j.d.o.o. zastupanog po punomoćniku Nada Tatalović</izvorni_sadrzaj>
    <derivirana_varijabla naziv="DomainObject.Predmet.ProtustrankaFormated_1">  OPLAST j.d.o.o. zastupanog po punomoćniku Nada Tatalović</derivirana_varijabla>
  </DomainObject.Predmet.ProtustrankaFormated>
  <DomainObject.Predmet.ProtustrankaFormatedOIB>
    <izvorni_sadrzaj>  OPLAST j.d.o.o., OIB 34458261584 zastupanog po punomoćniku Nada Tatalović</izvorni_sadrzaj>
    <derivirana_varijabla naziv="DomainObject.Predmet.ProtustrankaFormatedOIB_1">  OPLAST j.d.o.o., OIB 34458261584 zastupanog po punomoćniku Nada Tatalović</derivirana_varijabla>
  </DomainObject.Predmet.ProtustrankaFormatedOIB>
  <DomainObject.Predmet.ProtustrankaFormatedWithAdress>
    <izvorni_sadrzaj> OPLAST j.d.o.o., Mihaljevići 158, 47300 Oštarije zastupanog po punomoćniku Nada Tatalović</izvorni_sadrzaj>
    <derivirana_varijabla naziv="DomainObject.Predmet.ProtustrankaFormatedWithAdress_1"> OPLAST j.d.o.o., Mihaljevići 158, 47300 Oštarije zastupanog po punomoćniku Nada Tatalović</derivirana_varijabla>
  </DomainObject.Predmet.ProtustrankaFormatedWithAdress>
  <DomainObject.Predmet.ProtustrankaFormatedWithAdressOIB>
    <izvorni_sadrzaj> OPLAST j.d.o.o., OIB 34458261584, Mihaljevići 158, 47300 Oštarije zastupanog po punomoćniku Nada Tatalović</izvorni_sadrzaj>
    <derivirana_varijabla naziv="DomainObject.Predmet.ProtustrankaFormatedWithAdressOIB_1"> OPLAST j.d.o.o., OIB 34458261584, Mihaljevići 158, 47300 Oštarije zastupanog po punomoćniku Nada Tatalović</derivirana_varijabla>
  </DomainObject.Predmet.ProtustrankaFormatedWithAdressOIB>
  <DomainObject.Predmet.ProtustrankaWithAdress>
    <izvorni_sadrzaj>OPLAST j.d.o.o. Mihaljevići 158, 47300 Oštarije</izvorni_sadrzaj>
    <derivirana_varijabla naziv="DomainObject.Predmet.ProtustrankaWithAdress_1">OPLAST j.d.o.o. Mihaljevići 158, 47300 Oštarije</derivirana_varijabla>
  </DomainObject.Predmet.ProtustrankaWithAdress>
  <DomainObject.Predmet.ProtustrankaWithAdressOIB>
    <izvorni_sadrzaj>OPLAST j.d.o.o., OIB 34458261584, Mihaljevići 158, 47300 Oštarije</izvorni_sadrzaj>
    <derivirana_varijabla naziv="DomainObject.Predmet.ProtustrankaWithAdressOIB_1">OPLAST j.d.o.o., OIB 34458261584, Mihaljevići 158, 47300 Oštarije</derivirana_varijabla>
  </DomainObject.Predmet.ProtustrankaWithAdressOIB>
  <DomainObject.Predmet.ProtustrankaNazivFormated>
    <izvorni_sadrzaj>OPLAST j.d.o.o.</izvorni_sadrzaj>
    <derivirana_varijabla naziv="DomainObject.Predmet.ProtustrankaNazivFormated_1">OPLAST j.d.o.o.</derivirana_varijabla>
  </DomainObject.Predmet.ProtustrankaNazivFormated>
  <DomainObject.Predmet.ProtustrankaNazivFormatedOIB>
    <izvorni_sadrzaj>OPLAST j.d.o.o., OIB 34458261584</izvorni_sadrzaj>
    <derivirana_varijabla naziv="DomainObject.Predmet.ProtustrankaNazivFormatedOIB_1">OPLAST j.d.o.o., OIB 34458261584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OPLAST j.d.o.o. zastupanog po punomoćniku Nada Tatalović</item>
    </izvorni_sadrzaj>
    <derivirana_varijabla naziv="DomainObject.Predmet.ProtuStrankaListFormated_1">
      <item>OPLAST j.d.o.o. zastupanog po punomoćniku Nada Tatalović</item>
    </derivirana_varijabla>
  </DomainObject.Predmet.ProtuStrankaListFormated>
  <DomainObject.Predmet.ProtuStrankaListFormatedOIB>
    <izvorni_sadrzaj>
      <item>OPLAST j.d.o.o., OIB 34458261584 zastupanog po punomoćniku Nada Tatalović</item>
    </izvorni_sadrzaj>
    <derivirana_varijabla naziv="DomainObject.Predmet.ProtuStrankaListFormatedOIB_1">
      <item>OPLAST j.d.o.o., OIB 34458261584 zastupanog po punomoćniku Nada Tatalović</item>
    </derivirana_varijabla>
  </DomainObject.Predmet.ProtuStrankaListFormatedOIB>
  <DomainObject.Predmet.ProtuStrankaListFormatedWithAdress>
    <izvorni_sadrzaj>
      <item>OPLAST j.d.o.o., Mihaljevići 158, 47300 Oštarije zastupanog po punomoćniku Nada Tatalović</item>
    </izvorni_sadrzaj>
    <derivirana_varijabla naziv="DomainObject.Predmet.ProtuStrankaListFormatedWithAdress_1">
      <item>OPLAST j.d.o.o., Mihaljevići 158, 47300 Oštarije zastupanog po punomoćniku Nada Tatalović</item>
    </derivirana_varijabla>
  </DomainObject.Predmet.ProtuStrankaListFormatedWithAdress>
  <DomainObject.Predmet.ProtuStrankaListFormatedWithAdressOIB>
    <izvorni_sadrzaj>
      <item>OPLAST j.d.o.o., OIB 34458261584, Mihaljevići 158, 47300 Oštarije zastupanog po punomoćniku Nada Tatalović</item>
    </izvorni_sadrzaj>
    <derivirana_varijabla naziv="DomainObject.Predmet.ProtuStrankaListFormatedWithAdressOIB_1">
      <item>OPLAST j.d.o.o., OIB 34458261584, Mihaljevići 158, 47300 Oštarije zastupanog po punomoćniku Nada Tatalović</item>
    </derivirana_varijabla>
  </DomainObject.Predmet.ProtuStrankaListFormatedWithAdressOIB>
  <DomainObject.Predmet.ProtuStrankaListNazivFormated>
    <izvorni_sadrzaj>
      <item>OPLAST j.d.o.o.</item>
    </izvorni_sadrzaj>
    <derivirana_varijabla naziv="DomainObject.Predmet.ProtuStrankaListNazivFormated_1">
      <item>OPLAST j.d.o.o.</item>
    </derivirana_varijabla>
  </DomainObject.Predmet.ProtuStrankaListNazivFormated>
  <DomainObject.Predmet.ProtuStrankaListNazivFormatedOIB>
    <izvorni_sadrzaj>
      <item>OPLAST j.d.o.o., OIB 34458261584</item>
    </izvorni_sadrzaj>
    <derivirana_varijabla naziv="DomainObject.Predmet.ProtuStrankaListNazivFormatedOIB_1">
      <item>OPLAST j.d.o.o., OIB 34458261584</item>
    </derivirana_varijabla>
  </DomainObject.Predmet.ProtuStrankaListNazivFormatedOIB>
  <DomainObject.Predmet.OstaliListFormated>
    <izvorni_sadrzaj>
      <item>Nada Tatalović punomoćnik sudionika u postupku OPLAST j.d.o.o.</item>
    </izvorni_sadrzaj>
    <derivirana_varijabla naziv="DomainObject.Predmet.OstaliListFormated_1">
      <item>Nada Tatalović punomoćnik sudionika u postupku OPLAST j.d.o.o.</item>
    </derivirana_varijabla>
  </DomainObject.Predmet.OstaliListFormated>
  <DomainObject.Predmet.OstaliListFormatedOIB>
    <izvorni_sadrzaj>
      <item>Nada Tatalović, OIB 40893041319 punomoćnik sudionika u postupku OPLAST j.d.o.o.</item>
    </izvorni_sadrzaj>
    <derivirana_varijabla naziv="DomainObject.Predmet.OstaliListFormatedOIB_1">
      <item>Nada Tatalović, OIB 40893041319 punomoćnik sudionika u postupku OPLAST j.d.o.o.</item>
    </derivirana_varijabla>
  </DomainObject.Predmet.OstaliListFormatedOIB>
  <DomainObject.Predmet.OstaliListFormatedWithAdress>
    <izvorni_sadrzaj>
      <item>Nada Tatalović, Jelačko 72, 47300 Puškarići punomoćnik sudionika u postupku OPLAST j.d.o.o.</item>
    </izvorni_sadrzaj>
    <derivirana_varijabla naziv="DomainObject.Predmet.OstaliListFormatedWithAdress_1">
      <item>Nada Tatalović, Jelačko 72, 47300 Puškarići punomoćnik sudionika u postupku OPLAST j.d.o.o.</item>
    </derivirana_varijabla>
  </DomainObject.Predmet.OstaliListFormatedWithAdress>
  <DomainObject.Predmet.OstaliListFormatedWithAdressOIB>
    <izvorni_sadrzaj>
      <item>Nada Tatalović, OIB 40893041319, Jelačko 72, 47300 Puškarići punomoćnik sudionika u postupku OPLAST j.d.o.o.</item>
    </izvorni_sadrzaj>
    <derivirana_varijabla naziv="DomainObject.Predmet.OstaliListFormatedWithAdressOIB_1">
      <item>Nada Tatalović, OIB 40893041319, Jelačko 72, 47300 Puškarići punomoćnik sudionika u postupku OPLAST j.d.o.o.</item>
    </derivirana_varijabla>
  </DomainObject.Predmet.OstaliListFormatedWithAdressOIB>
  <DomainObject.Predmet.OstaliListNazivFormated>
    <izvorni_sadrzaj>
      <item>Nada Tatalović</item>
    </izvorni_sadrzaj>
    <derivirana_varijabla naziv="DomainObject.Predmet.OstaliListNazivFormated_1">
      <item>Nada Tatalović</item>
    </derivirana_varijabla>
  </DomainObject.Predmet.OstaliListNazivFormated>
  <DomainObject.Predmet.OstaliListNazivFormatedOIB>
    <izvorni_sadrzaj>
      <item>Nada Tatalović, OIB 40893041319</item>
    </izvorni_sadrzaj>
    <derivirana_varijabla naziv="DomainObject.Predmet.OstaliListNazivFormatedOIB_1">
      <item>Nada Tatalović, OIB 40893041319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OPLAST j.d.o.o.</izvorni_sadrzaj>
    <derivirana_varijabla naziv="DomainObject.Predmet.ProtustrankaIDrugi_1">OPLAST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OPLAST j.d.o.o., OIB 34458261584, Mihaljevići 158, 47300 Oštarije</izvorni_sadrzaj>
    <derivirana_varijabla naziv="DomainObject.Predmet.ProtustrankaIDrugiAdressOIB_1">OPLAST j.d.o.o., OIB 34458261584, Mihaljevići 158,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OPLAST j.d.o.o.</item>
      <item>Nada Tatalović</item>
    </izvorni_sadrzaj>
    <derivirana_varijabla naziv="DomainObject.Predmet.SudioniciListNaziv_1">
      <item>FINA regionalni centar Zagreb, podružnica Karlovac</item>
      <item>OPLAST j.d.o.o.</item>
      <item>Nada Tatalović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OPLAST j.d.o.o., OIB 34458261584, Mihaljevići 158,47300 Oštarije</item>
      <item>Nada Tatalović, OIB 40893041319, Jelačko 72,47300 Puškarići</item>
    </izvorni_sadrzaj>
    <derivirana_varijabla naziv="DomainObject.Predmet.SudioniciListAdressOIB_1">
      <item>FINA regionalni centar Zagreb, podružnica Karlovac, OIB 85821130368, Vitezovićeva 1,47000 Karlovac</item>
      <item>OPLAST j.d.o.o., OIB 34458261584, Mihaljevići 158,47300 Oštarije</item>
      <item>Nada Tatalović, OIB 40893041319, Jelačko 72,47300 Puškarići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34458261584</item>
      <item>, OIB 40893041319</item>
    </izvorni_sadrzaj>
    <derivirana_varijabla naziv="DomainObject.Predmet.SudioniciListNazivOIB_1">
      <item>, OIB 85821130368</item>
      <item>, OIB 34458261584</item>
      <item>, OIB 40893041319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2309</properties:Characters>
  <properties:Lines>71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2017-07-07T05:31:00Z</dcterms:created>
  <dc:creator>Nada Nekić Plevko</dc:creator>
  <cp:lastModifiedBy>Jasna Mirt</cp:lastModifiedBy>
  <cp:lastPrinted>2017-07-07T06:32:00Z</cp:lastPrinted>
  <dcterms:modified xmlns:xsi="http://www.w3.org/2001/XMLSchema-instance" xsi:type="dcterms:W3CDTF">2017-07-07T06:33:00Z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